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5a54" w14:paraId="d715a54" w:rsidRDefault="004F03FC" w:rsidP="00A91121" w:rsidR="004F03FC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807819">
        <w:t>1022</w:t>
      </w:r>
      <w:r w:rsidR="003925C2">
        <w:t>/15-7</w:t>
      </w:r>
    </w:p>
    <w:p w:rsidRDefault="004F03FC" w:rsidP="00BF3D61" w:rsidR="004F03FC">
      <w:pPr>
        <w:jc w:val="center"/>
      </w:pPr>
    </w:p>
    <w:p w:rsidRDefault="00F41718" w:rsidP="00BF3D61" w:rsidR="00F41718" w:rsidRPr="008C3132">
      <w:pPr>
        <w:jc w:val="center"/>
      </w:pPr>
    </w:p>
    <w:p w:rsidRDefault="004F03FC" w:rsidP="00952B68" w:rsidR="004F03FC" w:rsidRPr="008C3132">
      <w:r w:rsidRPr="008C3132">
        <w:t>REPUBLIKA HRVATSKA</w:t>
      </w:r>
    </w:p>
    <w:p w:rsidRDefault="004F03FC" w:rsidP="00952B68" w:rsidR="004F03FC">
      <w:r w:rsidRPr="008C3132">
        <w:t>TRGOVAČKI SUD U ZADRU</w:t>
      </w:r>
    </w:p>
    <w:p w:rsidRDefault="004F03FC" w:rsidP="00952B68" w:rsidR="004F03FC">
      <w:r>
        <w:t>Dr. Franje Tuđmana 35</w:t>
      </w:r>
    </w:p>
    <w:p w:rsidRDefault="004F03FC" w:rsidP="00952B68" w:rsidR="004F03FC"/>
    <w:p w:rsidRDefault="004F03FC" w:rsidP="008C3132" w:rsidR="004F03FC" w:rsidRPr="008C3132">
      <w:pPr>
        <w:jc w:val="center"/>
      </w:pPr>
      <w:r>
        <w:t xml:space="preserve">U  I M E  R E P U B L I K E  H R V A T S K E </w:t>
      </w:r>
    </w:p>
    <w:p w:rsidRDefault="004F03FC" w:rsidP="00106EA8" w:rsidR="004F03FC" w:rsidRPr="008C3132">
      <w:pPr>
        <w:jc w:val="both"/>
      </w:pPr>
    </w:p>
    <w:p w:rsidRDefault="004F03FC" w:rsidP="001A4E75" w:rsidR="004F03F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4F03FC" w:rsidP="005440C2" w:rsidR="004F03FC" w:rsidRPr="008C3132"/>
    <w:p w:rsidRDefault="004F03FC" w:rsidP="008D4452" w:rsidR="004F03FC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807819">
        <w:t>BUSOLA PAKOŠTANE d.o.o., Pakoštane, Kraljice Jelene 23</w:t>
      </w:r>
      <w:r>
        <w:t xml:space="preserve">, OIB: </w:t>
      </w:r>
      <w:r w:rsidR="00807819">
        <w:t>87848166654</w:t>
      </w:r>
      <w:r w:rsidRPr="008C3132">
        <w:t xml:space="preserve">, dana </w:t>
      </w:r>
      <w:r w:rsidR="003925C2">
        <w:t>16. veljače 2017</w:t>
      </w:r>
      <w:r w:rsidRPr="008C3132">
        <w:t>.,</w:t>
      </w:r>
    </w:p>
    <w:p w:rsidRDefault="004F03FC" w:rsidP="00316882" w:rsidR="004F03FC" w:rsidRPr="008C3132">
      <w:pPr>
        <w:jc w:val="both"/>
      </w:pPr>
    </w:p>
    <w:p w:rsidRDefault="004F03FC" w:rsidP="005440C2" w:rsidR="004F03FC" w:rsidRPr="008C3132">
      <w:pPr>
        <w:jc w:val="center"/>
      </w:pPr>
      <w:r w:rsidRPr="008C3132">
        <w:t>r i j e š i o  j e</w:t>
      </w:r>
    </w:p>
    <w:p w:rsidRDefault="004F03FC" w:rsidP="005440C2" w:rsidR="004F03FC" w:rsidRPr="008C3132">
      <w:pPr>
        <w:jc w:val="center"/>
      </w:pPr>
    </w:p>
    <w:p w:rsidRDefault="004F03FC" w:rsidP="00193657" w:rsidR="004F03FC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F41718">
        <w:t xml:space="preserve"> skraćeni</w:t>
      </w:r>
      <w:r w:rsidRPr="002B5AAE">
        <w:t xml:space="preserve"> stečajni postupak nad stečajnim dužnikom </w:t>
      </w:r>
      <w:r w:rsidR="00807819">
        <w:t>BUSOLA PAKOŠTANE, Pakoštane, Kraljice Jelene 23</w:t>
      </w:r>
      <w:r>
        <w:t xml:space="preserve">, OIB: </w:t>
      </w:r>
      <w:r w:rsidR="00807819">
        <w:t>87848166654</w:t>
      </w:r>
      <w:r w:rsidRPr="002B5AAE">
        <w:t>.</w:t>
      </w:r>
    </w:p>
    <w:p w:rsidRDefault="004F03FC" w:rsidP="00193657" w:rsidR="004F03FC" w:rsidRPr="002B5AAE">
      <w:pPr>
        <w:ind w:hanging="705" w:left="705"/>
        <w:jc w:val="both"/>
        <w:rPr>
          <w:b/>
        </w:rPr>
      </w:pPr>
    </w:p>
    <w:p w:rsidRDefault="004F03FC" w:rsidP="00193657" w:rsidR="004F03FC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F41718">
        <w:t>kraćeni s</w:t>
      </w:r>
      <w:r w:rsidRPr="002B5AAE">
        <w:t xml:space="preserve">tečajni postupak nad stečajnim dužnikom </w:t>
      </w:r>
      <w:r w:rsidR="00807819" w:rsidRPr="00807819">
        <w:t>BUSOLA PAKOŠTANE, Pakoštane, Kraljice Jelene 23, OIB: 87848166654.</w:t>
      </w:r>
      <w:r>
        <w:t>,</w:t>
      </w:r>
      <w:r w:rsidRPr="002B5AAE">
        <w:t xml:space="preserve"> otvara se </w:t>
      </w:r>
      <w:r w:rsidR="003925C2">
        <w:t>16. veljače 2017.</w:t>
      </w:r>
      <w:r w:rsidRPr="002B5AAE">
        <w:t xml:space="preserve"> godine u </w:t>
      </w:r>
      <w:r w:rsidR="003925C2">
        <w:t>14,10</w:t>
      </w:r>
      <w:r w:rsidRPr="002B5AAE">
        <w:t xml:space="preserve"> sati i istog trenutka rješenje o otvaranju </w:t>
      </w:r>
      <w:r w:rsidR="00F41718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4F03FC" w:rsidP="00193657" w:rsidR="004F03FC" w:rsidRPr="002B5AAE">
      <w:pPr>
        <w:ind w:hanging="705" w:left="705"/>
        <w:jc w:val="both"/>
      </w:pPr>
    </w:p>
    <w:p w:rsidRDefault="004F03FC" w:rsidP="00E41244" w:rsidR="004F03FC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807819">
        <w:t>Stečajnim upraviteljem imenu</w:t>
      </w:r>
      <w:r w:rsidR="003925C2">
        <w:t xml:space="preserve">je se </w:t>
      </w:r>
      <w:r w:rsidR="00E93771">
        <w:t>Tomislav Čoga iz Zagreba, Vranovinski ogranak I 2, OIB:82870226709</w:t>
      </w:r>
      <w:r w:rsidR="003925C2">
        <w:t>.</w:t>
      </w:r>
    </w:p>
    <w:p w:rsidRDefault="003925C2" w:rsidP="00E41244" w:rsidR="003925C2" w:rsidRPr="002B5AAE">
      <w:pPr>
        <w:ind w:hanging="705" w:left="705"/>
        <w:jc w:val="both"/>
      </w:pPr>
    </w:p>
    <w:p w:rsidRDefault="004F03FC" w:rsidP="00193657" w:rsidR="004F03FC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F41718">
        <w:t xml:space="preserve">skraćeni </w:t>
      </w:r>
      <w:r w:rsidRPr="002B5AAE">
        <w:t xml:space="preserve">stečajni postupak nad dužnikom </w:t>
      </w:r>
      <w:r w:rsidR="00807819" w:rsidRPr="00807819">
        <w:t>BUSOLA PAKOŠTANE, Pakoštane, Kraljice Jelene 23, OIB: 87848166654.</w:t>
      </w:r>
    </w:p>
    <w:p w:rsidRDefault="00807819" w:rsidP="00193657" w:rsidR="00807819">
      <w:pPr>
        <w:ind w:hanging="705" w:left="705"/>
        <w:jc w:val="both"/>
        <w:rPr>
          <w:b/>
        </w:rPr>
      </w:pPr>
    </w:p>
    <w:p w:rsidRDefault="004F03FC" w:rsidP="00193657" w:rsidR="004F03FC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4F03FC" w:rsidP="00193657" w:rsidR="004F03FC" w:rsidRPr="002B5AAE">
      <w:pPr>
        <w:jc w:val="both"/>
      </w:pPr>
    </w:p>
    <w:p w:rsidRDefault="004F03FC" w:rsidP="00193657" w:rsidR="004F03FC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F41718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4F03FC" w:rsidP="00193657" w:rsidR="004F03FC" w:rsidRPr="002B5AAE">
      <w:pPr>
        <w:ind w:hanging="705" w:left="705"/>
        <w:jc w:val="both"/>
      </w:pPr>
    </w:p>
    <w:p w:rsidRDefault="004F03FC" w:rsidP="00193657" w:rsidR="004F03FC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F41718">
        <w:t xml:space="preserve">skraćenog </w:t>
      </w:r>
      <w:r w:rsidRPr="002B5AAE">
        <w:t>stečajnog postupka i imenovanje stečajnog upravitelja upisat će se u zemljišne knjige, upisnik brodov</w:t>
      </w:r>
      <w:r w:rsidR="003925C2">
        <w:t xml:space="preserve">a, upisnik brodova u izgradnji </w:t>
      </w:r>
      <w:r w:rsidRPr="002B5AAE">
        <w:t>i upisnik prava intelektualnog vlasništva.</w:t>
      </w:r>
    </w:p>
    <w:p w:rsidRDefault="004F03FC" w:rsidP="00193657" w:rsidR="004F03FC" w:rsidRPr="002B5AAE">
      <w:pPr>
        <w:jc w:val="both"/>
      </w:pPr>
    </w:p>
    <w:p w:rsidRDefault="004F03FC" w:rsidP="00193657" w:rsidR="004F03FC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F41718">
        <w:t xml:space="preserve">skraćenog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4F03FC" w:rsidP="00193657" w:rsidR="004F03FC">
      <w:pPr>
        <w:rPr>
          <w:b/>
        </w:rPr>
      </w:pPr>
    </w:p>
    <w:p w:rsidRDefault="004F03FC" w:rsidP="00193657" w:rsidR="004F03FC">
      <w:pPr>
        <w:rPr>
          <w:b/>
        </w:rPr>
      </w:pPr>
    </w:p>
    <w:p w:rsidRDefault="004F03FC" w:rsidP="00193657" w:rsidR="004F03FC">
      <w:pPr>
        <w:rPr>
          <w:b/>
        </w:rPr>
      </w:pPr>
    </w:p>
    <w:p w:rsidRDefault="003925C2" w:rsidP="00193657" w:rsidR="003925C2">
      <w:pPr>
        <w:rPr>
          <w:b/>
        </w:rPr>
      </w:pPr>
    </w:p>
    <w:p w:rsidRDefault="004F03FC" w:rsidP="00193657" w:rsidR="004F03FC" w:rsidRPr="002B5AAE">
      <w:pPr>
        <w:rPr>
          <w:b/>
        </w:rPr>
      </w:pPr>
    </w:p>
    <w:p w:rsidRDefault="004F03FC" w:rsidP="00193657" w:rsidR="004F03FC" w:rsidRPr="002B5AAE">
      <w:pPr>
        <w:jc w:val="center"/>
      </w:pPr>
      <w:r w:rsidRPr="002B5AAE">
        <w:t>Obrazloženje</w:t>
      </w:r>
    </w:p>
    <w:p w:rsidRDefault="004F03FC" w:rsidP="00193657" w:rsidR="004F03FC" w:rsidRPr="002B5AAE">
      <w:pPr>
        <w:jc w:val="center"/>
        <w:rPr>
          <w:b/>
        </w:rPr>
      </w:pPr>
    </w:p>
    <w:p w:rsidRDefault="004F03FC" w:rsidP="00193657" w:rsidR="004F03FC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807819">
        <w:t>28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807819">
        <w:t xml:space="preserve">632 </w:t>
      </w:r>
      <w:r w:rsidRPr="002B5AAE">
        <w:t>dan</w:t>
      </w:r>
      <w:r>
        <w:t>a</w:t>
      </w:r>
      <w:r w:rsidRPr="002B5AAE">
        <w:t xml:space="preserve"> u ukupnom iznosu od </w:t>
      </w:r>
      <w:r w:rsidR="00807819">
        <w:t>2.636,07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4F03FC" w:rsidP="00193657" w:rsidR="004F03FC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807819">
        <w:t>13</w:t>
      </w:r>
      <w:r w:rsidRPr="00317982">
        <w:t>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4F03FC" w:rsidP="00193657" w:rsidR="004F03FC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4F03FC" w:rsidP="00193657" w:rsidR="004F03FC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E93771">
        <w:t>Tomislav Čoga iz Zagreba</w:t>
      </w:r>
      <w:r w:rsidRPr="00D75141">
        <w:t>.</w:t>
      </w:r>
    </w:p>
    <w:p w:rsidRDefault="003925C2" w:rsidP="003925C2" w:rsidR="003925C2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25C2" w:rsidP="003925C2" w:rsidR="003925C2">
      <w:pPr>
        <w:jc w:val="both"/>
      </w:pPr>
      <w:r>
        <w:t xml:space="preserve">          Stoga je odlučeno kao u izreci.</w:t>
      </w:r>
    </w:p>
    <w:p w:rsidRDefault="004F03FC" w:rsidP="00193657" w:rsidR="004F03FC" w:rsidRPr="002B5AAE">
      <w:pPr>
        <w:jc w:val="both"/>
      </w:pPr>
    </w:p>
    <w:p w:rsidRDefault="004F03FC" w:rsidP="00193657" w:rsidR="004F03FC" w:rsidRPr="00240F6B">
      <w:pPr>
        <w:jc w:val="center"/>
      </w:pPr>
      <w:r w:rsidRPr="00240F6B">
        <w:t xml:space="preserve">U Zadru, dana </w:t>
      </w:r>
      <w:r w:rsidR="003925C2">
        <w:t>16. veljače 2017</w:t>
      </w:r>
      <w:r w:rsidRPr="00240F6B">
        <w:t xml:space="preserve">. </w:t>
      </w:r>
    </w:p>
    <w:p w:rsidRDefault="004F03FC" w:rsidP="00193657" w:rsidR="004F03FC" w:rsidRPr="00240F6B">
      <w:pPr>
        <w:jc w:val="both"/>
      </w:pPr>
    </w:p>
    <w:p w:rsidRDefault="004F03FC" w:rsidP="00193657" w:rsidR="004F03FC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3925C2">
        <w:t>S</w:t>
      </w:r>
      <w:r w:rsidRPr="00240F6B">
        <w:t>utkinja:</w:t>
      </w:r>
    </w:p>
    <w:p w:rsidRDefault="004F03FC" w:rsidP="00193657" w:rsidR="004F03FC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4F03FC" w:rsidP="00193657" w:rsidR="004F03FC" w:rsidRPr="002B5AAE">
      <w:pPr>
        <w:jc w:val="both"/>
        <w:rPr>
          <w:b/>
        </w:rPr>
      </w:pPr>
    </w:p>
    <w:p w:rsidRDefault="004F03FC" w:rsidP="00193657" w:rsidR="004F03FC" w:rsidRPr="002B5AAE">
      <w:pPr>
        <w:jc w:val="both"/>
        <w:rPr>
          <w:b/>
        </w:rPr>
      </w:pPr>
    </w:p>
    <w:p w:rsidRDefault="004F03FC" w:rsidP="00193657" w:rsidR="004F03FC">
      <w:pPr>
        <w:jc w:val="both"/>
        <w:rPr>
          <w:b/>
        </w:rPr>
      </w:pPr>
    </w:p>
    <w:p w:rsidRDefault="004F03FC" w:rsidP="00193657" w:rsidR="004F03FC" w:rsidRPr="002B5AAE">
      <w:pPr>
        <w:jc w:val="both"/>
        <w:rPr>
          <w:b/>
        </w:rPr>
      </w:pPr>
    </w:p>
    <w:p w:rsidRDefault="004F03FC" w:rsidP="00193657" w:rsidR="004F03FC" w:rsidRPr="00240F6B">
      <w:pPr>
        <w:jc w:val="both"/>
      </w:pPr>
      <w:r w:rsidRPr="00240F6B">
        <w:t>POUKA O PRAVNOM LIJEKU</w:t>
      </w:r>
    </w:p>
    <w:p w:rsidRDefault="00EF65E8" w:rsidP="00EF65E8" w:rsidR="00EF65E8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EF65E8" w:rsidP="00EF65E8" w:rsidR="00EF65E8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EF65E8" w:rsidP="00EF65E8" w:rsidR="00EF65E8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3925C2">
        <w:t>dostave</w:t>
      </w:r>
      <w:r w:rsidRPr="00240F6B">
        <w:t xml:space="preserve"> rješenja.</w:t>
      </w:r>
    </w:p>
    <w:p w:rsidRDefault="004F03FC" w:rsidP="00193657" w:rsidR="004F03FC" w:rsidRPr="00240F6B">
      <w:pPr>
        <w:ind w:firstLine="705"/>
        <w:jc w:val="both"/>
      </w:pPr>
    </w:p>
    <w:p w:rsidRDefault="004F03FC" w:rsidP="00193657" w:rsidR="004F03FC">
      <w:pPr>
        <w:jc w:val="both"/>
        <w:rPr>
          <w:b/>
        </w:rPr>
      </w:pPr>
    </w:p>
    <w:p w:rsidRDefault="003925C2" w:rsidP="00193657" w:rsidR="003925C2" w:rsidRPr="002B5AAE">
      <w:pPr>
        <w:jc w:val="both"/>
        <w:rPr>
          <w:b/>
        </w:rPr>
      </w:pPr>
    </w:p>
    <w:p w:rsidRDefault="004F03FC" w:rsidP="00193657" w:rsidR="004F03FC" w:rsidRPr="00240F6B">
      <w:pPr>
        <w:jc w:val="both"/>
      </w:pPr>
      <w:r w:rsidRPr="00240F6B">
        <w:t>DNA: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FINA,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ŽDO - Zadar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Poreznoj upravi Zadar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Pisarnica suda-ovdje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4F03FC" w:rsidP="00193657" w:rsidR="004F03FC" w:rsidRPr="00240F6B">
      <w:pPr>
        <w:numPr>
          <w:ilvl w:val="0"/>
          <w:numId w:val="4"/>
        </w:numPr>
      </w:pPr>
      <w:r w:rsidRPr="00240F6B">
        <w:t>u spis</w:t>
      </w:r>
    </w:p>
    <w:p w:rsidRDefault="004F03FC" w:rsidP="00193657" w:rsidR="004F03FC" w:rsidRPr="002B5AAE">
      <w:pPr>
        <w:jc w:val="both"/>
      </w:pPr>
    </w:p>
    <w:p w:rsidRDefault="004F03FC" w:rsidP="00193657" w:rsidR="004F03FC" w:rsidRPr="002B5AAE">
      <w:pPr>
        <w:ind w:hanging="705" w:left="705"/>
        <w:jc w:val="both"/>
      </w:pPr>
    </w:p>
    <w:p w:rsidRDefault="004F03FC" w:rsidP="00193657" w:rsidR="004F03FC">
      <w:pPr>
        <w:ind w:hanging="705" w:left="705"/>
        <w:jc w:val="both"/>
      </w:pPr>
    </w:p>
    <w:sectPr w:rsidSect="00BE1154" w:rsidR="004F03F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3FC" w:rsidR="004F03FC">
      <w:r>
        <w:separator/>
      </w:r>
    </w:p>
  </w:endnote>
  <w:endnote w:id="0" w:type="continuationSeparator">
    <w:p w:rsidRDefault="004F03FC" w:rsidR="004F0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3FC" w:rsidR="004F03FC">
      <w:r>
        <w:separator/>
      </w:r>
    </w:p>
  </w:footnote>
  <w:footnote w:id="0" w:type="continuationSeparator">
    <w:p w:rsidRDefault="004F03FC" w:rsidR="004F0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3FC" w:rsidP="00E37B9D" w:rsidR="004F03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03FC" w:rsidR="004F03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3FC" w:rsidP="00E37B9D" w:rsidR="004F03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9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03FC" w:rsidP="008C3132" w:rsidR="004F03FC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807819">
      <w:t>1022</w:t>
    </w:r>
    <w:r w:rsidR="003925C2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2922"/>
    <w:rsid w:val="00147DE6"/>
    <w:rsid w:val="0015425E"/>
    <w:rsid w:val="00157784"/>
    <w:rsid w:val="00171FB9"/>
    <w:rsid w:val="001742EE"/>
    <w:rsid w:val="00193657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25C2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03FC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07819"/>
    <w:rsid w:val="00821286"/>
    <w:rsid w:val="008219ED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744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93771"/>
    <w:rsid w:val="00EB0EBA"/>
    <w:rsid w:val="00EC6F99"/>
    <w:rsid w:val="00EF65E8"/>
    <w:rsid w:val="00EF6F21"/>
    <w:rsid w:val="00F05676"/>
    <w:rsid w:val="00F34B4B"/>
    <w:rsid w:val="00F3526E"/>
    <w:rsid w:val="00F35619"/>
    <w:rsid w:val="00F36175"/>
    <w:rsid w:val="00F41718"/>
    <w:rsid w:val="00F56EE3"/>
    <w:rsid w:val="00F63692"/>
    <w:rsid w:val="00F83A54"/>
    <w:rsid w:val="00F84232"/>
    <w:rsid w:val="00F87118"/>
    <w:rsid w:val="00F96A4B"/>
    <w:rsid w:val="00FB2E35"/>
    <w:rsid w:val="00FE1D8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21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9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9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9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21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9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9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9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42250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2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BUSOLA PAKOŠTANE društvo s ograničenom odgovornošću za ugostiteljstvo</izvorni_sadrzaj>
    <derivirana_varijabla naziv="DomainObject.Predmet.ProtustrankaFormated_1">  BUSOLA PAKOŠTANE društvo s ograničenom odgovornošću za ugostiteljstvo</derivirana_varijabla>
  </DomainObject.Predmet.ProtustrankaFormated>
  <DomainObject.Predmet.ProtustrankaFormatedOIB>
    <izvorni_sadrzaj>  BUSOLA PAKOŠTANE društvo s ograničenom odgovornošću za ugostiteljstvo, OIB 87848166654</izvorni_sadrzaj>
    <derivirana_varijabla naziv="DomainObject.Predmet.ProtustrankaFormatedOIB_1">  BUSOLA PAKOŠTANE društvo s ograničenom odgovornošću za ugostiteljstvo, OIB 87848166654</derivirana_varijabla>
  </DomainObject.Predmet.ProtustrankaFormatedOIB>
  <DomainObject.Predmet.ProtustrankaFormatedWithAdress>
    <izvorni_sadrzaj> BUSOLA PAKOŠTANE društvo s ograničenom odgovornošću za ugostiteljstvo, Kraljice Jelene/23, 23210 Pakoštane</izvorni_sadrzaj>
    <derivirana_varijabla naziv="DomainObject.Predmet.ProtustrankaFormatedWithAdress_1"> BUSOLA PAKOŠTANE društvo s ograničenom odgovornošću za ugostiteljstvo, Kraljice Jelene/23, 23210 Pakoštane</derivirana_varijabla>
  </DomainObject.Predmet.ProtustrankaFormatedWithAdress>
  <DomainObject.Predmet.ProtustrankaFormatedWithAdressOIB>
    <izvorni_sadrzaj> BUSOLA PAKOŠTANE društvo s ograničenom odgovornošću za ugostiteljstvo, OIB 87848166654, Kraljice Jelene/23, 23210 Pakoštane</izvorni_sadrzaj>
    <derivirana_varijabla naziv="DomainObject.Predmet.ProtustrankaFormatedWithAdressOIB_1"> BUSOLA PAKOŠTANE društvo s ograničenom odgovornošću za ugostiteljstvo, OIB 87848166654, Kraljice Jelene/23, 23210 Pakoštane</derivirana_varijabla>
  </DomainObject.Predmet.ProtustrankaFormatedWithAdressOIB>
  <DomainObject.Predmet.ProtustrankaWithAdress>
    <izvorni_sadrzaj>BUSOLA PAKOŠTANE društvo s ograničenom odgovornošću za ugostiteljstvo Kraljice Jelene/23, 23210 Pakoštane</izvorni_sadrzaj>
    <derivirana_varijabla naziv="DomainObject.Predmet.ProtustrankaWithAdress_1">BUSOLA PAKOŠTANE društvo s ograničenom odgovornošću za ugostiteljstvo Kraljice Jelene/23, 23210 Pakoštane</derivirana_varijabla>
  </DomainObject.Predmet.ProtustrankaWithAdress>
  <DomainObject.Predmet.ProtustrankaWithAdressOIB>
    <izvorni_sadrzaj>BUSOLA PAKOŠTANE društvo s ograničenom odgovornošću za ugostiteljstvo, OIB 87848166654, Kraljice Jelene/23, 23210 Pakoštane</izvorni_sadrzaj>
    <derivirana_varijabla naziv="DomainObject.Predmet.ProtustrankaWithAdressOIB_1">BUSOLA PAKOŠTANE društvo s ograničenom odgovornošću za ugostiteljstvo, OIB 87848166654, Kraljice Jelene/23, 23210 Pakoštane</derivirana_varijabla>
  </DomainObject.Predmet.ProtustrankaWithAdressOIB>
  <DomainObject.Predmet.ProtustrankaNazivFormated>
    <izvorni_sadrzaj>BUSOLA PAKOŠTANE društvo s ograničenom odgovornošću za ugostiteljstvo</izvorni_sadrzaj>
    <derivirana_varijabla naziv="DomainObject.Predmet.ProtustrankaNazivFormated_1">BUSOLA PAKOŠTANE društvo s ograničenom odgovornošću za ugostiteljstvo</derivirana_varijabla>
  </DomainObject.Predmet.ProtustrankaNazivFormated>
  <DomainObject.Predmet.ProtustrankaNazivFormatedOIB>
    <izvorni_sadrzaj>BUSOLA PAKOŠTANE društvo s ograničenom odgovornošću za ugostiteljstvo, OIB 87848166654</izvorni_sadrzaj>
    <derivirana_varijabla naziv="DomainObject.Predmet.ProtustrankaNazivFormatedOIB_1">BUSOLA PAKOŠTANE društvo s ograničenom odgovornošću za ugostiteljstvo, OIB 87848166654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2636.07</izvorni_sadrzaj>
    <derivirana_varijabla naziv="DomainObject.Predmet.TrenutnaVrijednost_1">2636.07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BUSOLA PAKOŠTANE društvo s ograničenom odgovornošću za ugostiteljstvo</item>
    </izvorni_sadrzaj>
    <derivirana_varijabla naziv="DomainObject.Predmet.ProtuStrankaListFormated_1">
      <item>BUSOLA PAKOŠTANE društvo s ograničenom odgovornošću za ugostiteljstvo</item>
    </derivirana_varijabla>
  </DomainObject.Predmet.ProtuStrankaListFormated>
  <DomainObject.Predmet.ProtuStrankaListFormatedOIB>
    <izvorni_sadrzaj>
      <item>BUSOLA PAKOŠTANE društvo s ograničenom odgovornošću za ugostiteljstvo, OIB 87848166654</item>
    </izvorni_sadrzaj>
    <derivirana_varijabla naziv="DomainObject.Predmet.ProtuStrankaListFormatedOIB_1">
      <item>BUSOLA PAKOŠTANE društvo s ograničenom odgovornošću za ugostiteljstvo, OIB 87848166654</item>
    </derivirana_varijabla>
  </DomainObject.Predmet.ProtuStrankaListFormatedOIB>
  <DomainObject.Predmet.ProtuStrankaListFormatedWithAdress>
    <izvorni_sadrzaj>
      <item>BUSOLA PAKOŠTANE društvo s ograničenom odgovornošću za ugostiteljstvo, Kraljice Jelene/23, 23210 Pakoštane</item>
    </izvorni_sadrzaj>
    <derivirana_varijabla naziv="DomainObject.Predmet.ProtuStrankaListFormatedWithAdress_1">
      <item>BUSOLA PAKOŠTANE društvo s ograničenom odgovornošću za ugostiteljstvo, Kraljice Jelene/23, 23210 Pakoštane</item>
    </derivirana_varijabla>
  </DomainObject.Predmet.ProtuStrankaListFormatedWithAdress>
  <DomainObject.Predmet.ProtuStrankaListFormatedWithAdressOIB>
    <izvorni_sadrzaj>
      <item>BUSOLA PAKOŠTANE društvo s ograničenom odgovornošću za ugostiteljstvo, OIB 87848166654, Kraljice Jelene/23, 23210 Pakoštane</item>
    </izvorni_sadrzaj>
    <derivirana_varijabla naziv="DomainObject.Predmet.ProtuStrankaListFormatedWithAdressOIB_1">
      <item>BUSOLA PAKOŠTANE društvo s ograničenom odgovornošću za ugostiteljstvo, OIB 87848166654, Kraljice Jelene/23, 23210 Pakoštane</item>
    </derivirana_varijabla>
  </DomainObject.Predmet.ProtuStrankaListFormatedWithAdressOIB>
  <DomainObject.Predmet.ProtuStrankaListNazivFormated>
    <izvorni_sadrzaj>
      <item>BUSOLA PAKOŠTANE društvo s ograničenom odgovornošću za ugostiteljstvo</item>
    </izvorni_sadrzaj>
    <derivirana_varijabla naziv="DomainObject.Predmet.ProtuStrankaListNazivFormated_1">
      <item>BUSOLA PAKOŠTANE društvo s ograničenom odgovornošću za ugostiteljstvo</item>
    </derivirana_varijabla>
  </DomainObject.Predmet.ProtuStrankaListNazivFormated>
  <DomainObject.Predmet.ProtuStrankaListNazivFormatedOIB>
    <izvorni_sadrzaj>
      <item>BUSOLA PAKOŠTANE društvo s ograničenom odgovornošću za ugostiteljstvo, OIB 87848166654</item>
    </izvorni_sadrzaj>
    <derivirana_varijabla naziv="DomainObject.Predmet.ProtuStrankaListNazivFormatedOIB_1">
      <item>BUSOLA PAKOŠTANE društvo s ograničenom odgovornošću za ugostiteljstvo, OIB 87848166654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BUSOLA PAKOŠTANE društvo s ograničenom odgovornošću za ugostiteljstvo</izvorni_sadrzaj>
    <derivirana_varijabla naziv="DomainObject.Predmet.ProtustrankaIDrugi_1">BUSOLA PAKOŠTANE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BUSOLA PAKOŠTANE društvo s ograničenom odgovornošću za ugostiteljstvo, OIB 87848166654, Kraljice Jelene/23, 23210 Pakoštane</izvorni_sadrzaj>
    <derivirana_varijabla naziv="DomainObject.Predmet.ProtustrankaIDrugiAdressOIB_1">BUSOLA PAKOŠTANE društvo s ograničenom odgovornošću za ugostiteljstvo, OIB 87848166654, Kraljice Jelene/23,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BUSOLA PAKOŠTANE društvo s ograničenom odgovornošću za ugostiteljstvo</item>
    </izvorni_sadrzaj>
    <derivirana_varijabla naziv="DomainObject.Predmet.SudioniciListNaziv_1">
      <item>Financijska agencija</item>
      <item>BUSOLA PAKOŠTANE društvo s ograničenom odgovornošću za ugostiteljstvo</item>
    </derivirana_varijabla>
  </DomainObject.Predmet.SudioniciListNaziv>
  <DomainObject.Predmet.SudioniciListAdressOIB>
    <izvorni_sadrzaj>
      <item>Financijska agencija, OIB 85821130368, Ivana Danila 4,23000 Zadar</item>
      <item>BUSOLA PAKOŠTANE društvo s ograničenom odgovornošću za ugostiteljstvo, OIB 87848166654, Kraljice Jelene/23,23210 Pakoštane</item>
    </izvorni_sadrzaj>
    <derivirana_varijabla naziv="DomainObject.Predmet.SudioniciListAdressOIB_1">
      <item>Financijska agencija, OIB 85821130368, Ivana Danila 4,23000 Zadar</item>
      <item>BUSOLA PAKOŠTANE društvo s ograničenom odgovornošću za ugostiteljstvo, OIB 87848166654, Kraljice Jelene/23,23210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87848166654</item>
    </izvorni_sadrzaj>
    <derivirana_varijabla naziv="DomainObject.Predmet.SudioniciListNazivOIB_1">
      <item>, OIB 85821130368</item>
      <item>, OIB 87848166654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825</properties:Words>
  <properties:Characters>4505</properties:Characters>
  <properties:Lines>118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2016-07-07T06:52:00Z</dcterms:created>
  <dc:creator>Administrator</dc:creator>
  <cp:lastModifiedBy>wsadmin</cp:lastModifiedBy>
  <cp:lastPrinted>2014-07-07T06:53:00Z</cp:lastPrinted>
  <dcterms:modified xmlns:xsi="http://www.w3.org/2001/XMLSchema-instance" xsi:type="dcterms:W3CDTF">2017-02-16T08:43:00Z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