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4f77" w14:paraId="0594f77" w:rsidRDefault="005A2733" w:rsidP="005A2733" w:rsidR="005A273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7D6" w:rsidP="005A2733" w:rsidR="00EF77D6"/>
    <w:p w:rsidRDefault="005A2733" w:rsidP="005A2733" w:rsidR="005A2733">
      <w:r>
        <w:t xml:space="preserve">REPUBLIKA HRVATSKA                                                   </w:t>
      </w:r>
    </w:p>
    <w:p w:rsidRDefault="005A2733" w:rsidP="005A2733" w:rsidR="005A2733">
      <w:r>
        <w:t xml:space="preserve">TRGOVAČKI SUD U OSIJEKU </w:t>
      </w:r>
    </w:p>
    <w:p w:rsidRDefault="005A2733" w:rsidP="005A2733" w:rsidR="005A2733">
      <w:r>
        <w:t xml:space="preserve">STALNA SLUŽBA   U SLAVONSKOM BRODU </w:t>
      </w:r>
    </w:p>
    <w:p w:rsidRDefault="005A2733" w:rsidP="005A2733" w:rsidR="005A2733">
      <w:r>
        <w:t>Trg pobjede 13</w:t>
      </w:r>
    </w:p>
    <w:p w:rsidRDefault="005A2733" w:rsidP="005A2733" w:rsidR="005A2733">
      <w:r>
        <w:t xml:space="preserve">35000 </w:t>
      </w:r>
      <w:r w:rsidR="00EF77D6">
        <w:t>Slavonski Brod</w:t>
      </w:r>
    </w:p>
    <w:p w:rsidRDefault="005A2733" w:rsidP="005A2733" w:rsidR="005A2733"/>
    <w:p w:rsidRDefault="005A2733" w:rsidP="005A2733" w:rsidR="005A2733"/>
    <w:p w:rsidRDefault="005A2733" w:rsidP="005A2733" w:rsidR="005A273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</w:t>
      </w:r>
      <w:r w:rsidR="00EF77D6">
        <w:t xml:space="preserve">      </w:t>
      </w:r>
      <w:r>
        <w:t>Broj: 3 St-</w:t>
      </w:r>
      <w:r w:rsidR="00D62420">
        <w:t>1660/2016-53</w:t>
      </w:r>
    </w:p>
    <w:p w:rsidRDefault="00EF77D6" w:rsidP="00EF77D6" w:rsidR="00EF77D6" w:rsidRPr="00EF77D6">
      <w:pPr>
        <w:ind w:firstLine="708"/>
        <w:rPr>
          <w:b/>
        </w:rPr>
      </w:pPr>
    </w:p>
    <w:p w:rsidRDefault="005A2733" w:rsidP="00EF77D6" w:rsidR="005A2733" w:rsidRPr="00EF77D6">
      <w:pPr>
        <w:ind w:firstLine="708" w:left="2832"/>
        <w:rPr>
          <w:b/>
        </w:rPr>
      </w:pPr>
      <w:r w:rsidRPr="00EF77D6">
        <w:rPr>
          <w:b/>
        </w:rPr>
        <w:t>Z A K L J U Č A K</w:t>
      </w:r>
    </w:p>
    <w:p w:rsidRDefault="005A2733" w:rsidP="005A2733" w:rsidR="005A2733">
      <w:pPr>
        <w:ind w:firstLine="708" w:left="2832"/>
      </w:pPr>
    </w:p>
    <w:p w:rsidRDefault="005A2733" w:rsidP="005A2733" w:rsidR="005A2733">
      <w:pPr>
        <w:ind w:firstLine="708"/>
        <w:jc w:val="both"/>
      </w:pPr>
      <w:r>
        <w:t xml:space="preserve">TRGOVAČKI SUD U OSIJEKU, STALNA SLUŽBA U SLAVONSKOM BRODU, po stečajnoj sutkinji Danieli Martini Maoduš,  u stečajnom postupku nad </w:t>
      </w:r>
      <w:r w:rsidR="00D62420">
        <w:rPr>
          <w:b/>
        </w:rPr>
        <w:t xml:space="preserve">KTC PRIZMA d.o.o. u stečaju, Primorska 33, Mihaljevci, OIB: 99682301115, </w:t>
      </w:r>
      <w:r w:rsidR="00D62420">
        <w:t>koga zastupa stečajni upravitelj Zorislav Novoselac</w:t>
      </w:r>
      <w:r w:rsidR="004A761B">
        <w:t xml:space="preserve">, </w:t>
      </w:r>
      <w:r>
        <w:t>d</w:t>
      </w:r>
      <w:r w:rsidR="00D071C0">
        <w:t>ana</w:t>
      </w:r>
      <w:r w:rsidR="00EF77D6">
        <w:t xml:space="preserve"> </w:t>
      </w:r>
      <w:r w:rsidR="00D62420">
        <w:t xml:space="preserve">10. studenoga </w:t>
      </w:r>
      <w:r w:rsidR="00EF77D6">
        <w:t>2017</w:t>
      </w:r>
      <w:r>
        <w:t>.</w:t>
      </w:r>
    </w:p>
    <w:p w:rsidRDefault="005A2733" w:rsidP="005A2733" w:rsidR="005A2733"/>
    <w:p w:rsidRDefault="005A2733" w:rsidP="005A2733" w:rsidR="005A2733">
      <w:pPr>
        <w:ind w:firstLine="708" w:left="2832"/>
      </w:pPr>
      <w:r>
        <w:t>z a k l j u č i o      j e</w:t>
      </w:r>
    </w:p>
    <w:p w:rsidRDefault="005A2733" w:rsidP="005A2733" w:rsidR="005A2733">
      <w:pPr>
        <w:ind w:firstLine="708" w:left="2832"/>
      </w:pPr>
    </w:p>
    <w:p w:rsidRDefault="005A2733" w:rsidP="00BE2C28" w:rsidR="005A2733" w:rsidRPr="005A2733">
      <w:pPr>
        <w:pStyle w:val="Odlomakpopisa"/>
        <w:numPr>
          <w:ilvl w:val="0"/>
          <w:numId w:val="7"/>
        </w:numPr>
        <w:jc w:val="both"/>
      </w:pPr>
      <w:r>
        <w:t xml:space="preserve">Zakazuje se ročište radi utvrđenja vrijednosti nekretnina za dan </w:t>
      </w:r>
      <w:r w:rsidR="00EF77D6" w:rsidRPr="00EF77D6">
        <w:rPr>
          <w:b/>
          <w:u w:val="single"/>
        </w:rPr>
        <w:t>2</w:t>
      </w:r>
      <w:r w:rsidR="00D62420">
        <w:rPr>
          <w:b/>
          <w:u w:val="single"/>
        </w:rPr>
        <w:t>2</w:t>
      </w:r>
      <w:r w:rsidRPr="00EF77D6">
        <w:rPr>
          <w:b/>
          <w:u w:val="single"/>
        </w:rPr>
        <w:t xml:space="preserve">. </w:t>
      </w:r>
      <w:r w:rsidR="00D62420">
        <w:rPr>
          <w:b/>
          <w:u w:val="single"/>
        </w:rPr>
        <w:t>studenoga</w:t>
      </w:r>
      <w:r w:rsidRPr="00EF77D6">
        <w:rPr>
          <w:b/>
          <w:u w:val="single"/>
        </w:rPr>
        <w:t xml:space="preserve"> 201</w:t>
      </w:r>
      <w:r w:rsidR="00EF77D6" w:rsidRPr="00EF77D6">
        <w:rPr>
          <w:b/>
          <w:u w:val="single"/>
        </w:rPr>
        <w:t>7</w:t>
      </w:r>
      <w:r w:rsidRPr="00EF77D6">
        <w:rPr>
          <w:b/>
          <w:u w:val="single"/>
        </w:rPr>
        <w:t xml:space="preserve">. u </w:t>
      </w:r>
      <w:r w:rsidR="00D62420">
        <w:rPr>
          <w:b/>
          <w:u w:val="single"/>
        </w:rPr>
        <w:t>9,15</w:t>
      </w:r>
      <w:r w:rsidRPr="00EF77D6">
        <w:rPr>
          <w:b/>
          <w:u w:val="single"/>
        </w:rPr>
        <w:t xml:space="preserve"> u ovoj Stalnoj službi, Trg pobjede 13, Slavonski Brod, soba 73, III kat, </w:t>
      </w:r>
      <w:r w:rsidR="00AA4E42">
        <w:t>za slijedeće nekretnine:</w:t>
      </w:r>
    </w:p>
    <w:p w:rsidRDefault="00EF77D6" w:rsidP="00EF77D6" w:rsidR="00EF77D6">
      <w:pPr>
        <w:pStyle w:val="Odlomakpopisa"/>
        <w:jc w:val="both"/>
        <w:rPr>
          <w:b/>
        </w:rPr>
      </w:pPr>
    </w:p>
    <w:p w:rsidRDefault="0021042D" w:rsidP="00D62420" w:rsidR="00D62420">
      <w:pPr>
        <w:pStyle w:val="Odlomakpopisa"/>
        <w:numPr>
          <w:ilvl w:val="0"/>
          <w:numId w:val="9"/>
        </w:numPr>
        <w:jc w:val="both"/>
      </w:pPr>
      <w:r>
        <w:rPr>
          <w:b/>
        </w:rPr>
        <w:t>upisane u</w:t>
      </w:r>
      <w:r w:rsidR="00D62420">
        <w:rPr>
          <w:b/>
        </w:rPr>
        <w:t xml:space="preserve"> zk.ulošku 1865 k.o. Kutjevo, k.č.br. 2219/68, oranica Kamenjača u površini od 1816 m2</w:t>
      </w:r>
      <w:r w:rsidR="00CA7A65">
        <w:rPr>
          <w:b/>
        </w:rPr>
        <w:t xml:space="preserve"> (u naravi benzinska crpka i gospodarsko dvorište)</w:t>
      </w:r>
      <w:r w:rsidR="00D62420">
        <w:t xml:space="preserve"> koja</w:t>
      </w:r>
      <w:r w:rsidR="00D62420">
        <w:rPr>
          <w:bCs/>
          <w:color w:val="222222"/>
        </w:rPr>
        <w:t xml:space="preserve"> nekretnin</w:t>
      </w:r>
      <w:r>
        <w:rPr>
          <w:bCs/>
          <w:color w:val="222222"/>
        </w:rPr>
        <w:t>a</w:t>
      </w:r>
      <w:r w:rsidR="00D62420">
        <w:rPr>
          <w:bCs/>
          <w:color w:val="222222"/>
        </w:rPr>
        <w:t xml:space="preserve"> se vodi na stečajnom dužniku </w:t>
      </w:r>
      <w:r w:rsidR="00D62420">
        <w:t>KTC PRIZMA d.o.o. u stečaju, Primorska 33, Mihaljevci.</w:t>
      </w:r>
    </w:p>
    <w:p w:rsidRDefault="00D62420" w:rsidP="00EF77D6" w:rsidR="00D62420" w:rsidRPr="00EF77D6">
      <w:pPr>
        <w:pStyle w:val="Odlomakpopisa"/>
        <w:jc w:val="both"/>
        <w:rPr>
          <w:b/>
        </w:rPr>
      </w:pPr>
    </w:p>
    <w:p w:rsidRDefault="005A2733" w:rsidP="002F6DE6" w:rsidR="005A2733">
      <w:pPr>
        <w:pStyle w:val="Odlomakpopisa"/>
        <w:numPr>
          <w:ilvl w:val="0"/>
          <w:numId w:val="7"/>
        </w:numPr>
        <w:spacing w:beforeAutospacing="true" w:before="100"/>
        <w:jc w:val="both"/>
      </w:pPr>
      <w:r w:rsidRPr="002E1015">
        <w:rPr>
          <w:bCs/>
        </w:rPr>
        <w:t xml:space="preserve">Na ročište se pozivaju </w:t>
      </w:r>
      <w:r w:rsidR="00BE2C28" w:rsidRPr="002E1015">
        <w:rPr>
          <w:bCs/>
        </w:rPr>
        <w:t>stečajni upravitelj</w:t>
      </w:r>
      <w:r w:rsidRPr="002E1015">
        <w:rPr>
          <w:bCs/>
        </w:rPr>
        <w:t>, razlučni i stečajni vjerovnici koji se pozivaju da do istog ročišt</w:t>
      </w:r>
      <w:r w:rsidR="00BE2C28" w:rsidRPr="002E1015">
        <w:rPr>
          <w:bCs/>
        </w:rPr>
        <w:t>a staviti primjedbe na procjenu</w:t>
      </w:r>
      <w:r>
        <w:t xml:space="preserve"> nekretnina sačinjenu na prijedlog </w:t>
      </w:r>
      <w:r w:rsidR="002F6DE6">
        <w:t>stečajnog upravitelja</w:t>
      </w:r>
      <w:r>
        <w:t xml:space="preserve"> </w:t>
      </w:r>
      <w:r w:rsidR="001D2552">
        <w:t xml:space="preserve">od strane stalnog sudskog vještaka </w:t>
      </w:r>
      <w:r w:rsidR="00CA7A65">
        <w:t>Ivanke Krejčir iz Požega</w:t>
      </w:r>
      <w:r w:rsidR="001D2552">
        <w:t>,</w:t>
      </w:r>
      <w:r>
        <w:t xml:space="preserve"> koja je uložena u sudski spis</w:t>
      </w:r>
      <w:r w:rsidR="001D2552">
        <w:t xml:space="preserve">  (</w:t>
      </w:r>
      <w:r w:rsidR="00CA7A65">
        <w:t>130-152</w:t>
      </w:r>
      <w:r w:rsidR="001D2552">
        <w:t xml:space="preserve"> stranica spisa)</w:t>
      </w:r>
      <w:r>
        <w:t xml:space="preserve"> i u koju se može izvršiti uvid u pisarnici ovog Suda, odnosno staviti prijedloge radi utvrđenja vrijednosti nekretnina. </w:t>
      </w:r>
    </w:p>
    <w:p w:rsidRDefault="005A2733" w:rsidP="005A2733" w:rsidR="005A2733">
      <w:pPr>
        <w:ind w:left="708"/>
      </w:pPr>
    </w:p>
    <w:p w:rsidRDefault="005A2733" w:rsidP="005A2733" w:rsidR="005A2733">
      <w:r>
        <w:t> </w:t>
      </w:r>
      <w:r>
        <w:tab/>
        <w:t xml:space="preserve"> U Slavonskom Brodu  </w:t>
      </w:r>
      <w:r w:rsidR="002E1015">
        <w:t>10. studenoga</w:t>
      </w:r>
      <w:r>
        <w:t xml:space="preserve"> 201</w:t>
      </w:r>
      <w:r w:rsidR="00EF77D6">
        <w:t>7</w:t>
      </w:r>
      <w:r>
        <w:t>.</w:t>
      </w:r>
    </w:p>
    <w:p w:rsidRDefault="002E1015" w:rsidP="005A2733" w:rsidR="002E1015"/>
    <w:p w:rsidRDefault="002E1015" w:rsidP="005A2733" w:rsidR="002E1015"/>
    <w:p w:rsidRDefault="002E1015" w:rsidP="005A2733" w:rsidR="002E1015"/>
    <w:p w:rsidRDefault="005A2733" w:rsidP="005A2733" w:rsidR="005A273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 w:rsidR="002F6DE6">
        <w:tab/>
      </w:r>
      <w:r w:rsidR="002F6DE6">
        <w:tab/>
        <w:t xml:space="preserve">      </w:t>
      </w:r>
      <w:r w:rsidR="00BE2C28">
        <w:t>Stečajna sutkinja:</w:t>
      </w:r>
    </w:p>
    <w:p w:rsidRDefault="005A2733" w:rsidP="005A2733" w:rsidR="005A2733">
      <w:pPr>
        <w:jc w:val="right"/>
      </w:pPr>
      <w:r>
        <w:t xml:space="preserve">Daniela Martini Maoduš </w:t>
      </w:r>
    </w:p>
    <w:p w:rsidRDefault="005A2733" w:rsidP="005A2733" w:rsidR="005A2733"/>
    <w:p w:rsidRDefault="00EF77D6" w:rsidP="005A2733" w:rsidR="00EF77D6" w:rsidRPr="005A2733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="005A2733" w:rsidRPr="005A2733">
        <w:rPr>
          <w:sz w:val="18"/>
          <w:szCs w:val="18"/>
        </w:rPr>
        <w:t>Objaviti na eOglasnoj ploči</w:t>
      </w:r>
      <w:r>
        <w:rPr>
          <w:sz w:val="18"/>
          <w:szCs w:val="18"/>
        </w:rPr>
        <w:t xml:space="preserve"> suda</w:t>
      </w:r>
    </w:p>
    <w:p w:rsidRDefault="005A2733" w:rsidP="005A2733" w:rsidR="005A2733" w:rsidRPr="005A2733">
      <w:pPr>
        <w:rPr>
          <w:sz w:val="18"/>
          <w:szCs w:val="18"/>
        </w:rPr>
      </w:pPr>
    </w:p>
    <w:p w:rsidRDefault="00EF77D6" w:rsidP="00EF77D6" w:rsidR="005A2733" w:rsidRPr="00EF77D6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="005A2733" w:rsidRPr="00EF77D6">
        <w:rPr>
          <w:sz w:val="18"/>
          <w:szCs w:val="18"/>
        </w:rPr>
        <w:t>Kalendar do ročišta</w:t>
      </w:r>
    </w:p>
    <w:sectPr w:rsidR="005A2733" w:rsidRPr="00EF77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50E58"/>
    <w:multiLevelType w:val="hybridMultilevel"/>
    <w:tmpl w:val="86C0D73C"/>
    <w:lvl w:tplc="0B00833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743B46"/>
    <w:multiLevelType w:val="hybridMultilevel"/>
    <w:tmpl w:val="465477BE"/>
    <w:lvl w:tplc="D80CFA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183093"/>
    <w:multiLevelType w:val="hybridMultilevel"/>
    <w:tmpl w:val="2CB819C6"/>
    <w:lvl w:tplc="27D699E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5D5D2B"/>
    <w:multiLevelType w:val="hybridMultilevel"/>
    <w:tmpl w:val="369EDB10"/>
    <w:lvl w:tplc="F230E2C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7">
    <w:nsid w:val="6E4F26E1"/>
    <w:multiLevelType w:val="hybridMultilevel"/>
    <w:tmpl w:val="B9BE332C"/>
    <w:lvl w:tplc="5B08D3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5B95"/>
    <w:rsid w:val="001252B0"/>
    <w:rsid w:val="00180AE7"/>
    <w:rsid w:val="001A6D3B"/>
    <w:rsid w:val="001D2552"/>
    <w:rsid w:val="0021042D"/>
    <w:rsid w:val="00265A16"/>
    <w:rsid w:val="002E1015"/>
    <w:rsid w:val="002F6DE6"/>
    <w:rsid w:val="00323158"/>
    <w:rsid w:val="003560A3"/>
    <w:rsid w:val="003B002D"/>
    <w:rsid w:val="00410945"/>
    <w:rsid w:val="004147BA"/>
    <w:rsid w:val="00480C95"/>
    <w:rsid w:val="004A761B"/>
    <w:rsid w:val="00554082"/>
    <w:rsid w:val="005A2733"/>
    <w:rsid w:val="006B347F"/>
    <w:rsid w:val="006C0965"/>
    <w:rsid w:val="0089514C"/>
    <w:rsid w:val="00895D5D"/>
    <w:rsid w:val="009130E7"/>
    <w:rsid w:val="009D2E8B"/>
    <w:rsid w:val="00AA4E42"/>
    <w:rsid w:val="00AD74EB"/>
    <w:rsid w:val="00AE1B76"/>
    <w:rsid w:val="00BE2C28"/>
    <w:rsid w:val="00C81944"/>
    <w:rsid w:val="00C92116"/>
    <w:rsid w:val="00C95E10"/>
    <w:rsid w:val="00CA7A65"/>
    <w:rsid w:val="00D071C0"/>
    <w:rsid w:val="00D21B3A"/>
    <w:rsid w:val="00D62420"/>
    <w:rsid w:val="00DB1B04"/>
    <w:rsid w:val="00DB60EF"/>
    <w:rsid w:val="00E73F26"/>
    <w:rsid w:val="00EA36A8"/>
    <w:rsid w:val="00EC68BB"/>
    <w:rsid w:val="00EF77D6"/>
    <w:rsid w:val="00F44600"/>
    <w:rsid w:val="00F8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B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B3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B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B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B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B3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B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B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3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106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24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63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3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  1.12</izvorni_sadrzaj>
    <derivirana_varijabla naziv="DomainObject.Predmet.PrimjedbaSuca_1">spis u kal  1.12</derivirana_varijabla>
  </DomainObject.Predmet.PrimjedbaSuc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231</properties:Words>
  <properties:Characters>1240</properties:Characters>
  <properties:Lines>45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2017-11-10T08:37:00Z</dcterms:created>
  <dc:creator>mjankovic3</dc:creator>
  <cp:lastModifiedBy>wsadmin</cp:lastModifiedBy>
  <cp:lastPrinted>2017-11-10T08:48:00Z</cp:lastPrinted>
  <dcterms:modified xmlns:xsi="http://www.w3.org/2001/XMLSchema-instance" xsi:type="dcterms:W3CDTF">2017-11-10T08:48:00Z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