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6fe0" w14:paraId="59d6fe0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1E7ABB" w:rsidP="001F5FE7" w:rsidR="001F5FE7" w:rsidRPr="001E7ABB">
      <w:pPr>
        <w:ind w:firstLine="720"/>
        <w:jc w:val="both"/>
        <w:rPr>
          <w:sz w:val="24"/>
          <w:szCs w:val="24"/>
        </w:rPr>
      </w:pPr>
      <w:r w:rsidRPr="001E7ABB">
        <w:rPr>
          <w:sz w:val="24"/>
          <w:szCs w:val="24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BAGUN zadruga za ekološku proizvodnju, posredovanje i poslovne usluge, OIB: 44339275803 sa sjedištem u Konačka 14, 48327 Molve</w:t>
      </w:r>
      <w:r>
        <w:rPr>
          <w:sz w:val="24"/>
          <w:szCs w:val="24"/>
        </w:rPr>
        <w:t>, dana 26</w:t>
      </w:r>
      <w:r w:rsidR="001F5FE7" w:rsidRPr="001E7AB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1F5FE7" w:rsidRPr="001E7ABB">
        <w:rPr>
          <w:sz w:val="24"/>
          <w:szCs w:val="24"/>
        </w:rPr>
        <w:t xml:space="preserve"> 2016. </w:t>
      </w:r>
    </w:p>
    <w:p w:rsidRDefault="00100D0F" w:rsidR="00100D0F" w:rsidRPr="007C2715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7C2715">
      <w:pPr>
        <w:jc w:val="center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>r i j e š i o</w:t>
      </w:r>
      <w:r w:rsidR="001C7BBD" w:rsidRPr="007C2715">
        <w:rPr>
          <w:sz w:val="24"/>
          <w:szCs w:val="24"/>
          <w:lang w:val="hr-HR"/>
        </w:rPr>
        <w:t xml:space="preserve"> </w:t>
      </w:r>
      <w:r w:rsidRPr="007C2715">
        <w:rPr>
          <w:sz w:val="24"/>
          <w:szCs w:val="24"/>
          <w:lang w:val="hr-HR"/>
        </w:rPr>
        <w:t xml:space="preserve">  j e</w:t>
      </w:r>
    </w:p>
    <w:p w:rsidRDefault="00266B3A" w:rsidP="00266B3A" w:rsidR="00266B3A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690841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7C2715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="00CC42E3" w:rsidRPr="007C2715">
        <w:rPr>
          <w:sz w:val="24"/>
          <w:szCs w:val="24"/>
          <w:lang w:val="hr-HR"/>
        </w:rPr>
        <w:t>I/</w:t>
      </w:r>
      <w:r w:rsidR="00266B3A" w:rsidRPr="007C2715">
        <w:rPr>
          <w:sz w:val="24"/>
          <w:szCs w:val="24"/>
          <w:lang w:val="hr-HR"/>
        </w:rPr>
        <w:t xml:space="preserve"> </w:t>
      </w:r>
      <w:r w:rsidR="00354D99" w:rsidRPr="007C2715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7C2715">
        <w:rPr>
          <w:sz w:val="24"/>
          <w:szCs w:val="24"/>
        </w:rPr>
        <w:t xml:space="preserve"> </w:t>
      </w:r>
      <w:r w:rsidR="001E7ABB" w:rsidRPr="001E7ABB">
        <w:rPr>
          <w:sz w:val="24"/>
          <w:szCs w:val="24"/>
        </w:rPr>
        <w:t>BAGUN zadruga za ekološku proizvodnju, posredovanje i poslovne usluge, OIB: 44339275803 sa sjedištem u Konačka 14, 48327 Molve</w:t>
      </w:r>
      <w:r w:rsidR="00CC42E3" w:rsidRPr="007C2715">
        <w:rPr>
          <w:sz w:val="24"/>
          <w:szCs w:val="24"/>
          <w:lang w:val="hr-HR"/>
        </w:rPr>
        <w:t>.</w:t>
      </w:r>
    </w:p>
    <w:p w:rsidRDefault="00CC42E3" w:rsidP="00CC42E3" w:rsidR="00CC42E3" w:rsidRPr="007C2715">
      <w:pPr>
        <w:jc w:val="both"/>
        <w:rPr>
          <w:sz w:val="24"/>
          <w:szCs w:val="24"/>
          <w:lang w:val="hr-HR"/>
        </w:rPr>
      </w:pPr>
    </w:p>
    <w:p w:rsidRDefault="00CC42E3" w:rsidP="001F5FE7" w:rsid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ab/>
      </w:r>
    </w:p>
    <w:p w:rsidRDefault="00811E58" w:rsidP="00BF1DA6" w:rsidR="00811E58" w:rsidRPr="00690841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Obrazloženje</w:t>
      </w:r>
    </w:p>
    <w:p w:rsidRDefault="00100D0F" w:rsidP="00E238EC" w:rsidR="00100D0F" w:rsidRPr="00690841">
      <w:pPr>
        <w:rPr>
          <w:sz w:val="24"/>
          <w:szCs w:val="24"/>
          <w:lang w:val="hr-HR"/>
        </w:rPr>
      </w:pPr>
    </w:p>
    <w:p w:rsidRDefault="009A59ED" w:rsidP="00CC42E3" w:rsidR="00CC42E3">
      <w:pPr>
        <w:ind w:firstLine="708"/>
        <w:jc w:val="both"/>
        <w:rPr>
          <w:sz w:val="24"/>
          <w:szCs w:val="24"/>
        </w:rPr>
      </w:pPr>
      <w:r w:rsidRPr="00690841">
        <w:tab/>
      </w:r>
      <w:r w:rsidR="00CC42E3" w:rsidRPr="007C2715">
        <w:rPr>
          <w:sz w:val="24"/>
          <w:szCs w:val="24"/>
        </w:rPr>
        <w:t>Financijska agencija podnijela ovome sudu prijedlog za otvaranje stečajnog postupka</w:t>
      </w:r>
      <w:r w:rsidR="001F5FE7">
        <w:rPr>
          <w:sz w:val="24"/>
          <w:szCs w:val="24"/>
        </w:rPr>
        <w:t xml:space="preserve"> protiv dužnika</w:t>
      </w:r>
      <w:r w:rsidR="00CC42E3" w:rsidRPr="007C2715">
        <w:rPr>
          <w:sz w:val="24"/>
          <w:szCs w:val="24"/>
        </w:rPr>
        <w:t xml:space="preserve">, navodeći da dužnik ima evidentirane neizvršene osnove za plaćanje u neprekinutom razdoblju od </w:t>
      </w:r>
      <w:r w:rsidR="001E7ABB">
        <w:rPr>
          <w:sz w:val="24"/>
          <w:szCs w:val="24"/>
        </w:rPr>
        <w:t>231</w:t>
      </w:r>
      <w:r w:rsidR="00CC42E3" w:rsidRPr="007C2715">
        <w:rPr>
          <w:sz w:val="24"/>
          <w:szCs w:val="24"/>
        </w:rPr>
        <w:t xml:space="preserve"> dana, u ukupnom iznosu od </w:t>
      </w:r>
      <w:r w:rsidR="001E7ABB">
        <w:rPr>
          <w:sz w:val="24"/>
          <w:szCs w:val="24"/>
        </w:rPr>
        <w:t>81.266,39</w:t>
      </w:r>
      <w:r w:rsidR="0027230C">
        <w:rPr>
          <w:sz w:val="24"/>
          <w:szCs w:val="24"/>
        </w:rPr>
        <w:t xml:space="preserve"> kn</w:t>
      </w:r>
      <w:r w:rsidR="001E7ABB">
        <w:rPr>
          <w:sz w:val="24"/>
          <w:szCs w:val="24"/>
        </w:rPr>
        <w:t>, te 1 zaposlenika.</w:t>
      </w:r>
    </w:p>
    <w:p w:rsidRDefault="001F5FE7" w:rsidP="00CC42E3" w:rsidR="001F5FE7">
      <w:pPr>
        <w:ind w:firstLine="708"/>
        <w:jc w:val="both"/>
        <w:rPr>
          <w:sz w:val="24"/>
          <w:szCs w:val="24"/>
        </w:rPr>
      </w:pPr>
    </w:p>
    <w:p w:rsidRDefault="00557882" w:rsidP="00452E1E" w:rsidR="001E7ABB">
      <w:pPr>
        <w:pStyle w:val="Tijeloteksta"/>
      </w:pPr>
      <w:r>
        <w:tab/>
        <w:t>Tijekom prethodnog postupka radi utvrđivanja uvjeta za otvaranje stečajnog postupka nad dužnikom, dužnik je</w:t>
      </w:r>
      <w:r w:rsidR="001E7ABB">
        <w:t xml:space="preserve"> obavijestio sud </w:t>
      </w:r>
      <w:r>
        <w:t>da više nije u blokadi, što</w:t>
      </w:r>
      <w:r w:rsidR="001E7ABB">
        <w:t xml:space="preserve"> je potkrijepio i sadržajem potvrde FINA-e od 12. rujna 2016.</w:t>
      </w:r>
    </w:p>
    <w:p w:rsidRDefault="00557882" w:rsidP="00452E1E" w:rsidR="00557882">
      <w:pPr>
        <w:pStyle w:val="Tijeloteksta"/>
      </w:pPr>
      <w:r>
        <w:t xml:space="preserve"> </w:t>
      </w:r>
    </w:p>
    <w:p w:rsidRDefault="0027230C" w:rsidP="00557882" w:rsidR="00CC42E3" w:rsidRPr="007C2715">
      <w:pPr>
        <w:pStyle w:val="Tijeloteksta"/>
      </w:pPr>
      <w:r>
        <w:tab/>
      </w:r>
      <w:r w:rsidR="00CC42E3" w:rsidRPr="007C2715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690841">
      <w:pPr>
        <w:pStyle w:val="Tijeloteksta"/>
      </w:pPr>
    </w:p>
    <w:p w:rsidRDefault="00981C45" w:rsidP="007C2715" w:rsidR="00386EA5" w:rsidRPr="00690841">
      <w:pPr>
        <w:pStyle w:val="Tijeloteksta"/>
      </w:pPr>
      <w:r w:rsidRPr="00690841">
        <w:tab/>
      </w:r>
    </w:p>
    <w:p w:rsidRDefault="0080169D" w:rsidP="00BF1DA6" w:rsidR="00543414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U Varaždinu</w:t>
      </w:r>
      <w:r w:rsidR="001E7ABB">
        <w:rPr>
          <w:sz w:val="24"/>
          <w:szCs w:val="24"/>
          <w:lang w:val="hr-HR"/>
        </w:rPr>
        <w:t xml:space="preserve"> 26</w:t>
      </w:r>
      <w:r w:rsidR="002B2F96">
        <w:rPr>
          <w:sz w:val="24"/>
          <w:szCs w:val="24"/>
          <w:lang w:val="hr-HR"/>
        </w:rPr>
        <w:t xml:space="preserve">. </w:t>
      </w:r>
      <w:r w:rsidR="001E7ABB">
        <w:rPr>
          <w:sz w:val="24"/>
          <w:szCs w:val="24"/>
          <w:lang w:val="hr-HR"/>
        </w:rPr>
        <w:t>rujna</w:t>
      </w:r>
      <w:r w:rsidR="002B2F96">
        <w:rPr>
          <w:sz w:val="24"/>
          <w:szCs w:val="24"/>
          <w:lang w:val="hr-HR"/>
        </w:rPr>
        <w:t xml:space="preserve"> 2016</w:t>
      </w:r>
      <w:r w:rsidR="00266B3A">
        <w:rPr>
          <w:sz w:val="24"/>
          <w:szCs w:val="24"/>
          <w:lang w:val="hr-HR"/>
        </w:rPr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7C2715" w:rsidR="007C2715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Melita Poljanec Bubaš</w:t>
      </w:r>
      <w:r w:rsidR="00521C39">
        <w:rPr>
          <w:sz w:val="24"/>
          <w:szCs w:val="24"/>
          <w:lang w:val="hr-HR"/>
        </w:rPr>
        <w:t>, v.r.</w:t>
      </w:r>
    </w:p>
    <w:p w:rsidRDefault="00521C39" w:rsidP="00521C39" w:rsidR="00521C39" w:rsidRPr="00521C39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</w:t>
      </w:r>
    </w:p>
    <w:p w:rsidRDefault="00521C39" w:rsidP="007C2715" w:rsidR="00521C39" w:rsidRPr="00690841">
      <w:pPr>
        <w:ind w:firstLine="720" w:left="5040"/>
        <w:jc w:val="both"/>
        <w:rPr>
          <w:sz w:val="24"/>
          <w:szCs w:val="24"/>
          <w:lang w:val="hr-HR"/>
        </w:rPr>
      </w:pPr>
    </w:p>
    <w:p w:rsidRDefault="009905F2" w:rsidR="009905F2">
      <w:pPr>
        <w:ind w:firstLine="720"/>
        <w:jc w:val="both"/>
        <w:rPr>
          <w:sz w:val="24"/>
          <w:szCs w:val="24"/>
          <w:lang w:val="hr-HR"/>
        </w:rPr>
      </w:pPr>
    </w:p>
    <w:p w:rsidRDefault="001E7ABB" w:rsidR="001E7ABB">
      <w:pPr>
        <w:ind w:firstLine="720"/>
        <w:jc w:val="both"/>
        <w:rPr>
          <w:sz w:val="24"/>
          <w:szCs w:val="24"/>
          <w:lang w:val="hr-HR"/>
        </w:rPr>
      </w:pPr>
    </w:p>
    <w:p w:rsidRDefault="007C2715" w:rsidP="00521C39" w:rsidR="007C2715" w:rsidRPr="00690841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lastRenderedPageBreak/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690841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DNA:</w:t>
      </w:r>
    </w:p>
    <w:p w:rsidRDefault="00EF292D" w:rsidP="00EF292D" w:rsidR="00FE7851" w:rsidRPr="00690841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 xml:space="preserve">- </w:t>
      </w:r>
      <w:r w:rsidR="00690841">
        <w:rPr>
          <w:sz w:val="24"/>
          <w:szCs w:val="24"/>
        </w:rPr>
        <w:t>FINANCIJSKA AGENCIJA</w:t>
      </w:r>
      <w:r w:rsidR="00690841" w:rsidRPr="00690841">
        <w:rPr>
          <w:sz w:val="24"/>
          <w:szCs w:val="24"/>
        </w:rPr>
        <w:t>,</w:t>
      </w:r>
      <w:r w:rsidR="00266B3A">
        <w:rPr>
          <w:sz w:val="24"/>
          <w:szCs w:val="24"/>
        </w:rPr>
        <w:t xml:space="preserve"> </w:t>
      </w:r>
      <w:r w:rsidR="007C2715">
        <w:rPr>
          <w:sz w:val="24"/>
          <w:szCs w:val="24"/>
        </w:rPr>
        <w:t>Podružnica Varaždin, Augusta Cesarca 2</w:t>
      </w:r>
      <w:r w:rsidR="00690841">
        <w:rPr>
          <w:sz w:val="24"/>
          <w:szCs w:val="24"/>
        </w:rPr>
        <w:t xml:space="preserve"> </w:t>
      </w:r>
      <w:r w:rsidR="00690841" w:rsidRPr="00690841">
        <w:rPr>
          <w:sz w:val="24"/>
          <w:szCs w:val="24"/>
        </w:rPr>
        <w:t xml:space="preserve"> </w:t>
      </w:r>
      <w:r w:rsidRPr="00690841">
        <w:rPr>
          <w:sz w:val="24"/>
          <w:szCs w:val="24"/>
          <w:lang w:val="hr-HR"/>
        </w:rPr>
        <w:t xml:space="preserve"> </w:t>
      </w:r>
    </w:p>
    <w:p w:rsidRDefault="00EF292D" w:rsidP="00EF292D" w:rsidR="00EF292D">
      <w:pPr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</w:rPr>
        <w:t xml:space="preserve">- </w:t>
      </w:r>
      <w:r w:rsidR="001E7ABB" w:rsidRPr="001E7ABB">
        <w:rPr>
          <w:sz w:val="24"/>
          <w:szCs w:val="24"/>
        </w:rPr>
        <w:t>BAGUN zadruga za ekološku proizvodnju, posredovanje i poslovne usluge, OIB: 44339275803 sa sjedištem u Konačka 14, 48327 Molve</w:t>
      </w:r>
    </w:p>
    <w:p w:rsidRDefault="001E7ABB" w:rsidP="00EF292D" w:rsidR="007C2715" w:rsidRPr="007C271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upravitelj</w:t>
      </w:r>
      <w:r w:rsidR="000D788A">
        <w:rPr>
          <w:sz w:val="24"/>
          <w:szCs w:val="24"/>
          <w:lang w:val="hr-HR"/>
        </w:rPr>
        <w:t xml:space="preserve"> dužnika </w:t>
      </w:r>
      <w:r>
        <w:rPr>
          <w:sz w:val="24"/>
          <w:szCs w:val="24"/>
          <w:lang w:val="hr-HR"/>
        </w:rPr>
        <w:t>Marijan Jaković, Molve, Konačka 14</w:t>
      </w:r>
    </w:p>
    <w:p w:rsidRDefault="007C2715" w:rsidP="000D788A" w:rsidR="009849A0" w:rsidRPr="009849A0">
      <w:pPr>
        <w:pStyle w:val="Odlomakpopisa"/>
        <w:spacing w:after="0"/>
        <w:ind w:firstLine="0"/>
        <w:rPr>
          <w:sz w:val="24"/>
          <w:szCs w:val="24"/>
        </w:rPr>
      </w:pPr>
      <w:r w:rsidRPr="007C2715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>
      <w:pPr>
        <w:rPr>
          <w:sz w:val="24"/>
          <w:szCs w:val="24"/>
          <w:lang w:val="hr-HR"/>
        </w:rPr>
      </w:pPr>
      <w:r w:rsidRPr="009849A0">
        <w:rPr>
          <w:sz w:val="24"/>
          <w:szCs w:val="24"/>
          <w:lang w:val="hr-HR"/>
        </w:rPr>
        <w:t>-e-Oglasna ploča suda</w:t>
      </w:r>
    </w:p>
    <w:p w:rsidRDefault="001E7ABB" w:rsidP="002B2F96" w:rsidR="001E7ABB" w:rsidRPr="009849A0">
      <w:pPr>
        <w:rPr>
          <w:sz w:val="24"/>
          <w:szCs w:val="24"/>
          <w:lang w:val="hr-HR"/>
        </w:rPr>
      </w:pP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3DD" w:rsidR="006E73DD">
      <w:r>
        <w:separator/>
      </w:r>
    </w:p>
  </w:endnote>
  <w:endnote w:id="0" w:type="continuationSeparator">
    <w:p w:rsidRDefault="006E73DD" w:rsidR="006E7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3DD" w:rsidR="006E73DD">
      <w:r>
        <w:separator/>
      </w:r>
    </w:p>
  </w:footnote>
  <w:footnote w:id="0" w:type="continuationSeparator">
    <w:p w:rsidRDefault="006E73DD" w:rsidR="006E7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1E7ABB" w:rsidP="001E7ABB" w:rsidR="001E7ABB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>
      <w:rPr>
        <w:sz w:val="24"/>
        <w:szCs w:val="24"/>
      </w:rPr>
      <w:t>510/16-8</w:t>
    </w:r>
  </w:p>
  <w:p w:rsidRDefault="00EF67D2" w:rsidP="00247B5B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1E7ABB">
      <w:rPr>
        <w:sz w:val="24"/>
        <w:szCs w:val="24"/>
      </w:rPr>
      <w:t>510</w:t>
    </w:r>
    <w:r w:rsidR="001F5FE7">
      <w:rPr>
        <w:sz w:val="24"/>
        <w:szCs w:val="24"/>
      </w:rPr>
      <w:t>/16-</w:t>
    </w:r>
    <w:r w:rsidR="001E7ABB">
      <w:rPr>
        <w:sz w:val="24"/>
        <w:szCs w:val="24"/>
      </w:rPr>
      <w:t>8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328BF"/>
    <w:rsid w:val="00635788"/>
    <w:rsid w:val="00643F7D"/>
    <w:rsid w:val="00647749"/>
    <w:rsid w:val="00652887"/>
    <w:rsid w:val="0066421C"/>
    <w:rsid w:val="006853DB"/>
    <w:rsid w:val="00690841"/>
    <w:rsid w:val="006A0CE5"/>
    <w:rsid w:val="006E73DD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5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3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3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3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3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5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3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3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3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3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BAGUN zadruga za ekološku proizvodnju, posredovanje i poslovne usluge</izvorni_sadrzaj>
    <derivirana_varijabla naziv="DomainObject.Predmet.ProtustrankaFormated_1">  BAGUN zadruga za ekološku proizvodnju, posredovanje i poslovne usluge</derivirana_varijabla>
  </DomainObject.Predmet.ProtustrankaFormated>
  <DomainObject.Predmet.ProtustrankaFormatedOIB>
    <izvorni_sadrzaj>  BAGUN zadruga za ekološku proizvodnju, posredovanje i poslovne usluge, OIB 44339275803</izvorni_sadrzaj>
    <derivirana_varijabla naziv="DomainObject.Predmet.ProtustrankaFormatedOIB_1">  BAGUN zadruga za ekološku proizvodnju, posredovanje i poslovne usluge, OIB 44339275803</derivirana_varijabla>
  </DomainObject.Predmet.ProtustrankaFormatedOIB>
  <DomainObject.Predmet.ProtustrankaFormatedWithAdress>
    <izvorni_sadrzaj> BAGUN zadruga za ekološku proizvodnju, posredovanje i poslovne usluge, Konačka 14, 48327 Molve</izvorni_sadrzaj>
    <derivirana_varijabla naziv="DomainObject.Predmet.ProtustrankaFormatedWithAdress_1"> BAGUN zadruga za ekološku proizvodnju, posredovanje i poslovne usluge, Konačka 14, 48327 Molve</derivirana_varijabla>
  </DomainObject.Predmet.ProtustrankaFormatedWithAdress>
  <DomainObject.Predmet.ProtustrankaFormatedWithAdressOIB>
    <izvorni_sadrzaj> BAGUN zadruga za ekološku proizvodnju, posredovanje i poslovne usluge, OIB 44339275803, Konačka 14, 48327 Molve</izvorni_sadrzaj>
    <derivirana_varijabla naziv="DomainObject.Predmet.ProtustrankaFormatedWithAdressOIB_1"> BAGUN zadruga za ekološku proizvodnju, posredovanje i poslovne usluge, OIB 44339275803, Konačka 14, 48327 Molve</derivirana_varijabla>
  </DomainObject.Predmet.ProtustrankaFormatedWithAdressOIB>
  <DomainObject.Predmet.ProtustrankaWithAdress>
    <izvorni_sadrzaj>BAGUN zadruga za ekološku proizvodnju, posredovanje i poslovne usluge Konačka 14, 48327 Molve</izvorni_sadrzaj>
    <derivirana_varijabla naziv="DomainObject.Predmet.ProtustrankaWithAdress_1">BAGUN zadruga za ekološku proizvodnju, posredovanje i poslovne usluge Konačka 14, 48327 Molve</derivirana_varijabla>
  </DomainObject.Predmet.ProtustrankaWithAdress>
  <DomainObject.Predmet.ProtustrankaWithAdressOIB>
    <izvorni_sadrzaj>BAGUN zadruga za ekološku proizvodnju, posredovanje i poslovne usluge, OIB 44339275803, Konačka 14, 48327 Molve</izvorni_sadrzaj>
    <derivirana_varijabla naziv="DomainObject.Predmet.ProtustrankaWithAdressOIB_1">BAGUN zadruga za ekološku proizvodnju, posredovanje i poslovne usluge, OIB 44339275803, Konačka 14, 48327 Molve</derivirana_varijabla>
  </DomainObject.Predmet.ProtustrankaWithAdressOIB>
  <DomainObject.Predmet.ProtustrankaNazivFormated>
    <izvorni_sadrzaj>BAGUN zadruga za ekološku proizvodnju, posredovanje i poslovne usluge</izvorni_sadrzaj>
    <derivirana_varijabla naziv="DomainObject.Predmet.ProtustrankaNazivFormated_1">BAGUN zadruga za ekološku proizvodnju, posredovanje i poslovne usluge</derivirana_varijabla>
  </DomainObject.Predmet.ProtustrankaNazivFormated>
  <DomainObject.Predmet.ProtustrankaNazivFormatedOIB>
    <izvorni_sadrzaj>BAGUN zadruga za ekološku proizvodnju, posredovanje i poslovne usluge, OIB 44339275803</izvorni_sadrzaj>
    <derivirana_varijabla naziv="DomainObject.Predmet.ProtustrankaNazivFormatedOIB_1">BAGUN zadruga za ekološku proizvodnju, posredovanje i poslovne usluge, OIB 44339275803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81266.39</izvorni_sadrzaj>
    <derivirana_varijabla naziv="DomainObject.Predmet.TrenutnaVrijednost_1">81266.39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BAGUN zadruga za ekološku proizvodnju, posredovanje i poslovne usluge</item>
    </izvorni_sadrzaj>
    <derivirana_varijabla naziv="DomainObject.Predmet.ProtuStrankaListFormated_1">
      <item>BAGUN zadruga za ekološku proizvodnju, posredovanje i poslovne usluge</item>
    </derivirana_varijabla>
  </DomainObject.Predmet.ProtuStrankaListFormated>
  <DomainObject.Predmet.ProtuStrankaListFormatedOIB>
    <izvorni_sadrzaj>
      <item>BAGUN zadruga za ekološku proizvodnju, posredovanje i poslovne usluge, OIB 44339275803</item>
    </izvorni_sadrzaj>
    <derivirana_varijabla naziv="DomainObject.Predmet.ProtuStrankaListFormatedOIB_1">
      <item>BAGUN zadruga za ekološku proizvodnju, posredovanje i poslovne usluge, OIB 44339275803</item>
    </derivirana_varijabla>
  </DomainObject.Predmet.ProtuStrankaListFormatedOIB>
  <DomainObject.Predmet.ProtuStrankaListFormatedWithAdress>
    <izvorni_sadrzaj>
      <item>BAGUN zadruga za ekološku proizvodnju, posredovanje i poslovne usluge, Konačka 14, 48327 Molve</item>
    </izvorni_sadrzaj>
    <derivirana_varijabla naziv="DomainObject.Predmet.ProtuStrankaListFormatedWithAdress_1">
      <item>BAGUN zadruga za ekološku proizvodnju, posredovanje i poslovne usluge, Konačka 14, 48327 Molve</item>
    </derivirana_varijabla>
  </DomainObject.Predmet.ProtuStrankaListFormatedWithAdress>
  <DomainObject.Predmet.ProtuStrankaListFormatedWithAdressOIB>
    <izvorni_sadrzaj>
      <item>BAGUN zadruga za ekološku proizvodnju, posredovanje i poslovne usluge, OIB 44339275803, Konačka 14, 48327 Molve</item>
    </izvorni_sadrzaj>
    <derivirana_varijabla naziv="DomainObject.Predmet.ProtuStrankaListFormatedWithAdressOIB_1">
      <item>BAGUN zadruga za ekološku proizvodnju, posredovanje i poslovne usluge, OIB 44339275803, Konačka 14, 48327 Molve</item>
    </derivirana_varijabla>
  </DomainObject.Predmet.ProtuStrankaListFormatedWithAdressOIB>
  <DomainObject.Predmet.ProtuStrankaListNazivFormated>
    <izvorni_sadrzaj>
      <item>BAGUN zadruga za ekološku proizvodnju, posredovanje i poslovne usluge</item>
    </izvorni_sadrzaj>
    <derivirana_varijabla naziv="DomainObject.Predmet.ProtuStrankaListNazivFormated_1">
      <item>BAGUN zadruga za ekološku proizvodnju, posredovanje i poslovne usluge</item>
    </derivirana_varijabla>
  </DomainObject.Predmet.ProtuStrankaListNazivFormated>
  <DomainObject.Predmet.ProtuStrankaListNazivFormatedOIB>
    <izvorni_sadrzaj>
      <item>BAGUN zadruga za ekološku proizvodnju, posredovanje i poslovne usluge, OIB 44339275803</item>
    </izvorni_sadrzaj>
    <derivirana_varijabla naziv="DomainObject.Predmet.ProtuStrankaListNazivFormatedOIB_1">
      <item>BAGUN zadruga za ekološku proizvodnju, posredovanje i poslovne usluge, OIB 44339275803</item>
    </derivirana_varijabla>
  </DomainObject.Predmet.ProtuStrankaListNazivFormatedOIB>
  <DomainObject.Predmet.OstaliListFormated>
    <izvorni_sadrzaj>
      <item>Sudski registar</item>
      <item>Marijan Jaković</item>
    </izvorni_sadrzaj>
    <derivirana_varijabla naziv="DomainObject.Predmet.OstaliListFormated_1">
      <item>Sudski registar</item>
      <item>Marijan Jaković</item>
    </derivirana_varijabla>
  </DomainObject.Predmet.OstaliListFormated>
  <DomainObject.Predmet.OstaliListFormatedOIB>
    <izvorni_sadrzaj>
      <item>Sudski registar</item>
      <item>Marijan Jaković, OIB 62469961743</item>
    </izvorni_sadrzaj>
    <derivirana_varijabla naziv="DomainObject.Predmet.OstaliListFormatedOIB_1">
      <item>Sudski registar</item>
      <item>Marijan Jaković, OIB 62469961743</item>
    </derivirana_varijabla>
  </DomainObject.Predmet.OstaliListFormatedOIB>
  <DomainObject.Predmet.OstaliListFormatedWithAdress>
    <izvorni_sadrzaj>
      <item>Sudski registar</item>
      <item>Marijan Jaković, Konačka 14, 48327 Molve</item>
    </izvorni_sadrzaj>
    <derivirana_varijabla naziv="DomainObject.Predmet.OstaliListFormatedWithAdress_1">
      <item>Sudski registar</item>
      <item>Marijan Jaković, Konačka 14, 48327 Molve</item>
    </derivirana_varijabla>
  </DomainObject.Predmet.OstaliListFormatedWithAdress>
  <DomainObject.Predmet.OstaliListFormatedWithAdressOIB>
    <izvorni_sadrzaj>
      <item>Sudski registar</item>
      <item>Marijan Jaković, OIB 62469961743, Konačka 14, 48327 Molve</item>
    </izvorni_sadrzaj>
    <derivirana_varijabla naziv="DomainObject.Predmet.OstaliListFormatedWithAdressOIB_1">
      <item>Sudski registar</item>
      <item>Marijan Jaković, OIB 62469961743, Konačka 14, 48327 Molve</item>
    </derivirana_varijabla>
  </DomainObject.Predmet.OstaliListFormatedWithAdressOIB>
  <DomainObject.Predmet.OstaliListNazivFormated>
    <izvorni_sadrzaj>
      <item>Sudski registar</item>
      <item>Marijan Jaković</item>
    </izvorni_sadrzaj>
    <derivirana_varijabla naziv="DomainObject.Predmet.OstaliListNazivFormated_1">
      <item>Sudski registar</item>
      <item>Marijan Jaković</item>
    </derivirana_varijabla>
  </DomainObject.Predmet.OstaliListNazivFormated>
  <DomainObject.Predmet.OstaliListNazivFormatedOIB>
    <izvorni_sadrzaj>
      <item>Sudski registar</item>
      <item>Marijan Jaković, OIB 62469961743</item>
    </izvorni_sadrzaj>
    <derivirana_varijabla naziv="DomainObject.Predmet.OstaliListNazivFormatedOIB_1">
      <item>Sudski registar</item>
      <item>Marijan Jaković, OIB 62469961743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BAGUN zadruga za ekološku proizvodnju, posredovanje i poslovne usluge</izvorni_sadrzaj>
    <derivirana_varijabla naziv="DomainObject.Predmet.ProtustrankaIDrugi_1">BAGUN zadruga za ekološku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BAGUN zadruga za ekološku proizvodnju, posredovanje i poslovne usluge, OIB 44339275803, Konačka 14, 48327 Molve</izvorni_sadrzaj>
    <derivirana_varijabla naziv="DomainObject.Predmet.ProtustrankaIDrugiAdressOIB_1">BAGUN zadruga za ekološku proizvodnju, posredovanje i poslovne usluge, OIB 44339275803, Konačka 14,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BAGUN zadruga za ekološku proizvodnju, posredovanje i poslovne usluge</item>
      <item>Sudski registar</item>
      <item>Marijan Jaković</item>
    </izvorni_sadrzaj>
    <derivirana_varijabla naziv="DomainObject.Predmet.SudioniciListNaziv_1">
      <item>Financijska agencija</item>
      <item>BAGUN zadruga za ekološku proizvodnju, posredovanje i poslovne usluge</item>
      <item>Sudski registar</item>
      <item>Marijan Jaković</item>
    </derivirana_varijabla>
  </DomainObject.Predmet.SudioniciListNaziv>
  <DomainObject.Predmet.SudioniciListAdressOIB>
    <izvorni_sadrzaj>
      <item>Financijska agencija, OIB 85821130368, A. Cesarca 2,42000 Varaždin</item>
      <item>BAGUN zadruga za ekološku proizvodnju, posredovanje i poslovne usluge, OIB 44339275803, Konačka 14,48327 Molve</item>
      <item>Sudski registar</item>
      <item>Marijan Jaković, OIB 62469961743, Konačka 14,48327 Molve</item>
    </izvorni_sadrzaj>
    <derivirana_varijabla naziv="DomainObject.Predmet.SudioniciListAdressOIB_1">
      <item>Financijska agencija, OIB 85821130368, A. Cesarca 2,42000 Varaždin</item>
      <item>BAGUN zadruga za ekološku proizvodnju, posredovanje i poslovne usluge, OIB 44339275803, Konačka 14,48327 Molve</item>
      <item>Sudski registar</item>
      <item>Marijan Jaković, OIB 62469961743, Konačka 14,48327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44339275803</item>
      <item>, OIB null</item>
      <item>, OIB 62469961743</item>
    </izvorni_sadrzaj>
    <derivirana_varijabla naziv="DomainObject.Predmet.SudioniciListNazivOIB_1">
      <item>, OIB 85821130368</item>
      <item>, OIB 44339275803</item>
      <item>, OIB null</item>
      <item>, OIB 62469961743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234D8-43BB-4D8B-9DD9-E50A60244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1826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2016-09-26T08:31:00Z</dcterms:created>
  <dc:creator>VOTA NĂO Ŕ REGIONALIZAÇĂO! SIM AO REFORÇO DO MUNICIPALISMO!</dc:creator>
  <dc:description>A REGIONALIZAÇĂO É UM ERRO COLOSSAL!</dc:description>
  <cp:lastModifiedBy>Marko Makaj</cp:lastModifiedBy>
  <cp:lastPrinted>2016-09-26T11:18:00Z</cp:lastPrinted>
  <dcterms:modified xmlns:xsi="http://www.w3.org/2001/XMLSchema-instance" xsi:type="dcterms:W3CDTF">2016-09-26T11:18:00Z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