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4b7a" w14:paraId="7834b7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</w:t>
      </w:r>
      <w:r w:rsidR="002B2793">
        <w:t>35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2B2793">
        <w:t>ZELENI LJILJAN d.o.o. za trgovinu i usluge, Zagreb, 12. Podbrežje 6</w:t>
      </w:r>
      <w:r w:rsidR="0079627A">
        <w:t>,</w:t>
      </w:r>
      <w:r w:rsidR="00BB6169">
        <w:t xml:space="preserve"> MBS: </w:t>
      </w:r>
      <w:r w:rsidR="0079627A">
        <w:t>080</w:t>
      </w:r>
      <w:r w:rsidR="002B2793">
        <w:t>770576</w:t>
      </w:r>
      <w:r w:rsidR="00BB6169">
        <w:t xml:space="preserve">, OIB: </w:t>
      </w:r>
      <w:r w:rsidR="002B2793">
        <w:t>42467144105</w:t>
      </w:r>
      <w:r>
        <w:t xml:space="preserve">, dana </w:t>
      </w:r>
      <w:r w:rsidR="00CB5B58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B2793">
        <w:t>ZELENI LJILJAN d.o.o. za trgovinu i usluge, Zagreb, 12. Podbrežje 6, MBS: 080770576, OIB: 42467144105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B5B58">
        <w:t>Jelena Kordić, Višnjevac, E. Kvaternika 44A</w:t>
      </w:r>
      <w:r w:rsidR="00917E6B" w:rsidRPr="00917E6B">
        <w:t xml:space="preserve">, OIB: </w:t>
      </w:r>
      <w:r w:rsidR="00CB5B58">
        <w:t>78573539971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B2793">
        <w:t>ZELENI LJILJAN d.o.o. za trgovinu i usluge, Zagreb, 12. Podbrežje 6, MBS: 080770576, OIB: 42467144105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9627A">
        <w:rPr>
          <w:bCs/>
        </w:rPr>
        <w:t>1</w:t>
      </w:r>
      <w:r w:rsidR="002B2793">
        <w:rPr>
          <w:bCs/>
        </w:rPr>
        <w:t>0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9627A">
        <w:rPr>
          <w:bCs/>
        </w:rPr>
        <w:t>20</w:t>
      </w:r>
      <w:r w:rsidR="002B2793">
        <w:rPr>
          <w:bCs/>
        </w:rPr>
        <w:t>06</w:t>
      </w:r>
      <w:r w:rsidRPr="00F877AB">
        <w:rPr>
          <w:bCs/>
        </w:rPr>
        <w:t xml:space="preserve"> od </w:t>
      </w:r>
      <w:r w:rsidR="002B2793">
        <w:rPr>
          <w:bCs/>
        </w:rPr>
        <w:t>6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2B2793">
        <w:t>ZELENI LJILJAN d.o.o. za trgovinu i usluge, Zagreb, 12. Podbrežje 6, MBS: 080770576, OIB: 42467144105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</w:t>
      </w:r>
      <w:r w:rsidR="002B2793">
        <w:rPr>
          <w:bCs/>
        </w:rPr>
        <w:t>35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</w:t>
      </w:r>
      <w:r w:rsidR="002B2793">
        <w:t>35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CB5B58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B5B58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AC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5AC1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St-935/2017</izvorni_sadrzaj>
    <derivirana_varijabla naziv="DomainObject.Predmet.OznakaBroj_1">St-935/2017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ZELENI LJILJAN d.o.o.</izvorni_sadrzaj>
    <derivirana_varijabla naziv="DomainObject.Predmet.ProtustrankaFormated_1">  ZELENI LJILJAN d.o.o.</derivirana_varijabla>
  </DomainObject.Predmet.ProtustrankaFormated>
  <DomainObject.Predmet.ProtustrankaFormatedOIB>
    <izvorni_sadrzaj>  ZELENI LJILJAN d.o.o., OIB 42467144105</izvorni_sadrzaj>
    <derivirana_varijabla naziv="DomainObject.Predmet.ProtustrankaFormatedOIB_1">  ZELENI LJILJAN d.o.o., OIB 42467144105</derivirana_varijabla>
  </DomainObject.Predmet.ProtustrankaFormatedOIB>
  <DomainObject.Predmet.ProtustrankaFormatedWithAdress>
    <izvorni_sadrzaj> ZELENI LJILJAN d.o.o., 12. Podbrežje 6 , 10000 Zagreb</izvorni_sadrzaj>
    <derivirana_varijabla naziv="DomainObject.Predmet.ProtustrankaFormatedWithAdress_1"> ZELENI LJILJAN d.o.o., 12. Podbrežje 6 , 10000 Zagreb</derivirana_varijabla>
  </DomainObject.Predmet.ProtustrankaFormatedWithAdress>
  <DomainObject.Predmet.ProtustrankaFormatedWithAdressOIB>
    <izvorni_sadrzaj> ZELENI LJILJAN d.o.o., OIB 42467144105, 12. Podbrežje 6 , 10000 Zagreb</izvorni_sadrzaj>
    <derivirana_varijabla naziv="DomainObject.Predmet.ProtustrankaFormatedWithAdressOIB_1"> ZELENI LJILJAN d.o.o., OIB 42467144105, 12. Podbrežje 6 , 10000 Zagreb</derivirana_varijabla>
  </DomainObject.Predmet.ProtustrankaFormatedWithAdressOIB>
  <DomainObject.Predmet.ProtustrankaWithAdress>
    <izvorni_sadrzaj>ZELENI LJILJAN d.o.o. 12. Podbrežje 6 , 10000 Zagreb</izvorni_sadrzaj>
    <derivirana_varijabla naziv="DomainObject.Predmet.ProtustrankaWithAdress_1">ZELENI LJILJAN d.o.o. 12. Podbrežje 6 , 10000 Zagreb</derivirana_varijabla>
  </DomainObject.Predmet.ProtustrankaWithAdress>
  <DomainObject.Predmet.ProtustrankaWithAdressOIB>
    <izvorni_sadrzaj>ZELENI LJILJAN d.o.o., OIB 42467144105, 12. Podbrežje 6 , 10000 Zagreb</izvorni_sadrzaj>
    <derivirana_varijabla naziv="DomainObject.Predmet.ProtustrankaWithAdressOIB_1">ZELENI LJILJAN d.o.o., OIB 42467144105, 12. Podbrežje 6 , 10000 Zagreb</derivirana_varijabla>
  </DomainObject.Predmet.ProtustrankaWithAdressOIB>
  <DomainObject.Predmet.ProtustrankaNazivFormated>
    <izvorni_sadrzaj>ZELENI LJILJAN d.o.o.</izvorni_sadrzaj>
    <derivirana_varijabla naziv="DomainObject.Predmet.ProtustrankaNazivFormated_1">ZELENI LJILJAN d.o.o.</derivirana_varijabla>
  </DomainObject.Predmet.ProtustrankaNazivFormated>
  <DomainObject.Predmet.ProtustrankaNazivFormatedOIB>
    <izvorni_sadrzaj>ZELENI LJILJAN d.o.o., OIB 42467144105</izvorni_sadrzaj>
    <derivirana_varijabla naziv="DomainObject.Predmet.ProtustrankaNazivFormatedOIB_1">ZELENI LJILJAN d.o.o., OIB 42467144105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LJILJAN d.o.o.</item>
    </izvorni_sadrzaj>
    <derivirana_varijabla naziv="DomainObject.Predmet.ProtuStrankaListFormated_1">
      <item>ZELENI LJILJAN d.o.o.</item>
    </derivirana_varijabla>
  </DomainObject.Predmet.ProtuStrankaListFormated>
  <DomainObject.Predmet.ProtuStrankaListFormatedOIB>
    <izvorni_sadrzaj>
      <item>ZELENI LJILJAN d.o.o., OIB 42467144105</item>
    </izvorni_sadrzaj>
    <derivirana_varijabla naziv="DomainObject.Predmet.ProtuStrankaListFormatedOIB_1">
      <item>ZELENI LJILJAN d.o.o., OIB 42467144105</item>
    </derivirana_varijabla>
  </DomainObject.Predmet.ProtuStrankaListFormatedOIB>
  <DomainObject.Predmet.ProtuStrankaListFormatedWithAdress>
    <izvorni_sadrzaj>
      <item>ZELENI LJILJAN d.o.o., 12. Podbrežje 6 , 10000 Zagreb</item>
    </izvorni_sadrzaj>
    <derivirana_varijabla naziv="DomainObject.Predmet.ProtuStrankaListFormatedWithAdress_1">
      <item>ZELENI LJILJAN d.o.o., 12. Podbrežje 6 , 10000 Zagreb</item>
    </derivirana_varijabla>
  </DomainObject.Predmet.ProtuStrankaListFormatedWithAdress>
  <DomainObject.Predmet.ProtuStrankaListFormatedWithAdressOIB>
    <izvorni_sadrzaj>
      <item>ZELENI LJILJAN d.o.o., OIB 42467144105, 12. Podbrežje 6 , 10000 Zagreb</item>
    </izvorni_sadrzaj>
    <derivirana_varijabla naziv="DomainObject.Predmet.ProtuStrankaListFormatedWithAdressOIB_1">
      <item>ZELENI LJILJAN d.o.o., OIB 42467144105, 12. Podbrežje 6 , 10000 Zagreb</item>
    </derivirana_varijabla>
  </DomainObject.Predmet.ProtuStrankaListFormatedWithAdressOIB>
  <DomainObject.Predmet.ProtuStrankaListNazivFormated>
    <izvorni_sadrzaj>
      <item>ZELENI LJILJAN d.o.o.</item>
    </izvorni_sadrzaj>
    <derivirana_varijabla naziv="DomainObject.Predmet.ProtuStrankaListNazivFormated_1">
      <item>ZELENI LJILJAN d.o.o.</item>
    </derivirana_varijabla>
  </DomainObject.Predmet.ProtuStrankaListNazivFormated>
  <DomainObject.Predmet.ProtuStrankaListNazivFormatedOIB>
    <izvorni_sadrzaj>
      <item>ZELENI LJILJAN d.o.o., OIB 42467144105</item>
    </izvorni_sadrzaj>
    <derivirana_varijabla naziv="DomainObject.Predmet.ProtuStrankaListNazivFormatedOIB_1">
      <item>ZELENI LJILJAN d.o.o., OIB 42467144105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LJILJAN d.o.o.</izvorni_sadrzaj>
    <derivirana_varijabla naziv="DomainObject.Predmet.ProtustrankaIDrugi_1">ZELENI LJILJAN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ZELENI LJILJAN d.o.o., OIB 42467144105, 12. Podbrežje 6 , 10000 Zagreb</izvorni_sadrzaj>
    <derivirana_varijabla naziv="DomainObject.Predmet.ProtustrankaIDrugiAdressOIB_1">ZELENI LJILJAN d.o.o., OIB 42467144105, 12. Podbrežje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LJILJAN d.o.o.</item>
      <item>FINA Regionalni centar Zagreb</item>
    </izvorni_sadrzaj>
    <derivirana_varijabla naziv="DomainObject.Predmet.SudioniciListNaziv_1">
      <item>ZELENI LJILJAN d.o.o.</item>
      <item>FINA Regionalni centar Zagreb</item>
    </derivirana_varijabla>
  </DomainObject.Predmet.SudioniciListNaziv>
  <DomainObject.Predmet.SudioniciListAdressOIB>
    <izvorni_sadrzaj>
      <item>ZELENI LJILJAN d.o.o., OIB 42467144105, 12. Podbrežje 6 ,10000 Zagreb</item>
      <item>FINA Regionalni centar Zagreb, OIB 85821130368, Trg svibanjskih žrtava 1995. br. 1,10000 Zagreb</item>
    </izvorni_sadrzaj>
    <derivirana_varijabla naziv="DomainObject.Predmet.SudioniciListAdressOIB_1">
      <item>ZELENI LJILJAN d.o.o., OIB 42467144105, 12. Podbrežje 6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42467144105</item>
      <item>, OIB 85821130368</item>
    </izvorni_sadrzaj>
    <derivirana_varijabla naziv="DomainObject.Predmet.SudioniciListNazivOIB_1">
      <item>, OIB 42467144105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EDCED-385A-43B6-BD19-C2A3FE120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3155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2017-09-29T10:03:00Z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2017-10-03T08:09:00Z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