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dd27" w14:paraId="822dd27" w:rsidRDefault="002D2BCE" w:rsidR="001455B4">
      <w:pPr>
        <w15:collapsed w:val="false"/>
      </w:pPr>
      <w:bookmarkStart w:name="_GoBack" w:id="0"/>
      <w:bookmarkEnd w:id="0"/>
      <w:r>
        <w:t xml:space="preserve">          </w:t>
      </w:r>
      <w:r w:rsidR="00351034">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1455B4" w:rsidR="001455B4">
      <w:r>
        <w:t>REPUBLIKA HRVATSKA</w:t>
      </w:r>
    </w:p>
    <w:p w:rsidRDefault="001455B4" w:rsidR="001455B4">
      <w:r>
        <w:t>TRGOVAČKI SUD U</w:t>
      </w:r>
      <w:r w:rsidR="009357BB">
        <w:t xml:space="preserve"> OSIJEKU</w:t>
      </w:r>
    </w:p>
    <w:p w:rsidRDefault="001455B4" w:rsidR="009357BB">
      <w:r>
        <w:t>S</w:t>
      </w:r>
      <w:r w:rsidR="009357BB">
        <w:t>TALNA SLUŽBA U S</w:t>
      </w:r>
      <w:r>
        <w:t xml:space="preserve">LAVONSKOM BRODU  </w:t>
      </w:r>
    </w:p>
    <w:p w:rsidRDefault="009357BB" w:rsidP="00487C7B" w:rsidR="00487C7B">
      <w:r>
        <w:t>Trg pobjede 13</w:t>
      </w:r>
    </w:p>
    <w:p w:rsidRDefault="009357BB" w:rsidP="00487C7B" w:rsidR="001455B4" w:rsidRPr="00487C7B">
      <w:r>
        <w:t xml:space="preserve">35000 Slavonski Brod  </w:t>
      </w:r>
      <w:r w:rsidR="001455B4">
        <w:t xml:space="preserve">                                                   </w:t>
      </w:r>
      <w:r w:rsidR="00D5670A">
        <w:t xml:space="preserve">       </w:t>
      </w:r>
      <w:r w:rsidR="00165EA1">
        <w:t xml:space="preserve">  </w:t>
      </w:r>
      <w:r w:rsidR="00922815">
        <w:t xml:space="preserve">   </w:t>
      </w:r>
      <w:r w:rsidR="00165EA1">
        <w:t xml:space="preserve"> </w:t>
      </w:r>
      <w:r w:rsidR="00487C7B">
        <w:t xml:space="preserve">           </w:t>
      </w:r>
      <w:r w:rsidR="001455B4" w:rsidRPr="00D5670A">
        <w:rPr>
          <w:b/>
        </w:rPr>
        <w:t>Broj: St-</w:t>
      </w:r>
      <w:r w:rsidR="00351034">
        <w:rPr>
          <w:b/>
        </w:rPr>
        <w:t>60</w:t>
      </w:r>
      <w:r w:rsidR="00036C1B">
        <w:rPr>
          <w:b/>
        </w:rPr>
        <w:t>/2011-</w:t>
      </w:r>
      <w:r w:rsidR="00351034">
        <w:rPr>
          <w:b/>
        </w:rPr>
        <w:t>365</w:t>
      </w:r>
    </w:p>
    <w:p w:rsidRDefault="00EF71CD" w:rsidR="00EF71CD">
      <w:pPr>
        <w:rPr>
          <w:b/>
        </w:rPr>
      </w:pPr>
    </w:p>
    <w:p w:rsidRDefault="00EF71CD" w:rsidP="00EF71CD" w:rsidR="00EF71CD">
      <w:pPr>
        <w:jc w:val="center"/>
      </w:pPr>
      <w:r>
        <w:rPr>
          <w:b/>
        </w:rPr>
        <w:t>R E P U B L I K A  H R V A T S K A</w:t>
      </w:r>
    </w:p>
    <w:p w:rsidRDefault="001455B4" w:rsidP="001455B4" w:rsidR="001455B4" w:rsidRPr="001455B4">
      <w:pPr>
        <w:jc w:val="center"/>
        <w:rPr>
          <w:b/>
        </w:rPr>
      </w:pPr>
      <w:r w:rsidRPr="001455B4">
        <w:rPr>
          <w:b/>
        </w:rPr>
        <w:t>R J E Š E N J E</w:t>
      </w:r>
    </w:p>
    <w:p w:rsidRDefault="001455B4" w:rsidR="001455B4"/>
    <w:p w:rsidRDefault="001455B4" w:rsidP="009D4B39" w:rsidR="001455B4">
      <w:pPr>
        <w:jc w:val="both"/>
      </w:pPr>
      <w:r>
        <w:tab/>
        <w:t xml:space="preserve">TRGOVAČKI SUD U </w:t>
      </w:r>
      <w:r w:rsidR="009357BB">
        <w:t xml:space="preserve">OSIJEKU STALNA SLUŽBA U </w:t>
      </w:r>
      <w:r>
        <w:t xml:space="preserve">SLAVONSKOM BRODU, po stečajnom sucu Vesni Vukelić, u postupku stečaja nad </w:t>
      </w:r>
      <w:r w:rsidR="00B1513A">
        <w:t>dužnikom</w:t>
      </w:r>
      <w:r w:rsidR="0049670B">
        <w:t xml:space="preserve"> </w:t>
      </w:r>
      <w:r w:rsidR="00351034">
        <w:t>KLAS</w:t>
      </w:r>
      <w:r w:rsidR="00B1513A">
        <w:t xml:space="preserve"> d.d,</w:t>
      </w:r>
      <w:r w:rsidR="000E2717">
        <w:t xml:space="preserve"> </w:t>
      </w:r>
      <w:r w:rsidR="00B1513A">
        <w:t xml:space="preserve">u stečaju </w:t>
      </w:r>
      <w:r w:rsidR="00351034">
        <w:t>Nova Gradiška</w:t>
      </w:r>
      <w:r>
        <w:t>, nakon unovčenja dijela imovine st</w:t>
      </w:r>
      <w:r w:rsidR="006700CE">
        <w:t>ečajnog dužnika na kojoj postoji razlučno pravo</w:t>
      </w:r>
      <w:r>
        <w:t xml:space="preserve">, </w:t>
      </w:r>
      <w:r w:rsidR="007D73DD">
        <w:t xml:space="preserve">po održanom ročištu za diobu kupovnine, </w:t>
      </w:r>
      <w:r>
        <w:t xml:space="preserve">odlučujući o raspodjeli ostvarenog utrška, dana </w:t>
      </w:r>
      <w:r w:rsidR="00351034">
        <w:t>10.srpnja</w:t>
      </w:r>
      <w:r w:rsidR="0049670B">
        <w:t xml:space="preserve"> </w:t>
      </w:r>
      <w:r w:rsidR="00EF71CD">
        <w:t>2017</w:t>
      </w:r>
      <w:r>
        <w:t>.</w:t>
      </w:r>
    </w:p>
    <w:p w:rsidRDefault="001455B4" w:rsidR="001455B4"/>
    <w:p w:rsidRDefault="001455B4" w:rsidP="001455B4" w:rsidR="00291F6A" w:rsidRPr="001455B4">
      <w:pPr>
        <w:jc w:val="center"/>
        <w:rPr>
          <w:b/>
        </w:rPr>
      </w:pPr>
      <w:r w:rsidRPr="001455B4">
        <w:rPr>
          <w:b/>
        </w:rPr>
        <w:t>r i j e š i o    j e</w:t>
      </w:r>
    </w:p>
    <w:p w:rsidRDefault="001455B4" w:rsidR="001455B4"/>
    <w:p w:rsidRDefault="001455B4" w:rsidP="0050134C" w:rsidR="000E2717">
      <w:pPr>
        <w:jc w:val="both"/>
        <w:rPr>
          <w:b/>
        </w:rPr>
      </w:pPr>
      <w:r>
        <w:tab/>
      </w:r>
      <w:r w:rsidRPr="00935D89">
        <w:rPr>
          <w:b/>
        </w:rPr>
        <w:t>I -</w:t>
      </w:r>
      <w:r>
        <w:t xml:space="preserve"> I</w:t>
      </w:r>
      <w:r w:rsidR="00351034">
        <w:t>z iznosa utrš</w:t>
      </w:r>
      <w:r w:rsidR="00182306">
        <w:t>ka</w:t>
      </w:r>
      <w:r>
        <w:t xml:space="preserve"> </w:t>
      </w:r>
      <w:r w:rsidR="0047361D">
        <w:t xml:space="preserve">od 1,569.102,19 kn, </w:t>
      </w:r>
      <w:r w:rsidRPr="00DD7B01">
        <w:t>d</w:t>
      </w:r>
      <w:r w:rsidR="00183DF6">
        <w:t>obivenog</w:t>
      </w:r>
      <w:r w:rsidR="006700CE">
        <w:t xml:space="preserve"> </w:t>
      </w:r>
      <w:r w:rsidR="00351034">
        <w:t xml:space="preserve">od Ovršnog suda, ostvaren </w:t>
      </w:r>
      <w:r w:rsidR="006700CE">
        <w:t>prodajom nekretnine</w:t>
      </w:r>
      <w:r w:rsidR="00351034">
        <w:t xml:space="preserve"> vlasništva stečajnog dužnika KLAS d.d. u stečaju, Nova Gradiška,</w:t>
      </w:r>
      <w:r w:rsidR="00FF489C" w:rsidRPr="00DD7B01">
        <w:t xml:space="preserve"> </w:t>
      </w:r>
      <w:r w:rsidR="006700CE">
        <w:t>upisane</w:t>
      </w:r>
      <w:r w:rsidR="00182306">
        <w:rPr>
          <w:b/>
        </w:rPr>
        <w:t xml:space="preserve"> </w:t>
      </w:r>
      <w:r w:rsidR="00182306" w:rsidRPr="00DD7B01">
        <w:t>u</w:t>
      </w:r>
      <w:r w:rsidR="00182306">
        <w:rPr>
          <w:b/>
        </w:rPr>
        <w:t xml:space="preserve"> zk.ul. </w:t>
      </w:r>
      <w:r w:rsidR="00351034">
        <w:rPr>
          <w:b/>
        </w:rPr>
        <w:t>1971</w:t>
      </w:r>
      <w:r w:rsidR="00D04068">
        <w:rPr>
          <w:b/>
        </w:rPr>
        <w:t xml:space="preserve"> </w:t>
      </w:r>
      <w:r w:rsidR="00413ED0">
        <w:rPr>
          <w:b/>
        </w:rPr>
        <w:t xml:space="preserve">k.o </w:t>
      </w:r>
      <w:r w:rsidR="00351034">
        <w:rPr>
          <w:b/>
        </w:rPr>
        <w:t>Nova Gradiška, označene sa kč.br.2784/3</w:t>
      </w:r>
      <w:r w:rsidR="00D04068">
        <w:rPr>
          <w:b/>
        </w:rPr>
        <w:t xml:space="preserve"> </w:t>
      </w:r>
      <w:r w:rsidR="00351034">
        <w:rPr>
          <w:b/>
        </w:rPr>
        <w:t>u iznosu 1,569.102,19</w:t>
      </w:r>
      <w:r w:rsidR="000E2717">
        <w:rPr>
          <w:b/>
        </w:rPr>
        <w:t xml:space="preserve"> kn, namiruje se:</w:t>
      </w:r>
    </w:p>
    <w:p w:rsidRDefault="006700CE" w:rsidP="0050134C" w:rsidR="006700CE">
      <w:pPr>
        <w:jc w:val="both"/>
        <w:rPr>
          <w:b/>
        </w:rPr>
      </w:pPr>
    </w:p>
    <w:p w:rsidRDefault="00D04068" w:rsidP="0050134C" w:rsidR="00D04068">
      <w:pPr>
        <w:jc w:val="both"/>
      </w:pPr>
    </w:p>
    <w:p w:rsidRDefault="000E2717" w:rsidP="0050134C" w:rsidR="003D3B27" w:rsidRPr="00DD7B01">
      <w:pPr>
        <w:jc w:val="both"/>
        <w:rPr>
          <w:b/>
        </w:rPr>
      </w:pPr>
      <w:r>
        <w:t xml:space="preserve">  </w:t>
      </w:r>
      <w:r w:rsidR="00182306">
        <w:t xml:space="preserve">  </w:t>
      </w:r>
      <w:r w:rsidR="003D3B27" w:rsidRPr="00DD7B01">
        <w:rPr>
          <w:b/>
        </w:rPr>
        <w:t>A) Prvenstvo</w:t>
      </w:r>
    </w:p>
    <w:p w:rsidRDefault="00DD7B01" w:rsidP="00DD7B01" w:rsidR="00DD7B01">
      <w:pPr>
        <w:jc w:val="both"/>
      </w:pPr>
      <w:r>
        <w:t xml:space="preserve">-  Stečajna masa dužnika </w:t>
      </w:r>
      <w:r w:rsidR="006700CE">
        <w:t>po osnovi</w:t>
      </w:r>
      <w:r>
        <w:t xml:space="preserve"> troškova utvrđenja tražbine 5% od utrška po čl. </w:t>
      </w:r>
      <w:smartTag w:element="metricconverter" w:uri="urn:schemas-microsoft-com:office:smarttags">
        <w:smartTagPr>
          <w:attr w:val="170 st" w:name="ProductID"/>
        </w:smartTagPr>
        <w:r>
          <w:t>170 st</w:t>
        </w:r>
      </w:smartTag>
      <w:r>
        <w:t xml:space="preserve">. 1 SZ-a                                                                                                     </w:t>
      </w:r>
      <w:r w:rsidR="00254FF2">
        <w:t xml:space="preserve"> </w:t>
      </w:r>
      <w:r>
        <w:t xml:space="preserve"> </w:t>
      </w:r>
      <w:r w:rsidR="006700CE">
        <w:t xml:space="preserve">                   </w:t>
      </w:r>
      <w:r w:rsidR="0079054B">
        <w:t>85.000,00</w:t>
      </w:r>
      <w:r w:rsidRPr="00254FF2">
        <w:t xml:space="preserve"> kn</w:t>
      </w:r>
    </w:p>
    <w:p w:rsidRDefault="00DD7B01" w:rsidP="0050134C" w:rsidR="00DD7B01">
      <w:pPr>
        <w:jc w:val="both"/>
      </w:pPr>
    </w:p>
    <w:p w:rsidRDefault="00C63991" w:rsidP="0050134C" w:rsidR="00C63991" w:rsidRPr="00C63991">
      <w:pPr>
        <w:pBdr>
          <w:bottom w:space="1" w:sz="12" w:color="auto" w:val="single"/>
        </w:pBdr>
        <w:jc w:val="both"/>
        <w:rPr>
          <w:b/>
        </w:rPr>
      </w:pPr>
      <w:r>
        <w:t xml:space="preserve">- Troškovi </w:t>
      </w:r>
      <w:r w:rsidR="00DD7B01">
        <w:t xml:space="preserve">unovčenja </w:t>
      </w:r>
      <w:r>
        <w:t xml:space="preserve"> po čl. </w:t>
      </w:r>
      <w:smartTag w:element="metricconverter" w:uri="urn:schemas-microsoft-com:office:smarttags">
        <w:smartTagPr>
          <w:attr w:val="170 st" w:name="ProductID"/>
        </w:smartTagPr>
        <w:r>
          <w:t xml:space="preserve">170 </w:t>
        </w:r>
        <w:r w:rsidR="00DD7B01">
          <w:t>st</w:t>
        </w:r>
      </w:smartTag>
      <w:r w:rsidR="00DD7B01">
        <w:t xml:space="preserve">. 2 </w:t>
      </w:r>
      <w:r>
        <w:t xml:space="preserve">SZ-a  </w:t>
      </w:r>
      <w:r w:rsidR="0079054B">
        <w:t xml:space="preserve">                                                         106.360,23</w:t>
      </w:r>
      <w:r w:rsidRPr="00254FF2">
        <w:t xml:space="preserve"> kn</w:t>
      </w:r>
    </w:p>
    <w:p w:rsidRDefault="00254FF2" w:rsidP="0050134C" w:rsidR="00254FF2" w:rsidRPr="00254FF2">
      <w:pPr>
        <w:jc w:val="both"/>
        <w:rPr>
          <w:b/>
        </w:rPr>
      </w:pPr>
      <w:r w:rsidRPr="00254FF2">
        <w:rPr>
          <w:b/>
        </w:rPr>
        <w:t>Sveuku</w:t>
      </w:r>
      <w:r w:rsidR="00D04068">
        <w:rPr>
          <w:b/>
        </w:rPr>
        <w:t>pno stečajna masa</w:t>
      </w:r>
      <w:r w:rsidR="00D04068">
        <w:rPr>
          <w:b/>
        </w:rPr>
        <w:tab/>
      </w:r>
      <w:r w:rsidR="00D04068">
        <w:rPr>
          <w:b/>
        </w:rPr>
        <w:tab/>
      </w:r>
      <w:r w:rsidR="00D04068">
        <w:rPr>
          <w:b/>
        </w:rPr>
        <w:tab/>
      </w:r>
      <w:r w:rsidR="00D04068">
        <w:rPr>
          <w:b/>
        </w:rPr>
        <w:tab/>
      </w:r>
      <w:r w:rsidR="00D04068">
        <w:rPr>
          <w:b/>
        </w:rPr>
        <w:tab/>
      </w:r>
      <w:r w:rsidR="00D04068">
        <w:rPr>
          <w:b/>
        </w:rPr>
        <w:tab/>
      </w:r>
      <w:r w:rsidR="00D04068">
        <w:rPr>
          <w:b/>
        </w:rPr>
        <w:tab/>
      </w:r>
      <w:r w:rsidR="006468A0">
        <w:rPr>
          <w:b/>
        </w:rPr>
        <w:t xml:space="preserve">        </w:t>
      </w:r>
      <w:r w:rsidR="006700CE">
        <w:rPr>
          <w:b/>
        </w:rPr>
        <w:t xml:space="preserve"> </w:t>
      </w:r>
      <w:r w:rsidR="006468A0">
        <w:rPr>
          <w:b/>
        </w:rPr>
        <w:t>191.360,23</w:t>
      </w:r>
      <w:r w:rsidRPr="00254FF2">
        <w:rPr>
          <w:b/>
        </w:rPr>
        <w:t xml:space="preserve"> kn</w:t>
      </w:r>
    </w:p>
    <w:p w:rsidRDefault="003D3B27" w:rsidP="0050134C" w:rsidR="003D3B27">
      <w:pPr>
        <w:jc w:val="both"/>
      </w:pPr>
    </w:p>
    <w:p w:rsidRDefault="00616879" w:rsidP="0050134C" w:rsidR="003D3B27" w:rsidRPr="00DD7B01">
      <w:pPr>
        <w:jc w:val="both"/>
        <w:rPr>
          <w:b/>
        </w:rPr>
      </w:pPr>
      <w:r w:rsidRPr="00DD7B01">
        <w:rPr>
          <w:b/>
        </w:rPr>
        <w:t>B) Ostale tražbine</w:t>
      </w:r>
    </w:p>
    <w:p w:rsidRDefault="00C63991" w:rsidP="00C619AA" w:rsidR="00D04068">
      <w:pPr>
        <w:jc w:val="right"/>
      </w:pPr>
      <w:r>
        <w:t xml:space="preserve">- Razlučni vjerovnik </w:t>
      </w:r>
      <w:r w:rsidR="006468A0">
        <w:t>Zagrebačka banka d.d. Zagreb</w:t>
      </w:r>
      <w:r w:rsidR="006700CE">
        <w:t xml:space="preserve">, </w:t>
      </w:r>
      <w:r w:rsidR="000A5AC9">
        <w:t xml:space="preserve">OIB </w:t>
      </w:r>
      <w:r w:rsidR="000A5AC9" w:rsidRPr="000A5AC9">
        <w:t>92963223473</w:t>
      </w:r>
      <w:r w:rsidR="000A5AC9">
        <w:t>,</w:t>
      </w:r>
      <w:r w:rsidR="00771C9D">
        <w:t xml:space="preserve"> </w:t>
      </w:r>
      <w:r w:rsidR="00A902DD">
        <w:t>temeljem založnog prava upisanog</w:t>
      </w:r>
      <w:r w:rsidR="000E2717">
        <w:t xml:space="preserve"> pod br. Z-</w:t>
      </w:r>
      <w:r w:rsidR="00E83717">
        <w:t>127/97</w:t>
      </w:r>
      <w:r w:rsidR="00D04068">
        <w:t xml:space="preserve"> od </w:t>
      </w:r>
      <w:r w:rsidR="00E83717">
        <w:t>22.01.1997</w:t>
      </w:r>
      <w:r w:rsidR="00D04068">
        <w:t>.</w:t>
      </w:r>
      <w:r w:rsidR="000E2717">
        <w:t xml:space="preserve">   </w:t>
      </w:r>
      <w:r w:rsidR="00A902DD">
        <w:tab/>
      </w:r>
      <w:r w:rsidR="00A902DD">
        <w:tab/>
      </w:r>
      <w:r w:rsidR="00A902DD">
        <w:tab/>
      </w:r>
      <w:r w:rsidR="00A902DD">
        <w:tab/>
      </w:r>
      <w:r w:rsidR="00A902DD">
        <w:tab/>
      </w:r>
      <w:r w:rsidR="00A902DD">
        <w:tab/>
      </w:r>
      <w:r w:rsidR="00A902DD">
        <w:tab/>
        <w:t xml:space="preserve">      </w:t>
      </w:r>
      <w:r w:rsidR="000E2717">
        <w:t xml:space="preserve">             </w:t>
      </w:r>
      <w:r w:rsidR="00D04068">
        <w:t xml:space="preserve">                                                         </w:t>
      </w:r>
      <w:r w:rsidR="00E83717">
        <w:t xml:space="preserve">                               </w:t>
      </w:r>
      <w:r w:rsidR="00D04068">
        <w:t xml:space="preserve"> </w:t>
      </w:r>
      <w:r w:rsidR="00E83717">
        <w:rPr>
          <w:b/>
        </w:rPr>
        <w:t>1,377.741,96</w:t>
      </w:r>
      <w:r w:rsidR="00A902DD" w:rsidRPr="00954585">
        <w:rPr>
          <w:b/>
        </w:rPr>
        <w:t xml:space="preserve"> kn</w:t>
      </w:r>
      <w:r w:rsidR="00C11313" w:rsidRPr="00C11313">
        <w:rPr>
          <w:b/>
        </w:rPr>
        <w:t xml:space="preserve">                                                                         </w:t>
      </w:r>
      <w:r w:rsidR="00D04068">
        <w:t xml:space="preserve"> </w:t>
      </w:r>
    </w:p>
    <w:p w:rsidRDefault="00D04068" w:rsidP="00B2667A" w:rsidR="00D04068">
      <w:pPr>
        <w:jc w:val="both"/>
      </w:pPr>
    </w:p>
    <w:p w:rsidRDefault="000E12A4" w:rsidP="00B2667A" w:rsidR="006238BB">
      <w:pPr>
        <w:jc w:val="both"/>
      </w:pPr>
      <w:r>
        <w:tab/>
      </w:r>
      <w:r w:rsidR="005D58AD" w:rsidRPr="000E12A4">
        <w:rPr>
          <w:b/>
        </w:rPr>
        <w:t>I</w:t>
      </w:r>
      <w:r w:rsidR="006700CE">
        <w:rPr>
          <w:b/>
        </w:rPr>
        <w:t>I</w:t>
      </w:r>
      <w:r>
        <w:t xml:space="preserve">- </w:t>
      </w:r>
      <w:r w:rsidR="006238BB">
        <w:t xml:space="preserve">Ovakvom raspodjelom razlučni vjerovnik Zagrebačka banka d.d. Zagreb ostaje nenamiren za razliku do punog iznosa osigurane tražbine, dok u cijelosti ostaju nenamireni razlučni vjerovnici Agroobrtnička banka d.d. Zagreb, Validus d.d </w:t>
      </w:r>
      <w:r w:rsidR="00872106">
        <w:t xml:space="preserve">u stečaju </w:t>
      </w:r>
      <w:r w:rsidR="006238BB">
        <w:t>Varaždin</w:t>
      </w:r>
      <w:r w:rsidR="00872106">
        <w:t xml:space="preserve"> (ranije Fima Validus d.d.), </w:t>
      </w:r>
      <w:r w:rsidR="006238BB">
        <w:t>MF Porezna uprava i Državna agencija za osiguranje štednih uloga.</w:t>
      </w:r>
    </w:p>
    <w:p w:rsidRDefault="006238BB" w:rsidP="00B2667A" w:rsidR="006238BB">
      <w:pPr>
        <w:jc w:val="both"/>
      </w:pPr>
    </w:p>
    <w:p w:rsidRDefault="006238BB" w:rsidP="00B2667A" w:rsidR="006238BB">
      <w:pPr>
        <w:jc w:val="both"/>
      </w:pPr>
      <w:r>
        <w:tab/>
      </w:r>
      <w:r w:rsidRPr="006238BB">
        <w:rPr>
          <w:b/>
        </w:rPr>
        <w:t>III</w:t>
      </w:r>
      <w:r>
        <w:t xml:space="preserve">- </w:t>
      </w:r>
      <w:r w:rsidR="007F4471">
        <w:t>I</w:t>
      </w:r>
      <w:r w:rsidR="005D58AD">
        <w:t>splata po navedenoj raspodjeli ima se izvršiti nakon pravomoćnosti ovoga rješenja.</w:t>
      </w:r>
      <w:r w:rsidR="00086536">
        <w:tab/>
      </w:r>
    </w:p>
    <w:p w:rsidRDefault="006238BB" w:rsidP="00B2667A" w:rsidR="006238BB">
      <w:pPr>
        <w:jc w:val="both"/>
      </w:pPr>
    </w:p>
    <w:p w:rsidRDefault="00887D1C" w:rsidP="00B2667A" w:rsidR="00887D1C">
      <w:pPr>
        <w:jc w:val="both"/>
      </w:pPr>
    </w:p>
    <w:p w:rsidRDefault="006238BB" w:rsidP="00B2667A" w:rsidR="006238BB">
      <w:pPr>
        <w:jc w:val="both"/>
      </w:pPr>
    </w:p>
    <w:p w:rsidRDefault="00FA3061" w:rsidR="0050134C">
      <w:r>
        <w:tab/>
      </w:r>
    </w:p>
    <w:p w:rsidRDefault="00C30D91" w:rsidP="00C30D91" w:rsidR="00C30D91">
      <w:pPr>
        <w:jc w:val="right"/>
        <w:rPr>
          <w:b/>
        </w:rPr>
      </w:pPr>
      <w:r w:rsidRPr="00D5670A">
        <w:rPr>
          <w:b/>
        </w:rPr>
        <w:lastRenderedPageBreak/>
        <w:t>Broj: St-</w:t>
      </w:r>
      <w:r>
        <w:rPr>
          <w:b/>
        </w:rPr>
        <w:t>60/2011-365</w:t>
      </w:r>
    </w:p>
    <w:p w:rsidRDefault="0050134C" w:rsidP="0050134C" w:rsidR="00B2667A" w:rsidRPr="0050134C">
      <w:pPr>
        <w:jc w:val="center"/>
        <w:rPr>
          <w:b/>
        </w:rPr>
      </w:pPr>
      <w:r w:rsidRPr="0050134C">
        <w:rPr>
          <w:b/>
        </w:rPr>
        <w:t>Obrazloženje</w:t>
      </w:r>
    </w:p>
    <w:p w:rsidRDefault="0050134C" w:rsidR="0050134C"/>
    <w:p w:rsidRDefault="00086536" w:rsidP="00A774F9" w:rsidR="00F30DAA">
      <w:pPr>
        <w:jc w:val="both"/>
      </w:pPr>
      <w:r>
        <w:tab/>
      </w:r>
      <w:r w:rsidR="001E1E5F">
        <w:t>N</w:t>
      </w:r>
      <w:r w:rsidR="0001289C">
        <w:t>ekretnin</w:t>
      </w:r>
      <w:r w:rsidR="007F4471">
        <w:t>a</w:t>
      </w:r>
      <w:r w:rsidR="0001289C">
        <w:t xml:space="preserve"> naveden</w:t>
      </w:r>
      <w:r w:rsidR="007F4471">
        <w:t>a</w:t>
      </w:r>
      <w:r w:rsidR="0001289C">
        <w:t xml:space="preserve"> u izreci ovog rješenja unovčen</w:t>
      </w:r>
      <w:r w:rsidR="007F4471">
        <w:t>a</w:t>
      </w:r>
      <w:r w:rsidR="0001289C">
        <w:t xml:space="preserve"> </w:t>
      </w:r>
      <w:r w:rsidR="007F4471">
        <w:t>je</w:t>
      </w:r>
      <w:r w:rsidR="0001289C">
        <w:t xml:space="preserve"> </w:t>
      </w:r>
      <w:r w:rsidR="00E83717">
        <w:t>u ovršnom postupku koji je vođen pred Općinskim sudom u Slav.Brodu, Stalna služba u Novoj Gradišk</w:t>
      </w:r>
      <w:r w:rsidR="00F30DAA">
        <w:t>i te je ostvaren utržak od 1,700.000,00 kn.</w:t>
      </w:r>
    </w:p>
    <w:p w:rsidRDefault="00F30DAA" w:rsidP="00A774F9" w:rsidR="00F30DAA">
      <w:pPr>
        <w:jc w:val="both"/>
      </w:pPr>
      <w:r>
        <w:tab/>
        <w:t>Ovršni sud je po uplati kupoprodajne cijene izvršio namirenje cjelokupnih troškova ovršnog postupka, o čemu je odlučio pravomoćnim rješenjem br.Ovrv-1417/2015-37 od 15.03.2017., a ostatak iznosa od 1,569.102,19 kn predao je stečajnom sudu uplatom na depozitni račun radi namirenja razlučnih vjerovnika</w:t>
      </w:r>
      <w:r w:rsidR="0047361D">
        <w:t>,</w:t>
      </w:r>
      <w:r>
        <w:t xml:space="preserve"> u smislu odredbe čl.164a st1 Stečajnog zakona (NN br.44/96,29/99,129,00,123/03,82/06,116/10,25/12 i 133/12, dalje SZ)</w:t>
      </w:r>
      <w:r w:rsidR="00FD3B79">
        <w:t>.</w:t>
      </w:r>
    </w:p>
    <w:p w:rsidRDefault="00FD3B79" w:rsidP="00A774F9" w:rsidR="00FD3B79">
      <w:pPr>
        <w:jc w:val="both"/>
      </w:pPr>
      <w:r>
        <w:tab/>
        <w:t>U cilju namirenja razlučnih vjerovnika sud je zakazao ročište za diobu.</w:t>
      </w:r>
    </w:p>
    <w:p w:rsidRDefault="00FD3B79" w:rsidP="00A40C29" w:rsidR="00A40C29">
      <w:pPr>
        <w:jc w:val="both"/>
      </w:pPr>
      <w:r>
        <w:tab/>
        <w:t xml:space="preserve">Na ročištu održanom dana 06.07.2017. stečajni upravitelj predložio </w:t>
      </w:r>
      <w:r w:rsidR="00311B93">
        <w:t xml:space="preserve">je </w:t>
      </w:r>
      <w:r>
        <w:t xml:space="preserve">da se </w:t>
      </w:r>
      <w:r w:rsidR="0047361D">
        <w:t>iz ostatka utrška dobivenog od O</w:t>
      </w:r>
      <w:r>
        <w:t xml:space="preserve">vršnog suda </w:t>
      </w:r>
      <w:r w:rsidR="00311B93">
        <w:t>najprije izdvoji paušalni iznos troškova utvrđivanja tražbine u visini 5% od ostvarenog utrška sukladno čl.</w:t>
      </w:r>
      <w:r w:rsidR="0047361D">
        <w:t>170 st. 1</w:t>
      </w:r>
      <w:r w:rsidR="00A40C29">
        <w:t xml:space="preserve"> Stečajnog zakona, </w:t>
      </w:r>
      <w:r w:rsidR="00311B93">
        <w:t xml:space="preserve">te iznos od 106.360,23 kn na ime stvarnih troškova unovčenja </w:t>
      </w:r>
      <w:r w:rsidR="0047361D">
        <w:t xml:space="preserve">za razdoblje od rujna 2009. do rujna 2015., </w:t>
      </w:r>
      <w:r w:rsidR="00311B93">
        <w:t>koje čine</w:t>
      </w:r>
      <w:r w:rsidR="0047361D">
        <w:t>:</w:t>
      </w:r>
      <w:r w:rsidR="00311B93">
        <w:t xml:space="preserve"> troškovi tekućeg održavanja nekretnine, komunalne naknade, osiguranje imovine, geodetske usluge, naknadu za procjenu vrijednosti, naknadu za uređenje voda, tekuće režijske troškove te razmjerni iznos nagrade steč.upravitelja, sve prema odredbi čl.170 st2 SZ-a.</w:t>
      </w:r>
    </w:p>
    <w:p w:rsidRDefault="0047361D" w:rsidP="00A40C29" w:rsidR="00311B93">
      <w:pPr>
        <w:jc w:val="both"/>
      </w:pPr>
      <w:r>
        <w:tab/>
      </w:r>
      <w:r w:rsidR="00311B93">
        <w:t>Pun.razlučnog vjerovnika Zagrebačka banka d.d. Zagreb podnijela je zahtjev za</w:t>
      </w:r>
      <w:r>
        <w:t xml:space="preserve"> </w:t>
      </w:r>
      <w:r w:rsidR="00311B93">
        <w:t>isplatu tražbine osigu</w:t>
      </w:r>
      <w:r w:rsidR="00036A93">
        <w:t xml:space="preserve">rane </w:t>
      </w:r>
      <w:r w:rsidR="00311B93">
        <w:t>založnim pravom upisanim u zemljišnim knjigama pod br.Z-127/97 od 22.01.1997. u ukupnom iznosu od 25,347.543,51 kn.</w:t>
      </w:r>
    </w:p>
    <w:p w:rsidRDefault="00A40C29" w:rsidP="00A40C29" w:rsidR="00311B93">
      <w:pPr>
        <w:jc w:val="both"/>
      </w:pPr>
      <w:r>
        <w:tab/>
        <w:t>U tijeku dokaznog postupka Sud je</w:t>
      </w:r>
      <w:r w:rsidR="00311B93">
        <w:t xml:space="preserve"> izvršio uvid u spis i sljedeće priložene isprave:</w:t>
      </w:r>
    </w:p>
    <w:p w:rsidRDefault="00311B93" w:rsidP="00A40C29" w:rsidR="00A40C29">
      <w:pPr>
        <w:jc w:val="both"/>
      </w:pPr>
      <w:r>
        <w:t>zem</w:t>
      </w:r>
      <w:r w:rsidR="007F4471">
        <w:t>ljišno knjižni i</w:t>
      </w:r>
      <w:r>
        <w:t xml:space="preserve">zvadak za prodanu nekretninu, </w:t>
      </w:r>
      <w:r w:rsidR="00C82BFE">
        <w:t xml:space="preserve">obračun </w:t>
      </w:r>
      <w:r w:rsidR="007F4471">
        <w:t>tražbine razlučnog vjerovnika</w:t>
      </w:r>
      <w:r>
        <w:t>, obračun i pregled stvarnih troškova steč.upravitelja za razdoblje od 21.9.2009. do 02.09.2015. i pravomoćno rješenje Općinskog suda u Slav.Brodu, SS Nova Gradiška, posl.br.Ovrv-1417/15-37 od 15.03.2017.</w:t>
      </w:r>
    </w:p>
    <w:p w:rsidRDefault="00CB415D" w:rsidP="00A40C29" w:rsidR="006A7DA4">
      <w:pPr>
        <w:jc w:val="both"/>
      </w:pPr>
      <w:r>
        <w:tab/>
        <w:t xml:space="preserve">Iz priloženog rješenja Ovršnog suda proizlazi da je </w:t>
      </w:r>
      <w:r w:rsidR="005F7249">
        <w:t xml:space="preserve">predmetna </w:t>
      </w:r>
      <w:r>
        <w:t xml:space="preserve">nekretnina unovčena za iznos od 1,700.000,00 kn, a da su od toga namireni troškovi ovršnog postupka u iznosu </w:t>
      </w:r>
      <w:r w:rsidR="00297998">
        <w:t>130.897,81 kn te je ostatak od 1,569.102,19 kn prenesen na prolazni račun ovog Suda.</w:t>
      </w:r>
      <w:r w:rsidR="006A7DA4">
        <w:tab/>
      </w:r>
    </w:p>
    <w:p w:rsidRDefault="00A40C29" w:rsidP="00A40C29" w:rsidR="00A40C29">
      <w:pPr>
        <w:jc w:val="both"/>
      </w:pPr>
      <w:r>
        <w:tab/>
        <w:t xml:space="preserve">Odredbom čl. 164a </w:t>
      </w:r>
      <w:r w:rsidR="00A60D44">
        <w:t>st2 SZ-a propisano je da će stečajni sudac iz iznosa dobive</w:t>
      </w:r>
      <w:r w:rsidR="00CB415D">
        <w:t>nog od O</w:t>
      </w:r>
      <w:r w:rsidR="00A60D44">
        <w:t xml:space="preserve">vršnog suda izdvojiti u stečajnu masu odgovarajući iznos prema pravilima iz čl.170 ovog Zakona, namiriti </w:t>
      </w:r>
      <w:r>
        <w:t xml:space="preserve">tražbine razlučnih vjerovnika prema redoslijedu predviđenom </w:t>
      </w:r>
      <w:r w:rsidR="00E4189D">
        <w:t>p</w:t>
      </w:r>
      <w:r>
        <w:t>ravilima ovršnog po</w:t>
      </w:r>
      <w:r w:rsidR="00A60D44">
        <w:t xml:space="preserve">stupka i </w:t>
      </w:r>
      <w:r>
        <w:t>preostali iznos predati stečajnom upravitelju za namirenje stečajnih vjerovnika.</w:t>
      </w:r>
    </w:p>
    <w:p w:rsidRDefault="00A40C29" w:rsidP="00A40C29" w:rsidR="00A60D44">
      <w:pPr>
        <w:ind w:firstLine="708"/>
        <w:jc w:val="both"/>
      </w:pPr>
      <w:r>
        <w:t>Sli</w:t>
      </w:r>
      <w:r w:rsidR="00B059F6">
        <w:t xml:space="preserve">jedom cit.zakonske odredbe Sud </w:t>
      </w:r>
      <w:r>
        <w:t xml:space="preserve">je iz iznosa </w:t>
      </w:r>
      <w:r w:rsidR="00A60D44">
        <w:t>dobivenog od Ovršnog suda,</w:t>
      </w:r>
      <w:r>
        <w:t xml:space="preserve"> najprije izdvojio </w:t>
      </w:r>
      <w:r w:rsidR="00A60D44">
        <w:t>5</w:t>
      </w:r>
      <w:r>
        <w:t>% p</w:t>
      </w:r>
      <w:r w:rsidR="00A60D44">
        <w:t>o pravilima iz čl. 170 st. 1</w:t>
      </w:r>
      <w:r>
        <w:t xml:space="preserve"> SZ-a</w:t>
      </w:r>
      <w:r w:rsidR="000F2763">
        <w:t xml:space="preserve">, </w:t>
      </w:r>
      <w:r w:rsidR="00A60D44">
        <w:t>a zatim stvarni trošak koji tereti unovčenu nekretninu u ukupnom iznosu od 106.360,23 kn koji se obračunava po čl.170 st2 SZ-a.</w:t>
      </w:r>
    </w:p>
    <w:p w:rsidRDefault="00A60D44" w:rsidP="00A40C29" w:rsidR="000F2763">
      <w:pPr>
        <w:ind w:firstLine="708"/>
        <w:jc w:val="both"/>
      </w:pPr>
      <w:r>
        <w:t>Odlučujući o visini tih troškova, Sud je uvidom u isprave i račune koje je uz pregled troškova priložio steč.upravitelj</w:t>
      </w:r>
      <w:r w:rsidR="00CB415D">
        <w:t xml:space="preserve"> za razdoblje od otvaranja stečajnog postupka do unovčenja</w:t>
      </w:r>
      <w:r>
        <w:t xml:space="preserve">, utvrdio da navedenu nekretninu terete troškovi tekućeg održavanja u iznosu 20.715,55 kn, komunalna naknada 11.117,41 kn, troškovi osiguranja imovine 10.335,84 kn, geodetske usluge 6.981,95 kn, troškovi procjene nekretnine 9.000,00 kn, zatim naknada za uređenje voda 18.431,96 kn te razmjerni iznos nagrade steč.upravitelja u iznosu 15.000,00 kn, koju je steč.upravitelj pravilno </w:t>
      </w:r>
      <w:r w:rsidR="00CB415D">
        <w:t>obračunao</w:t>
      </w:r>
      <w:r w:rsidR="00297998">
        <w:t>,</w:t>
      </w:r>
      <w:r>
        <w:t xml:space="preserve"> sukladno Uredbi o kriterijima i načinu obračuna i plaćanja nagrade stečajnim upraviteljima.</w:t>
      </w:r>
    </w:p>
    <w:p w:rsidRDefault="00A60D44" w:rsidP="00A40C29" w:rsidR="00297998">
      <w:pPr>
        <w:ind w:firstLine="708"/>
        <w:jc w:val="both"/>
      </w:pPr>
      <w:r>
        <w:t>Na održanom ročištu pun.razlučnog vjerovnika nije imala primjedbi na obračun stvarnih troškova steč.upravitelja</w:t>
      </w:r>
      <w:r w:rsidR="00297998">
        <w:t>.</w:t>
      </w:r>
    </w:p>
    <w:p w:rsidRDefault="00872106" w:rsidP="00297998" w:rsidR="00872106">
      <w:pPr>
        <w:ind w:firstLine="708"/>
        <w:jc w:val="both"/>
      </w:pPr>
      <w:r>
        <w:t>Iz tih razloga, utvrđeno je da se u stečajnu masu prema pravilima iz odredbe čl.170 SZ-a, ima izdvojiti ukupno 191.360,23 kn, pa je odlučeno kao pod točkom 1A rješenja.</w:t>
      </w:r>
    </w:p>
    <w:p w:rsidRDefault="00872106" w:rsidP="00297998" w:rsidR="00872106">
      <w:pPr>
        <w:ind w:firstLine="708"/>
        <w:jc w:val="both"/>
      </w:pPr>
    </w:p>
    <w:p w:rsidRDefault="00297998" w:rsidP="00872106" w:rsidR="00297998">
      <w:pPr>
        <w:ind w:firstLine="708"/>
        <w:jc w:val="right"/>
      </w:pPr>
      <w:r w:rsidRPr="00D5670A">
        <w:rPr>
          <w:b/>
        </w:rPr>
        <w:t>Broj: St-</w:t>
      </w:r>
      <w:r>
        <w:rPr>
          <w:b/>
        </w:rPr>
        <w:t>60/2011-365</w:t>
      </w:r>
    </w:p>
    <w:p w:rsidRDefault="00A40C29" w:rsidP="00297998" w:rsidR="00C30D91">
      <w:pPr>
        <w:ind w:firstLine="708"/>
        <w:jc w:val="both"/>
      </w:pPr>
      <w:r>
        <w:tab/>
      </w:r>
    </w:p>
    <w:p w:rsidRDefault="00C30D91" w:rsidP="00A40C29" w:rsidR="00C619AA">
      <w:pPr>
        <w:jc w:val="both"/>
      </w:pPr>
      <w:r>
        <w:tab/>
      </w:r>
      <w:r w:rsidR="00A40C29">
        <w:t xml:space="preserve">Odredbom čl. 114 st. 1 i 3 </w:t>
      </w:r>
      <w:r w:rsidR="004E321A">
        <w:t>Ovršnog zakona (NN br.112/12,</w:t>
      </w:r>
      <w:r w:rsidR="006A3A52">
        <w:t xml:space="preserve"> 25/13 i </w:t>
      </w:r>
      <w:r w:rsidR="004E321A">
        <w:t xml:space="preserve">93/14, dalje OZ) propisano je da se nakon </w:t>
      </w:r>
      <w:r w:rsidR="00A40C29">
        <w:t>namirenja tražbina iz čl. 113 OZ-a, namiruju  tražbine osigurane založn</w:t>
      </w:r>
      <w:r w:rsidR="00304F27">
        <w:t>im pravom i to po redu stjecanja</w:t>
      </w:r>
      <w:r w:rsidR="00A40C29">
        <w:t xml:space="preserve"> založnog prava, a kako je uvidom u zemljišne knjige za </w:t>
      </w:r>
      <w:r w:rsidR="00304F27">
        <w:t>unovčenu nekretninu označenu sa kč.br.</w:t>
      </w:r>
      <w:r w:rsidR="00A60D44">
        <w:t>2784/3</w:t>
      </w:r>
      <w:r w:rsidR="006C6948">
        <w:t>,</w:t>
      </w:r>
      <w:r w:rsidR="005A450B">
        <w:t xml:space="preserve"> upisanu u zk.ul.</w:t>
      </w:r>
      <w:r w:rsidR="00A60D44">
        <w:t xml:space="preserve">1971 </w:t>
      </w:r>
      <w:r w:rsidR="00C619AA">
        <w:t xml:space="preserve">k.o. </w:t>
      </w:r>
      <w:r w:rsidR="00A60D44">
        <w:t>Nova Gradiška</w:t>
      </w:r>
      <w:r w:rsidR="005A450B">
        <w:t>,</w:t>
      </w:r>
      <w:r w:rsidR="006A3A52">
        <w:t xml:space="preserve"> utvrđeno </w:t>
      </w:r>
      <w:r w:rsidR="00A40C29">
        <w:t xml:space="preserve">da je razlučni vjerovnik </w:t>
      </w:r>
      <w:r w:rsidR="00A60D44">
        <w:t>Zagrebačka banka d.d. Zagreb, prvi u redoslijedu stjecanja zal</w:t>
      </w:r>
      <w:r w:rsidR="001E1E5F">
        <w:t>ožnog prava upisanog pod br. Z-</w:t>
      </w:r>
      <w:r w:rsidR="00A60D44">
        <w:t xml:space="preserve">127/97 od 22.01.1997., </w:t>
      </w:r>
      <w:r w:rsidR="00A40C29">
        <w:t>to je odlučeno da s</w:t>
      </w:r>
      <w:r w:rsidR="00A60D44">
        <w:t>e ista</w:t>
      </w:r>
      <w:r w:rsidR="00A40C29">
        <w:t xml:space="preserve"> namiruje s ostatkom kupovnine</w:t>
      </w:r>
      <w:r w:rsidR="002A2420">
        <w:t xml:space="preserve"> </w:t>
      </w:r>
      <w:r w:rsidR="00A60D44">
        <w:t xml:space="preserve">u iznosu </w:t>
      </w:r>
      <w:r w:rsidR="005A450B">
        <w:t xml:space="preserve">od </w:t>
      </w:r>
      <w:r w:rsidR="00A60D44">
        <w:t xml:space="preserve">1,377.741,96 kn, </w:t>
      </w:r>
      <w:r w:rsidR="006C6948">
        <w:t>pa je odlučeno kao pod točkom 1B</w:t>
      </w:r>
      <w:r w:rsidR="00A60D44">
        <w:t xml:space="preserve"> izreke rješenja.</w:t>
      </w:r>
    </w:p>
    <w:p w:rsidRDefault="00A60D44" w:rsidP="006C6948" w:rsidR="005A450B">
      <w:r>
        <w:tab/>
        <w:t xml:space="preserve">Ovakvom raspodjelom u cijelosti ostaju nenamireni založni vjerovnici </w:t>
      </w:r>
      <w:r w:rsidR="006238BB">
        <w:t xml:space="preserve">Agroobrtnička banka d.d. Zagreb, Validus d.d. </w:t>
      </w:r>
      <w:r w:rsidR="006C6948">
        <w:t xml:space="preserve">u stečaju </w:t>
      </w:r>
      <w:r w:rsidR="006238BB">
        <w:t>Varaždin</w:t>
      </w:r>
      <w:r w:rsidR="006C6948">
        <w:t xml:space="preserve"> (ranije Fima Validus d.d.),</w:t>
      </w:r>
      <w:r w:rsidR="006238BB">
        <w:t xml:space="preserve"> MF Pore</w:t>
      </w:r>
      <w:r w:rsidR="006C6948">
        <w:t>z</w:t>
      </w:r>
      <w:r w:rsidR="006238BB">
        <w:t xml:space="preserve">na uprava i Državna agencija za osiguranje štednih uloga i sanaciju banaka, koji su pravo odvojenog namirenja stekli kasnijim upisima u zemljišne knjige te djelomice ostaje nenamirena i Zagrebačka banka d.d. za razliku do punog iznosa osigurane tražbine pa je </w:t>
      </w:r>
      <w:r w:rsidR="001A3BA3">
        <w:t>odlučeno kao pod točkom II</w:t>
      </w:r>
      <w:r w:rsidR="006238BB">
        <w:t xml:space="preserve"> izreke.</w:t>
      </w:r>
    </w:p>
    <w:p w:rsidRDefault="006C6948" w:rsidP="00A40C29" w:rsidR="005A450B">
      <w:pPr>
        <w:jc w:val="both"/>
      </w:pPr>
      <w:r>
        <w:t xml:space="preserve"> </w:t>
      </w:r>
      <w:r>
        <w:tab/>
        <w:t>Isplata po navedenoj raspodjeli obavit će se nakon pravomoćnosti ovog rješenja, pa je odlučeno kao pod točkom III ovog rješenja na temelju odredbe čl.125 st6 OZ-a.</w:t>
      </w:r>
    </w:p>
    <w:p w:rsidRDefault="006C6948" w:rsidP="00A40C29" w:rsidR="006C6948">
      <w:pPr>
        <w:jc w:val="both"/>
      </w:pPr>
    </w:p>
    <w:p w:rsidRDefault="002E7D23" w:rsidP="00A40C29" w:rsidR="00A40C29">
      <w:pPr>
        <w:jc w:val="center"/>
      </w:pPr>
      <w:r>
        <w:t xml:space="preserve">U Slav.Brodu, </w:t>
      </w:r>
      <w:r w:rsidR="006238BB">
        <w:t>10</w:t>
      </w:r>
      <w:r w:rsidR="00C619AA">
        <w:t>.</w:t>
      </w:r>
      <w:r w:rsidR="006238BB">
        <w:t>srpnja</w:t>
      </w:r>
      <w:r w:rsidR="00A40C29">
        <w:t xml:space="preserve"> 201</w:t>
      </w:r>
      <w:r>
        <w:t>7</w:t>
      </w:r>
      <w:r w:rsidR="00A40C29">
        <w:t>.</w:t>
      </w:r>
    </w:p>
    <w:p w:rsidRDefault="00A774F9" w:rsidP="00B2667A" w:rsidR="00A774F9">
      <w:pPr>
        <w:jc w:val="both"/>
      </w:pPr>
    </w:p>
    <w:p w:rsidRDefault="00A774F9" w:rsidR="00A774F9">
      <w:r>
        <w:t xml:space="preserve">                                                                                                 </w:t>
      </w:r>
      <w:r w:rsidR="00A40C29">
        <w:tab/>
      </w:r>
      <w:r>
        <w:t>STEČAJNI SUDAC:</w:t>
      </w:r>
    </w:p>
    <w:p w:rsidRDefault="00A774F9" w:rsidP="001B7EE6" w:rsidR="00E4189D">
      <w:r>
        <w:t xml:space="preserve">                                                                                                 </w:t>
      </w:r>
      <w:r w:rsidR="00A40C29">
        <w:tab/>
      </w:r>
      <w:r w:rsidR="001A3BA3">
        <w:t xml:space="preserve">  </w:t>
      </w:r>
      <w:r>
        <w:t xml:space="preserve">Vesna Vukelić </w:t>
      </w:r>
    </w:p>
    <w:p w:rsidRDefault="00A774F9" w:rsidR="00A774F9"/>
    <w:p w:rsidRDefault="00A774F9" w:rsidP="00A774F9" w:rsidR="00A774F9" w:rsidRPr="00A774F9">
      <w:pPr>
        <w:jc w:val="both"/>
        <w:rPr>
          <w:b/>
          <w:sz w:val="20"/>
          <w:szCs w:val="20"/>
        </w:rPr>
      </w:pPr>
      <w:r w:rsidRPr="00A774F9">
        <w:rPr>
          <w:b/>
          <w:sz w:val="20"/>
          <w:szCs w:val="20"/>
        </w:rPr>
        <w:t>NAPUTAK O PRAVNOM LIJEKU:</w:t>
      </w:r>
    </w:p>
    <w:p w:rsidRDefault="00A774F9" w:rsidP="00A774F9" w:rsidR="00A774F9" w:rsidRPr="00A774F9">
      <w:pPr>
        <w:jc w:val="both"/>
        <w:rPr>
          <w:sz w:val="20"/>
          <w:szCs w:val="20"/>
        </w:rPr>
      </w:pPr>
      <w:r w:rsidRPr="00A774F9">
        <w:rPr>
          <w:sz w:val="20"/>
          <w:szCs w:val="20"/>
        </w:rPr>
        <w:t>Protiv ovog rješenja imaju pravo žalbe stranke i sve osobe</w:t>
      </w:r>
    </w:p>
    <w:p w:rsidRDefault="00A774F9" w:rsidP="00A774F9" w:rsidR="00A774F9" w:rsidRPr="00A774F9">
      <w:pPr>
        <w:jc w:val="both"/>
        <w:rPr>
          <w:sz w:val="20"/>
          <w:szCs w:val="20"/>
        </w:rPr>
      </w:pPr>
      <w:r w:rsidRPr="00A774F9">
        <w:rPr>
          <w:sz w:val="20"/>
          <w:szCs w:val="20"/>
        </w:rPr>
        <w:t>koje su polagale pravo na namirenje iz kupovnine. Žalba se</w:t>
      </w:r>
    </w:p>
    <w:p w:rsidRDefault="00A774F9" w:rsidP="00A774F9" w:rsidR="00B45D6A">
      <w:pPr>
        <w:jc w:val="both"/>
        <w:rPr>
          <w:sz w:val="20"/>
          <w:szCs w:val="20"/>
        </w:rPr>
      </w:pPr>
      <w:r w:rsidRPr="00A774F9">
        <w:rPr>
          <w:sz w:val="20"/>
          <w:szCs w:val="20"/>
        </w:rPr>
        <w:t>ulaže u roku od 8 dana od dana primitka ovog rješenja.</w:t>
      </w:r>
    </w:p>
    <w:p w:rsidRDefault="00A774F9" w:rsidR="00A774F9"/>
    <w:p w:rsidRDefault="00A774F9" w:rsidR="00A774F9">
      <w:r>
        <w:t>Dostaviti:</w:t>
      </w:r>
    </w:p>
    <w:p w:rsidRDefault="00A774F9" w:rsidR="00BD63AD">
      <w:r>
        <w:t>1. steč.upravitelju</w:t>
      </w:r>
    </w:p>
    <w:p w:rsidRDefault="001B7EE6" w:rsidR="001B7EE6">
      <w:r>
        <w:t xml:space="preserve">2. </w:t>
      </w:r>
      <w:r w:rsidR="001A3BA3">
        <w:t>razlučnim vjerovnicima:</w:t>
      </w:r>
    </w:p>
    <w:p w:rsidRDefault="001A3BA3" w:rsidR="001A3BA3">
      <w:r>
        <w:t>- Zagrebačka banka d.d. Zagreb</w:t>
      </w:r>
    </w:p>
    <w:p w:rsidRDefault="001A3BA3" w:rsidR="001A3BA3">
      <w:r>
        <w:t>- Agroobrtnička banka d.d. Zagreb</w:t>
      </w:r>
    </w:p>
    <w:p w:rsidRDefault="001A3BA3" w:rsidR="001A3BA3">
      <w:r>
        <w:t>- Validus d.d.</w:t>
      </w:r>
      <w:r w:rsidR="0047361D">
        <w:t xml:space="preserve"> u stečaju,</w:t>
      </w:r>
      <w:r>
        <w:t>Varaždin</w:t>
      </w:r>
      <w:r w:rsidR="0047361D">
        <w:t xml:space="preserve"> </w:t>
      </w:r>
    </w:p>
    <w:p w:rsidRDefault="001A3BA3" w:rsidR="001A3BA3">
      <w:r>
        <w:t>- MF Porezna uprava putem ŽDO Građ.uprav.odjel Slav.Brod</w:t>
      </w:r>
    </w:p>
    <w:p w:rsidRDefault="001A3BA3" w:rsidR="001A3BA3" w:rsidRPr="001A3BA3">
      <w:r>
        <w:t>- Državna agencija za osiguranje štednih uloga i sanaciju banaka</w:t>
      </w:r>
    </w:p>
    <w:sectPr w:rsidR="001A3BA3" w:rsidRPr="001A3BA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02F82"/>
    <w:multiLevelType w:val="hybridMultilevel"/>
    <w:tmpl w:val="633443DE"/>
    <w:lvl w:tplc="DEB2033C" w:ilvl="0">
      <w:start w:val="1"/>
      <w:numFmt w:val="upp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132E3"/>
    <w:multiLevelType w:val="hybridMultilevel"/>
    <w:tmpl w:val="5EF8AF4E"/>
    <w:lvl w:tplc="B316E9A0"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8E319C6"/>
    <w:multiLevelType w:val="hybridMultilevel"/>
    <w:tmpl w:val="9312B1BC"/>
    <w:lvl w:tplc="BA6C6992"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4C327D5"/>
    <w:multiLevelType w:val="hybridMultilevel"/>
    <w:tmpl w:val="76E25E04"/>
    <w:lvl w:tplc="0409000F" w:ilvl="0">
      <w:start w:val="1"/>
      <w:numFmt w:val="decimal"/>
      <w:lvlText w:val="%1."/>
      <w:lvlJc w:val="left"/>
      <w:pPr>
        <w:tabs>
          <w:tab w:pos="360" w:val="num"/>
        </w:tabs>
        <w:ind w:hanging="360" w:left="360"/>
      </w:pPr>
      <w:rPr>
        <w:rFonts w:hint="default"/>
      </w:rPr>
    </w:lvl>
    <w:lvl w:tplc="2312B12C" w:ilvl="1">
      <w:start w:val="1"/>
      <w:numFmt w:val="upperLetter"/>
      <w:lvlText w:val="%2)"/>
      <w:lvlJc w:val="left"/>
      <w:pPr>
        <w:tabs>
          <w:tab w:pos="1440" w:val="num"/>
        </w:tabs>
        <w:ind w:hanging="360" w:left="144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42D16BA"/>
    <w:multiLevelType w:val="hybridMultilevel"/>
    <w:tmpl w:val="A2123D06"/>
    <w:lvl w:tplc="265A8F30"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D037B12"/>
    <w:multiLevelType w:val="hybridMultilevel"/>
    <w:tmpl w:val="FA809FFC"/>
    <w:lvl w:tplc="04488190" w:ilvl="0">
      <w:start w:val="28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2047B81"/>
    <w:multiLevelType w:val="hybridMultilevel"/>
    <w:tmpl w:val="6D8E4A6A"/>
    <w:lvl w:tplc="DA2A18E6"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4C51853"/>
    <w:multiLevelType w:val="hybridMultilevel"/>
    <w:tmpl w:val="1D56E9C4"/>
    <w:lvl w:tplc="8F3EBA5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7583B4A"/>
    <w:multiLevelType w:val="hybridMultilevel"/>
    <w:tmpl w:val="AED83C4E"/>
    <w:lvl w:tplc="D02A6C6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4"/>
  </w:num>
  <w:num w:numId="4">
    <w:abstractNumId w:val="5"/>
  </w:num>
  <w:num w:numId="5">
    <w:abstractNumId w:val="0"/>
  </w:num>
  <w:num w:numId="6">
    <w:abstractNumId w:val="2"/>
  </w:num>
  <w:num w:numId="7">
    <w:abstractNumId w:val="6"/>
  </w:num>
  <w:num w:numId="8">
    <w:abstractNumId w:val="1"/>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5B4"/>
    <w:rsid w:val="0001289C"/>
    <w:rsid w:val="00023556"/>
    <w:rsid w:val="00036A93"/>
    <w:rsid w:val="00036C1B"/>
    <w:rsid w:val="00086536"/>
    <w:rsid w:val="0009245E"/>
    <w:rsid w:val="00092622"/>
    <w:rsid w:val="00097C95"/>
    <w:rsid w:val="000A5AC9"/>
    <w:rsid w:val="000A7971"/>
    <w:rsid w:val="000B7867"/>
    <w:rsid w:val="000C0397"/>
    <w:rsid w:val="000C7DB6"/>
    <w:rsid w:val="000D1AA3"/>
    <w:rsid w:val="000E04D3"/>
    <w:rsid w:val="000E12A4"/>
    <w:rsid w:val="000E2717"/>
    <w:rsid w:val="000F2763"/>
    <w:rsid w:val="00101B7C"/>
    <w:rsid w:val="0011551F"/>
    <w:rsid w:val="00142D4C"/>
    <w:rsid w:val="001455B4"/>
    <w:rsid w:val="0015026C"/>
    <w:rsid w:val="0016299E"/>
    <w:rsid w:val="001659B8"/>
    <w:rsid w:val="00165EA1"/>
    <w:rsid w:val="00182306"/>
    <w:rsid w:val="00183DF6"/>
    <w:rsid w:val="001A1449"/>
    <w:rsid w:val="001A3BA3"/>
    <w:rsid w:val="001B7EE6"/>
    <w:rsid w:val="001E1E5F"/>
    <w:rsid w:val="00204C4C"/>
    <w:rsid w:val="0020517F"/>
    <w:rsid w:val="00206438"/>
    <w:rsid w:val="0022090C"/>
    <w:rsid w:val="0025072E"/>
    <w:rsid w:val="00253346"/>
    <w:rsid w:val="00254FF2"/>
    <w:rsid w:val="002550DE"/>
    <w:rsid w:val="00290341"/>
    <w:rsid w:val="00291F6A"/>
    <w:rsid w:val="00297998"/>
    <w:rsid w:val="002A2420"/>
    <w:rsid w:val="002A6706"/>
    <w:rsid w:val="002D2BCE"/>
    <w:rsid w:val="002E526E"/>
    <w:rsid w:val="002E7D23"/>
    <w:rsid w:val="002F0FAE"/>
    <w:rsid w:val="00304F27"/>
    <w:rsid w:val="00310F87"/>
    <w:rsid w:val="00311B93"/>
    <w:rsid w:val="00321292"/>
    <w:rsid w:val="00351034"/>
    <w:rsid w:val="003771DB"/>
    <w:rsid w:val="00385D88"/>
    <w:rsid w:val="003A6308"/>
    <w:rsid w:val="003C0FD1"/>
    <w:rsid w:val="003D3B27"/>
    <w:rsid w:val="003D5DAB"/>
    <w:rsid w:val="003D6B51"/>
    <w:rsid w:val="003F75D5"/>
    <w:rsid w:val="00413C42"/>
    <w:rsid w:val="00413ED0"/>
    <w:rsid w:val="00471E39"/>
    <w:rsid w:val="0047361D"/>
    <w:rsid w:val="00487C7B"/>
    <w:rsid w:val="0049670B"/>
    <w:rsid w:val="004A0DFD"/>
    <w:rsid w:val="004E321A"/>
    <w:rsid w:val="004F07E6"/>
    <w:rsid w:val="004F54A1"/>
    <w:rsid w:val="0050134C"/>
    <w:rsid w:val="00511246"/>
    <w:rsid w:val="00513F16"/>
    <w:rsid w:val="00576D82"/>
    <w:rsid w:val="005A450B"/>
    <w:rsid w:val="005B5644"/>
    <w:rsid w:val="005D313E"/>
    <w:rsid w:val="005D58AD"/>
    <w:rsid w:val="005E7339"/>
    <w:rsid w:val="005F5F84"/>
    <w:rsid w:val="005F7249"/>
    <w:rsid w:val="00616879"/>
    <w:rsid w:val="006238BB"/>
    <w:rsid w:val="006468A0"/>
    <w:rsid w:val="00653B74"/>
    <w:rsid w:val="006700CE"/>
    <w:rsid w:val="00682710"/>
    <w:rsid w:val="00685942"/>
    <w:rsid w:val="006A3A52"/>
    <w:rsid w:val="006A7DA4"/>
    <w:rsid w:val="006C574F"/>
    <w:rsid w:val="006C6948"/>
    <w:rsid w:val="006D04B9"/>
    <w:rsid w:val="006E210E"/>
    <w:rsid w:val="006F37BA"/>
    <w:rsid w:val="00717F23"/>
    <w:rsid w:val="00725181"/>
    <w:rsid w:val="007367D5"/>
    <w:rsid w:val="00754E88"/>
    <w:rsid w:val="00771C9D"/>
    <w:rsid w:val="007724E2"/>
    <w:rsid w:val="00776CC7"/>
    <w:rsid w:val="0079054B"/>
    <w:rsid w:val="00790958"/>
    <w:rsid w:val="007A1B8A"/>
    <w:rsid w:val="007A4A6B"/>
    <w:rsid w:val="007D73DD"/>
    <w:rsid w:val="007E534C"/>
    <w:rsid w:val="007F4471"/>
    <w:rsid w:val="00812ADB"/>
    <w:rsid w:val="00814FF7"/>
    <w:rsid w:val="00817EAD"/>
    <w:rsid w:val="00843286"/>
    <w:rsid w:val="0085395C"/>
    <w:rsid w:val="00872106"/>
    <w:rsid w:val="00887D1C"/>
    <w:rsid w:val="008C0335"/>
    <w:rsid w:val="008E7DDD"/>
    <w:rsid w:val="00905E31"/>
    <w:rsid w:val="00922815"/>
    <w:rsid w:val="00923BD1"/>
    <w:rsid w:val="00935430"/>
    <w:rsid w:val="009357BB"/>
    <w:rsid w:val="00935D89"/>
    <w:rsid w:val="00954486"/>
    <w:rsid w:val="00954585"/>
    <w:rsid w:val="0096263A"/>
    <w:rsid w:val="0098608D"/>
    <w:rsid w:val="009861AB"/>
    <w:rsid w:val="009A052A"/>
    <w:rsid w:val="009D4B39"/>
    <w:rsid w:val="009F425B"/>
    <w:rsid w:val="00A06480"/>
    <w:rsid w:val="00A1142E"/>
    <w:rsid w:val="00A15188"/>
    <w:rsid w:val="00A40C29"/>
    <w:rsid w:val="00A43403"/>
    <w:rsid w:val="00A47F2C"/>
    <w:rsid w:val="00A60D44"/>
    <w:rsid w:val="00A774F9"/>
    <w:rsid w:val="00A87754"/>
    <w:rsid w:val="00A902DD"/>
    <w:rsid w:val="00AF68EB"/>
    <w:rsid w:val="00B0238C"/>
    <w:rsid w:val="00B059F6"/>
    <w:rsid w:val="00B1513A"/>
    <w:rsid w:val="00B2667A"/>
    <w:rsid w:val="00B33C32"/>
    <w:rsid w:val="00B43F22"/>
    <w:rsid w:val="00B45D6A"/>
    <w:rsid w:val="00B50303"/>
    <w:rsid w:val="00B80AE8"/>
    <w:rsid w:val="00B9027D"/>
    <w:rsid w:val="00BA7FB2"/>
    <w:rsid w:val="00BD63AD"/>
    <w:rsid w:val="00BF2024"/>
    <w:rsid w:val="00BF4569"/>
    <w:rsid w:val="00C079DE"/>
    <w:rsid w:val="00C11313"/>
    <w:rsid w:val="00C23514"/>
    <w:rsid w:val="00C30D91"/>
    <w:rsid w:val="00C33246"/>
    <w:rsid w:val="00C51400"/>
    <w:rsid w:val="00C619AA"/>
    <w:rsid w:val="00C63991"/>
    <w:rsid w:val="00C80D91"/>
    <w:rsid w:val="00C82BFE"/>
    <w:rsid w:val="00C95EC1"/>
    <w:rsid w:val="00CB415D"/>
    <w:rsid w:val="00CD0743"/>
    <w:rsid w:val="00CD0E83"/>
    <w:rsid w:val="00D04068"/>
    <w:rsid w:val="00D12D43"/>
    <w:rsid w:val="00D2068B"/>
    <w:rsid w:val="00D247FF"/>
    <w:rsid w:val="00D4332F"/>
    <w:rsid w:val="00D43D12"/>
    <w:rsid w:val="00D52605"/>
    <w:rsid w:val="00D5670A"/>
    <w:rsid w:val="00D618B2"/>
    <w:rsid w:val="00D67585"/>
    <w:rsid w:val="00D74A84"/>
    <w:rsid w:val="00D87DE1"/>
    <w:rsid w:val="00DA3D2B"/>
    <w:rsid w:val="00DD7B01"/>
    <w:rsid w:val="00DE159E"/>
    <w:rsid w:val="00E0768B"/>
    <w:rsid w:val="00E16FF3"/>
    <w:rsid w:val="00E22529"/>
    <w:rsid w:val="00E258B3"/>
    <w:rsid w:val="00E4189D"/>
    <w:rsid w:val="00E6561E"/>
    <w:rsid w:val="00E67A7F"/>
    <w:rsid w:val="00E75A4E"/>
    <w:rsid w:val="00E83717"/>
    <w:rsid w:val="00EB38FF"/>
    <w:rsid w:val="00EB7231"/>
    <w:rsid w:val="00EE2494"/>
    <w:rsid w:val="00EF71CD"/>
    <w:rsid w:val="00F307B6"/>
    <w:rsid w:val="00F30DAA"/>
    <w:rsid w:val="00F61DF3"/>
    <w:rsid w:val="00F65A72"/>
    <w:rsid w:val="00F66EC6"/>
    <w:rsid w:val="00FA2FA1"/>
    <w:rsid w:val="00FA3061"/>
    <w:rsid w:val="00FC17B7"/>
    <w:rsid w:val="00FC4205"/>
    <w:rsid w:val="00FD3B79"/>
    <w:rsid w:val="00FF07A6"/>
    <w:rsid w:val="00FF489C"/>
    <w:rsid w:val="00FF74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774F9"/>
    <w:rPr>
      <w:rFonts w:cs="Tahoma" w:hAnsi="Tahoma" w:ascii="Tahoma"/>
      <w:sz w:val="16"/>
      <w:szCs w:val="16"/>
    </w:rPr>
  </w:style>
  <w:style w:styleId="Odlomakpopisa" w:type="paragraph">
    <w:name w:val="List Paragraph"/>
    <w:basedOn w:val="Normal"/>
    <w:uiPriority w:val="34"/>
    <w:qFormat/>
    <w:rsid w:val="00E83717"/>
    <w:pPr>
      <w:ind w:left="720"/>
      <w:contextualSpacing/>
    </w:pPr>
  </w:style>
  <w:style w:styleId="Tekstrezerviranogmjesta" w:type="character">
    <w:name w:val="Placeholder Text"/>
    <w:basedOn w:val="Zadanifontodlomka"/>
    <w:uiPriority w:val="99"/>
    <w:semiHidden/>
    <w:rsid w:val="00843286"/>
    <w:rPr>
      <w:color w:val="808080"/>
      <w:bdr w:space="0" w:sz="0" w:color="auto" w:val="none"/>
      <w:shd w:fill="auto" w:color="auto" w:val="clear"/>
    </w:rPr>
  </w:style>
  <w:style w:customStyle="true" w:styleId="eSPISCCParagraphDefaultFont" w:type="character">
    <w:name w:val="eSPIS_CC_Paragraph Default Font"/>
    <w:basedOn w:val="Zadanifontodlomka"/>
    <w:rsid w:val="008432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3286"/>
    <w:rPr>
      <w:bdr w:space="0" w:sz="0" w:color="auto" w:val="none"/>
      <w:shd w:fill="FFFFCC" w:color="auto" w:val="clear"/>
      <w:lang w:val="hr-HR"/>
    </w:rPr>
  </w:style>
  <w:style w:customStyle="true" w:styleId="PozadinaSvijetloCrvena" w:type="character">
    <w:name w:val="Pozadina_SvijetloCrvena"/>
    <w:basedOn w:val="eSPISCCParagraphDefaultFont"/>
    <w:rsid w:val="008432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32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774F9"/>
    <w:rPr>
      <w:rFonts w:ascii="Tahoma" w:cs="Tahoma" w:hAnsi="Tahoma"/>
      <w:sz w:val="16"/>
      <w:szCs w:val="16"/>
    </w:rPr>
  </w:style>
  <w:style w:styleId="Odlomakpopisa" w:type="paragraph">
    <w:name w:val="List Paragraph"/>
    <w:basedOn w:val="Normal"/>
    <w:uiPriority w:val="34"/>
    <w:qFormat/>
    <w:rsid w:val="00E83717"/>
    <w:pPr>
      <w:ind w:left="720"/>
      <w:contextualSpacing/>
    </w:pPr>
  </w:style>
  <w:style w:styleId="Tekstrezerviranogmjesta" w:type="character">
    <w:name w:val="Placeholder Text"/>
    <w:basedOn w:val="Zadanifontodlomka"/>
    <w:uiPriority w:val="99"/>
    <w:semiHidden/>
    <w:rsid w:val="00843286"/>
    <w:rPr>
      <w:color w:val="808080"/>
      <w:bdr w:color="auto" w:space="0" w:sz="0" w:val="none"/>
      <w:shd w:color="auto" w:fill="auto" w:val="clear"/>
    </w:rPr>
  </w:style>
  <w:style w:customStyle="1" w:styleId="eSPISCCParagraphDefaultFont" w:type="character">
    <w:name w:val="eSPIS_CC_Paragraph Default Font"/>
    <w:basedOn w:val="Zadanifontodlomka"/>
    <w:rsid w:val="008432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3286"/>
    <w:rPr>
      <w:bdr w:color="auto" w:space="0" w:sz="0" w:val="none"/>
      <w:shd w:color="auto" w:fill="FFFFCC" w:val="clear"/>
      <w:lang w:val="hr-HR"/>
    </w:rPr>
  </w:style>
  <w:style w:customStyle="1" w:styleId="PozadinaSvijetloCrvena" w:type="character">
    <w:name w:val="Pozadina_SvijetloCrvena"/>
    <w:basedOn w:val="eSPISCCParagraphDefaultFont"/>
    <w:rsid w:val="008432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32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St-60/2011</izvorni_sadrzaj>
    <derivirana_varijabla naziv="DomainObject.Predmet.OznakaBroj_1">St-60/2011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 ,IV,V dio ,6,7,8,   9,10,11 - u ormaru (Tomo)
12,13,14,15 - u 12.     spis u kal 5.7</izvorni_sadrzaj>
    <derivirana_varijabla naziv="DomainObject.Predmet.PrimjedbaSuca_1">I-III ,IV,V dio ,6,7,8,   9,10,11 - u ormaru (Tomo)
12,13,14,15 - u 12.     spis u kal 5.7</derivirana_varijabla>
  </DomainObject.Predmet.PrimjedbaSuca>
  <DomainObject.Predmet.ProtustrankaFormated>
    <izvorni_sadrzaj>  Prehrambena industrija KLAS d. d. "u stečaju"</izvorni_sadrzaj>
    <derivirana_varijabla naziv="DomainObject.Predmet.ProtustrankaFormated_1">  Prehrambena industrija KLAS d. d. "u stečaju"</derivirana_varijabla>
  </DomainObject.Predmet.ProtustrankaFormated>
  <DomainObject.Predmet.ProtustrankaFormatedOIB>
    <izvorni_sadrzaj>  Prehrambena industrija KLAS d. d. "u stečaju", OIB 65742611374</izvorni_sadrzaj>
    <derivirana_varijabla naziv="DomainObject.Predmet.ProtustrankaFormatedOIB_1">  Prehrambena industrija KLAS d. d. "u stečaju", OIB 65742611374</derivirana_varijabla>
  </DomainObject.Predmet.ProtustrankaFormatedOIB>
  <DomainObject.Predmet.ProtustrankaFormatedWithAdress>
    <izvorni_sadrzaj> Prehrambena industrija KLAS d. d. "u stečaju", Urije/bb, 35400 Nova Gradiška</izvorni_sadrzaj>
    <derivirana_varijabla naziv="DomainObject.Predmet.ProtustrankaFormatedWithAdress_1"> Prehrambena industrija KLAS d. d. "u stečaju", Urije/bb, 35400 Nova Gradiška</derivirana_varijabla>
  </DomainObject.Predmet.ProtustrankaFormatedWithAdress>
  <DomainObject.Predmet.ProtustrankaFormatedWithAdressOIB>
    <izvorni_sadrzaj> Prehrambena industrija KLAS d. d. "u stečaju", OIB 65742611374, Urije/bb, 35400 Nova Gradiška</izvorni_sadrzaj>
    <derivirana_varijabla naziv="DomainObject.Predmet.ProtustrankaFormatedWithAdressOIB_1"> Prehrambena industrija KLAS d. d. "u stečaju", OIB 65742611374, Urije/bb, 35400 Nova Gradiška</derivirana_varijabla>
  </DomainObject.Predmet.ProtustrankaFormatedWithAdressOIB>
  <DomainObject.Predmet.ProtustrankaWithAdress>
    <izvorni_sadrzaj>Prehrambena industrija KLAS d. d. "u stečaju" Urije/bb, 35400 Nova Gradiška</izvorni_sadrzaj>
    <derivirana_varijabla naziv="DomainObject.Predmet.ProtustrankaWithAdress_1">Prehrambena industrija KLAS d. d. "u stečaju" Urije/bb, 35400 Nova Gradiška</derivirana_varijabla>
  </DomainObject.Predmet.ProtustrankaWithAdress>
  <DomainObject.Predmet.ProtustrankaWithAdressOIB>
    <izvorni_sadrzaj>Prehrambena industrija KLAS d. d. "u stečaju", OIB 65742611374, Urije/bb, 35400 Nova Gradiška</izvorni_sadrzaj>
    <derivirana_varijabla naziv="DomainObject.Predmet.ProtustrankaWithAdressOIB_1">Prehrambena industrija KLAS d. d. "u stečaju", OIB 65742611374, Urije/bb, 35400 Nova Gradiška</derivirana_varijabla>
  </DomainObject.Predmet.ProtustrankaWithAdressOIB>
  <DomainObject.Predmet.ProtustrankaNazivFormated>
    <izvorni_sadrzaj>Prehrambena industrija KLAS d. d. "u stečaju"</izvorni_sadrzaj>
    <derivirana_varijabla naziv="DomainObject.Predmet.ProtustrankaNazivFormated_1">Prehrambena industrija KLAS d. d. "u stečaju"</derivirana_varijabla>
  </DomainObject.Predmet.ProtustrankaNazivFormated>
  <DomainObject.Predmet.ProtustrankaNazivFormatedOIB>
    <izvorni_sadrzaj>Prehrambena industrija KLAS d. d. "u stečaju", OIB 65742611374</izvorni_sadrzaj>
    <derivirana_varijabla naziv="DomainObject.Predmet.ProtustrankaNazivFormatedOIB_1">Prehrambena industrija KLAS d. d. "u stečaju", OIB 65742611374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KORBAR i dr. radnici</izvorni_sadrzaj>
    <derivirana_varijabla naziv="DomainObject.Predmet.StrankaFormated_1">  TOMISLAV KORBAR i dr. radnici</derivirana_varijabla>
  </DomainObject.Predmet.StrankaFormated>
  <DomainObject.Predmet.StrankaFormatedOIB>
    <izvorni_sadrzaj>  TOMISLAV KORBAR i dr. radnici</izvorni_sadrzaj>
    <derivirana_varijabla naziv="DomainObject.Predmet.StrankaFormatedOIB_1">  TOMISLAV KORBAR i dr. radnici</derivirana_varijabla>
  </DomainObject.Predmet.StrankaFormatedOIB>
  <DomainObject.Predmet.StrankaFormatedWithAdress>
    <izvorni_sadrzaj> TOMISLAV KORBAR i dr. radnici, </izvorni_sadrzaj>
    <derivirana_varijabla naziv="DomainObject.Predmet.StrankaFormatedWithAdress_1"> TOMISLAV KORBAR i dr. radnici, </derivirana_varijabla>
  </DomainObject.Predmet.StrankaFormatedWithAdress>
  <DomainObject.Predmet.StrankaFormatedWithAdressOIB>
    <izvorni_sadrzaj> TOMISLAV KORBAR i dr. radnici, </izvorni_sadrzaj>
    <derivirana_varijabla naziv="DomainObject.Predmet.StrankaFormatedWithAdressOIB_1"> TOMISLAV KORBAR i dr. radnici, </derivirana_varijabla>
  </DomainObject.Predmet.StrankaFormatedWithAdressOIB>
  <DomainObject.Predmet.StrankaWithAdress>
    <izvorni_sadrzaj>TOMISLAV KORBAR i dr. radnici </izvorni_sadrzaj>
    <derivirana_varijabla naziv="DomainObject.Predmet.StrankaWithAdress_1">TOMISLAV KORBAR i dr. radnici </derivirana_varijabla>
  </DomainObject.Predmet.StrankaWithAdress>
  <DomainObject.Predmet.StrankaWithAdressOIB>
    <izvorni_sadrzaj>TOMISLAV KORBAR i dr. radnici, </izvorni_sadrzaj>
    <derivirana_varijabla naziv="DomainObject.Predmet.StrankaWithAdressOIB_1">TOMISLAV KORBAR i dr. radnici, </derivirana_varijabla>
  </DomainObject.Predmet.StrankaWithAdressOIB>
  <DomainObject.Predmet.StrankaNazivFormated>
    <izvorni_sadrzaj>TOMISLAV KORBAR i dr. radnici</izvorni_sadrzaj>
    <derivirana_varijabla naziv="DomainObject.Predmet.StrankaNazivFormated_1">TOMISLAV KORBAR i dr. radnici</derivirana_varijabla>
  </DomainObject.Predmet.StrankaNazivFormated>
  <DomainObject.Predmet.StrankaNazivFormatedOIB>
    <izvorni_sadrzaj>TOMISLAV KORBAR i dr. radnici</izvorni_sadrzaj>
    <derivirana_varijabla naziv="DomainObject.Predmet.StrankaNazivFormatedOIB_1">TOMISLAV KORBAR i dr. radnici</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TOMISLAV KORBAR i dr. radnici</item>
    </izvorni_sadrzaj>
    <derivirana_varijabla naziv="DomainObject.Predmet.StrankaListFormated_1">
      <item>TOMISLAV KORBAR i dr. radnici</item>
    </derivirana_varijabla>
  </DomainObject.Predmet.StrankaListFormated>
  <DomainObject.Predmet.StrankaListFormatedOIB>
    <izvorni_sadrzaj>
      <item>TOMISLAV KORBAR i dr. radnici</item>
    </izvorni_sadrzaj>
    <derivirana_varijabla naziv="DomainObject.Predmet.StrankaListFormatedOIB_1">
      <item>TOMISLAV KORBAR i dr. radnici</item>
    </derivirana_varijabla>
  </DomainObject.Predmet.StrankaListFormatedOIB>
  <DomainObject.Predmet.StrankaListFormatedWithAdress>
    <izvorni_sadrzaj>
      <item>TOMISLAV KORBAR i dr. radnici, </item>
    </izvorni_sadrzaj>
    <derivirana_varijabla naziv="DomainObject.Predmet.StrankaListFormatedWithAdress_1">
      <item>TOMISLAV KORBAR i dr. radnici, </item>
    </derivirana_varijabla>
  </DomainObject.Predmet.StrankaListFormatedWithAdress>
  <DomainObject.Predmet.StrankaListFormatedWithAdressOIB>
    <izvorni_sadrzaj>
      <item>TOMISLAV KORBAR i dr. radnici, </item>
    </izvorni_sadrzaj>
    <derivirana_varijabla naziv="DomainObject.Predmet.StrankaListFormatedWithAdressOIB_1">
      <item>TOMISLAV KORBAR i dr. radnici, </item>
    </derivirana_varijabla>
  </DomainObject.Predmet.StrankaListFormatedWithAdressOIB>
  <DomainObject.Predmet.StrankaListNazivFormated>
    <izvorni_sadrzaj>
      <item>TOMISLAV KORBAR i dr. radnici</item>
    </izvorni_sadrzaj>
    <derivirana_varijabla naziv="DomainObject.Predmet.StrankaListNazivFormated_1">
      <item>TOMISLAV KORBAR i dr. radnici</item>
    </derivirana_varijabla>
  </DomainObject.Predmet.StrankaListNazivFormated>
  <DomainObject.Predmet.StrankaListNazivFormatedOIB>
    <izvorni_sadrzaj>
      <item>TOMISLAV KORBAR i dr. radnici</item>
    </izvorni_sadrzaj>
    <derivirana_varijabla naziv="DomainObject.Predmet.StrankaListNazivFormatedOIB_1">
      <item>TOMISLAV KORBAR i dr. radnici</item>
    </derivirana_varijabla>
  </DomainObject.Predmet.StrankaListNazivFormatedOIB>
  <DomainObject.Predmet.ProtuStrankaListFormated>
    <izvorni_sadrzaj>
      <item>Prehrambena industrija KLAS d. d. "u stečaju"</item>
    </izvorni_sadrzaj>
    <derivirana_varijabla naziv="DomainObject.Predmet.ProtuStrankaListFormated_1">
      <item>Prehrambena industrija KLAS d. d. "u stečaju"</item>
    </derivirana_varijabla>
  </DomainObject.Predmet.ProtuStrankaListFormated>
  <DomainObject.Predmet.ProtuStrankaListFormatedOIB>
    <izvorni_sadrzaj>
      <item>Prehrambena industrija KLAS d. d. "u stečaju", OIB 65742611374</item>
    </izvorni_sadrzaj>
    <derivirana_varijabla naziv="DomainObject.Predmet.ProtuStrankaListFormatedOIB_1">
      <item>Prehrambena industrija KLAS d. d. "u stečaju", OIB 65742611374</item>
    </derivirana_varijabla>
  </DomainObject.Predmet.ProtuStrankaListFormatedOIB>
  <DomainObject.Predmet.ProtuStrankaListFormatedWithAdress>
    <izvorni_sadrzaj>
      <item>Prehrambena industrija KLAS d. d. "u stečaju", Urije/bb, 35400 Nova Gradiška</item>
    </izvorni_sadrzaj>
    <derivirana_varijabla naziv="DomainObject.Predmet.ProtuStrankaListFormatedWithAdress_1">
      <item>Prehrambena industrija KLAS d. d. "u stečaju", Urije/bb, 35400 Nova Gradiška</item>
    </derivirana_varijabla>
  </DomainObject.Predmet.ProtuStrankaListFormatedWithAdress>
  <DomainObject.Predmet.ProtuStrankaListFormatedWithAdressOIB>
    <izvorni_sadrzaj>
      <item>Prehrambena industrija KLAS d. d. "u stečaju", OIB 65742611374, Urije/bb, 35400 Nova Gradiška</item>
    </izvorni_sadrzaj>
    <derivirana_varijabla naziv="DomainObject.Predmet.ProtuStrankaListFormatedWithAdressOIB_1">
      <item>Prehrambena industrija KLAS d. d. "u stečaju", OIB 65742611374, Urije/bb, 35400 Nova Gradiška</item>
    </derivirana_varijabla>
  </DomainObject.Predmet.ProtuStrankaListFormatedWithAdressOIB>
  <DomainObject.Predmet.ProtuStrankaListNazivFormated>
    <izvorni_sadrzaj>
      <item>Prehrambena industrija KLAS d. d. "u stečaju"</item>
    </izvorni_sadrzaj>
    <derivirana_varijabla naziv="DomainObject.Predmet.ProtuStrankaListNazivFormated_1">
      <item>Prehrambena industrija KLAS d. d. "u stečaju"</item>
    </derivirana_varijabla>
  </DomainObject.Predmet.ProtuStrankaListNazivFormated>
  <DomainObject.Predmet.ProtuStrankaListNazivFormatedOIB>
    <izvorni_sadrzaj>
      <item>Prehrambena industrija KLAS d. d. "u stečaju", OIB 65742611374</item>
    </izvorni_sadrzaj>
    <derivirana_varijabla naziv="DomainObject.Predmet.ProtuStrankaListNazivFormatedOIB_1">
      <item>Prehrambena industrija KLAS d. d. "u stečaju", OIB 65742611374</item>
    </derivirana_varijabla>
  </DomainObject.Predmet.ProtuStrankaListNazivFormatedOIB>
  <DomainObject.Predmet.OstaliListFormated>
    <izvorni_sadrzaj>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OstaliListFormated_1">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OstaliListFormated>
  <DomainObject.Predmet.OstaliListFormatedOIB>
    <izvorni_sadrzaj>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OstaliListFormatedOIB_1">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OstaliListFormatedOIB>
  <DomainObject.Predmet.OstaliListFormatedWithAdress>
    <izvorni_sadrzaj>
      <item>ZAGREBAČKA BANKA d.d. ZAGREB, TRG BANA J.JELAČIĆA 10, 10000 Zagreb</item>
      <item>VLADIMIR MAJETIĆ, J. Haulke 12, 35400 Nova Gradiška</item>
      <item>MATO KRIŽIĆ, Trg K. Tomislava 1, 35400 Nova Gradiška</item>
      <item>MAJSAN d.o.o. KORČULA, Soline b.b., 20260 Korčula</item>
      <item>EKO IMANJE MAVROVIĆ d.o.o.,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OstaliListFormatedWithAdress_1">
      <item>ZAGREBAČKA BANKA d.d. ZAGREB, TRG BANA J.JELAČIĆA 10, 10000 Zagreb</item>
      <item>VLADIMIR MAJETIĆ, J. Haulke 12, 35400 Nova Gradiška</item>
      <item>MATO KRIŽIĆ, Trg K. Tomislava 1, 35400 Nova Gradiška</item>
      <item>MAJSAN d.o.o. KORČULA, Soline b.b., 20260 Korčula</item>
      <item>EKO IMANJE MAVROVIĆ d.o.o.,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OstaliListFormatedWithAdress>
  <DomainObject.Predmet.OstaliListFormatedWithAdressOIB>
    <izvorni_sadrzaj>
      <item>ZAGREBAČKA BANKA d.d. ZAGREB, OIB 92963223473, TRG BANA J.JELAČIĆA 10, 10000 Zagreb</item>
      <item>VLADIMIR MAJETIĆ, J. Haulke 12, 35400 Nova Gradiška</item>
      <item>MATO KRIŽIĆ, Trg K. Tomislava 1, 35400 Nova Gradiška</item>
      <item>MAJSAN d.o.o. KORČULA, OIB 24992412511, Soline b.b., 20260 Korčula</item>
      <item>EKO IMANJE MAVROVIĆ d.o.o., OIB 07135129238,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OIB 32894922284,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OstaliListFormatedWithAdressOIB_1">
      <item>ZAGREBAČKA BANKA d.d. ZAGREB, OIB 92963223473, TRG BANA J.JELAČIĆA 10, 10000 Zagreb</item>
      <item>VLADIMIR MAJETIĆ, J. Haulke 12, 35400 Nova Gradiška</item>
      <item>MATO KRIŽIĆ, Trg K. Tomislava 1, 35400 Nova Gradiška</item>
      <item>MAJSAN d.o.o. KORČULA, OIB 24992412511, Soline b.b., 20260 Korčula</item>
      <item>EKO IMANJE MAVROVIĆ d.o.o., OIB 07135129238, Sloboština 45, 34322 Brestovac</item>
      <item>PPDIV ZAGREB DARKO ČAVRAK, Lj. Posavskog 5, 10000 Zagreb</item>
      <item>PETAR VUKOVIĆ, Prvča 84, 35400 Nova Gradiška</item>
      <item>RUŽICA ZAMAJIĆ, Slavonija I, 35000 Slavonski Brod</item>
      <item>Renata Karamatić, odvj.Zagreb</item>
      <item>FIMA VALIDUS d.o.o, u stečaju Varaždin, Anina 2, 42000 Varaždin</item>
      <item>MF POREZNA UPRAVA PODRUČNI URED Slav.Brod, a, 35000 Slavonski Brod</item>
      <item>Predrag Filajdić, OIB 32894922284, Luke Lukića 65, 35000 Slavonski Brod</item>
      <item>Nenad Homar, steč.uprav. Koprivnica, Dravska 1, 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OstaliListFormatedWithAdressOIB>
  <DomainObject.Predmet.OstaliListNazivFormated>
    <izvorni_sadrzaj>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OstaliListNazivFormated_1">
      <item>ZAGREBAČKA BANKA d.d. ZAGREB</item>
      <item>VLADIMIR MAJETIĆ</item>
      <item>MATO KRIŽIĆ</item>
      <item>MAJSAN d.o.o. KORČULA</item>
      <item>EKO IMANJE MAVROVIĆ d.o.o.</item>
      <item>PPDIV ZAGREB DARKO ČAVRAK</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OstaliListNazivFormated>
  <DomainObject.Predmet.OstaliListNazivFormatedOIB>
    <izvorni_sadrzaj>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OstaliListNazivFormatedOIB_1">
      <item>ZAGREBAČKA BANKA d.d. ZAGREB, OIB 92963223473</item>
      <item>VLADIMIR MAJETIĆ</item>
      <item>MATO KRIŽIĆ</item>
      <item>MAJSAN d.o.o. KORČULA, OIB 24992412511</item>
      <item>EKO IMANJE MAVROVIĆ d.o.o., OIB 07135129238</item>
      <item>PPDIV ZAGREB DARKO ČAVRAK</item>
      <item>PETAR VUKOVIĆ</item>
      <item>RUŽICA ZAMAJIĆ</item>
      <item>Renata Karamatić, odvj.Zagreb</item>
      <item>FIMA VALIDUS d.o.o, u stečaju Varaždin</item>
      <item>MF POREZNA UPRAVA PODRUČNI URED Slav.Brod</item>
      <item>Predrag Filajdić, OIB 32894922284</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TOMISLAV KORBAR i dr. radnici</izvorni_sadrzaj>
    <derivirana_varijabla naziv="DomainObject.Predmet.StrankaIDrugi_1">TOMISLAV KORBAR i dr. radnici</derivirana_varijabla>
  </DomainObject.Predmet.StrankaIDrugi>
  <DomainObject.Predmet.ProtustrankaIDrugi>
    <izvorni_sadrzaj>Prehrambena industrija KLAS d. d. "u stečaju"</izvorni_sadrzaj>
    <derivirana_varijabla naziv="DomainObject.Predmet.ProtustrankaIDrugi_1">Prehrambena industrija KLAS d. d. "u stečaju"</derivirana_varijabla>
  </DomainObject.Predmet.ProtustrankaIDrugi>
  <DomainObject.Predmet.StrankaIDrugiAdressOIB>
    <izvorni_sadrzaj>TOMISLAV KORBAR i dr. radnici, </izvorni_sadrzaj>
    <derivirana_varijabla naziv="DomainObject.Predmet.StrankaIDrugiAdressOIB_1">TOMISLAV KORBAR i dr. radnici, </derivirana_varijabla>
  </DomainObject.Predmet.StrankaIDrugiAdressOIB>
  <DomainObject.Predmet.ProtustrankaIDrugiAdressOIB>
    <izvorni_sadrzaj>Prehrambena industrija KLAS d. d. "u stečaju", OIB 65742611374, Urije/bb, 35400 Nova Gradiška</izvorni_sadrzaj>
    <derivirana_varijabla naziv="DomainObject.Predmet.ProtustrankaIDrugiAdressOIB_1">Prehrambena industrija KLAS d. d. "u stečaju", OIB 65742611374, Urije/bb,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Prehrambena industrija KLAS d. d. "u stečaju"</item>
      <item>ZAGREBAČKA BANKA d.d. ZAGREB</item>
      <item>VLADIMIR MAJETIĆ</item>
      <item>MATO KRIŽIĆ</item>
      <item>MAJSAN d.o.o. KORČULA</item>
      <item>EKO IMANJE MAVROVIĆ d.o.o.</item>
      <item>PPDIV ZAGREB DARKO ČAVRAK</item>
      <item>TOMISLAV KORBAR i dr. radnici</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SudioniciListNaziv_1">
      <item>Prehrambena industrija KLAS d. d. "u stečaju"</item>
      <item>ZAGREBAČKA BANKA d.d. ZAGREB</item>
      <item>VLADIMIR MAJETIĆ</item>
      <item>MATO KRIŽIĆ</item>
      <item>MAJSAN d.o.o. KORČULA</item>
      <item>EKO IMANJE MAVROVIĆ d.o.o.</item>
      <item>PPDIV ZAGREB DARKO ČAVRAK</item>
      <item>TOMISLAV KORBAR i dr. radnici</item>
      <item>PETAR VUKOVIĆ</item>
      <item>RUŽICA ZAMAJIĆ</item>
      <item>Renata Karamatić, odvj.Zagreb</item>
      <item>FIMA VALIDUS d.o.o, u stečaju Varaždin</item>
      <item>MF POREZNA UPRAVA PODRUČNI URED Slav.Brod</item>
      <item>Predrag Filajdić</item>
      <item>Nenad Homar, steč.uprav.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SudioniciListNaziv>
  <DomainObject.Predmet.SudioniciListAdressOIB>
    <izvorni_sadrzaj>
      <item>Prehrambena industrija KLAS d. d. "u stečaju", OIB 65742611374, Urije/bb,35400 Nova Gradiška</item>
      <item>ZAGREBAČKA BANKA d.d. ZAGREB, OIB 92963223473, TRG BANA J.JELAČIĆA 10,10000 Zagreb</item>
      <item>VLADIMIR MAJETIĆ, J. Haulke 12,35400 Nova Gradiška</item>
      <item>MATO KRIŽIĆ, Trg K. Tomislava 1,35400 Nova Gradiška</item>
      <item>MAJSAN d.o.o. KORČULA, OIB 24992412511, Soline b.b.,20260 Korčula</item>
      <item>EKO IMANJE MAVROVIĆ d.o.o., OIB 07135129238, Sloboština 45,34322 Brestovac</item>
      <item>PPDIV ZAGREB DARKO ČAVRAK, Lj. Posavskog 5,10000 Zagreb</item>
      <item>TOMISLAV KORBAR i dr. radnici, </item>
      <item>PETAR VUKOVIĆ, Prvča 84,35400 Nova Gradiška</item>
      <item>RUŽICA ZAMAJIĆ, Slavonija I,35000 Slavonski Brod</item>
      <item>Renata Karamatić, odvj.Zagreb</item>
      <item>FIMA VALIDUS d.o.o, u stečaju Varaždin, Anina 2,42000 Varaždin</item>
      <item>MF POREZNA UPRAVA PODRUČNI URED Slav.Brod, a,35000 Slavonski Brod</item>
      <item>Predrag Filajdić, OIB 32894922284, Luke Lukića 65,35000 Slavonski Brod</item>
      <item>Nenad Homar, steč.uprav. Koprivnica, Dravska 1,48000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izvorni_sadrzaj>
    <derivirana_varijabla naziv="DomainObject.Predmet.SudioniciListAdressOIB_1">
      <item>Prehrambena industrija KLAS d. d. "u stečaju", OIB 65742611374, Urije/bb,35400 Nova Gradiška</item>
      <item>ZAGREBAČKA BANKA d.d. ZAGREB, OIB 92963223473, TRG BANA J.JELAČIĆA 10,10000 Zagreb</item>
      <item>VLADIMIR MAJETIĆ, J. Haulke 12,35400 Nova Gradiška</item>
      <item>MATO KRIŽIĆ, Trg K. Tomislava 1,35400 Nova Gradiška</item>
      <item>MAJSAN d.o.o. KORČULA, OIB 24992412511, Soline b.b.,20260 Korčula</item>
      <item>EKO IMANJE MAVROVIĆ d.o.o., OIB 07135129238, Sloboština 45,34322 Brestovac</item>
      <item>PPDIV ZAGREB DARKO ČAVRAK, Lj. Posavskog 5,10000 Zagreb</item>
      <item>TOMISLAV KORBAR i dr. radnici, </item>
      <item>PETAR VUKOVIĆ, Prvča 84,35400 Nova Gradiška</item>
      <item>RUŽICA ZAMAJIĆ, Slavonija I,35000 Slavonski Brod</item>
      <item>Renata Karamatić, odvj.Zagreb</item>
      <item>FIMA VALIDUS d.o.o, u stečaju Varaždin, Anina 2,42000 Varaždin</item>
      <item>MF POREZNA UPRAVA PODRUČNI URED Slav.Brod, a,35000 Slavonski Brod</item>
      <item>Predrag Filajdić, OIB 32894922284, Luke Lukića 65,35000 Slavonski Brod</item>
      <item>Nenad Homar, steč.uprav. Koprivnica, Dravska 1,48000 Koprivnica</item>
      <item>Silva Poljanec, Zagrebačka banka d.d. Zagreb</item>
      <item>Gorana Klepač, ŽDO Sl.Brod</item>
      <item>Vlado Bićanić, Nova Gradiška</item>
      <item>Ana Letinčić Afgan, odvj.Zagreb</item>
      <item>Vesna Lazarić,zamj.ŽDO Građ.ur.odjel</item>
      <item>Garijel Zovak, ŽDO Sl.Brod</item>
      <item>Nikolina Dubiel</item>
      <item>Tomislav Matošević</item>
      <item>Biljana Mataić</item>
      <item>MARIJA GAŠPAROVIĆ</item>
      <item>BRANKO JARIĆ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65742611374</item>
      <item>, OIB 92963223473</item>
      <item>, OIB null</item>
      <item>, OIB null</item>
      <item>, OIB 24992412511</item>
      <item>, OIB 07135129238</item>
      <item>, OIB null</item>
      <item>, OIB null</item>
      <item>, OIB null</item>
      <item>, OIB null</item>
      <item>, OIB null</item>
      <item>, OIB null</item>
      <item>, OIB null</item>
      <item>, OIB 32894922284</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65742611374</item>
      <item>, OIB 92963223473</item>
      <item>, OIB null</item>
      <item>, OIB null</item>
      <item>, OIB 24992412511</item>
      <item>, OIB 07135129238</item>
      <item>, OIB null</item>
      <item>, OIB null</item>
      <item>, OIB null</item>
      <item>, OIB null</item>
      <item>, OIB null</item>
      <item>, OIB null</item>
      <item>, OIB null</item>
      <item>, OIB 32894922284</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1075</properties:Words>
  <properties:Characters>6155</properties:Characters>
  <properties:Lines>135</properties:Lines>
  <properties:Paragraphs>52</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2017-07-10T07:05:00Z</dcterms:created>
  <dc:creator>Korisnik</dc:creator>
  <cp:lastModifiedBy>wsadmin</cp:lastModifiedBy>
  <cp:lastPrinted>2017-07-10T10:17:00Z</cp:lastPrinted>
  <dcterms:modified xmlns:xsi="http://www.w3.org/2001/XMLSchema-instance" xsi:type="dcterms:W3CDTF">2017-07-10T10:18:00Z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