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d7f15" w14:paraId="aad7f15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122922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St-6784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7B2D1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59780D" w:rsidRPr="0059780D">
        <w:t xml:space="preserve"> </w:t>
      </w:r>
      <w:r w:rsidR="0059780D" w:rsidRPr="0059780D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NEZAPOSLENIH REPUBLIKE HRVATSKE, Zagreb, Ive Tijardovića 2, OIB: 35392602236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62AEB">
        <w:rPr>
          <w:rFonts w:cs="Times New Roman" w:eastAsia="Times New Roman" w:hAnsi="Times New Roman" w:ascii="Times New Roman"/>
          <w:sz w:val="24"/>
          <w:szCs w:val="24"/>
          <w:lang w:eastAsia="hr-HR"/>
        </w:rPr>
        <w:t>dana 02. rujn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E66711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59780D" w:rsidRPr="0059780D">
        <w:t xml:space="preserve"> </w:t>
      </w:r>
      <w:r w:rsidR="0059780D" w:rsidRPr="0059780D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NEZAPOSLENIH REPUBLIKE HRVATSKE, Zagreb, Ive Tijardovića 2, OIB: 35392602236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751A3A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02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51A3A">
        <w:rPr>
          <w:rFonts w:cs="Times New Roman" w:eastAsia="Times New Roman" w:hAnsi="Times New Roman" w:ascii="Times New Roman"/>
          <w:sz w:val="24"/>
          <w:szCs w:val="24"/>
          <w:lang w:eastAsia="hr-HR"/>
        </w:rPr>
        <w:t>rujn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751A3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12</w:t>
      </w:r>
      <w:r w:rsidR="009F27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</w:t>
      </w:r>
      <w:r w:rsidR="00F474CC">
        <w:rPr>
          <w:rFonts w:cs="Times New Roman" w:eastAsia="Times New Roman" w:hAnsi="Times New Roman" w:ascii="Times New Roman"/>
          <w:sz w:val="24"/>
          <w:szCs w:val="24"/>
          <w:lang w:eastAsia="hr-HR"/>
        </w:rPr>
        <w:t>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</w:t>
      </w:r>
      <w:r w:rsidR="00751A3A">
        <w:rPr>
          <w:rFonts w:cs="Times New Roman" w:eastAsia="Times New Roman" w:hAnsi="Times New Roman" w:ascii="Times New Roman"/>
          <w:sz w:val="24"/>
          <w:szCs w:val="24"/>
          <w:lang w:eastAsia="hr-HR"/>
        </w:rPr>
        <w:t>tranici e-Oglasna ploča ovog sud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AB5482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B5482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F62AEB" w:rsidRPr="00F62A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4A88">
        <w:rPr>
          <w:rFonts w:cs="Times New Roman" w:eastAsia="Times New Roman" w:hAnsi="Times New Roman" w:ascii="Times New Roman"/>
          <w:sz w:val="24"/>
          <w:szCs w:val="24"/>
          <w:lang w:eastAsia="hr-HR"/>
        </w:rPr>
        <w:t>Marijan Drljanovčan</w:t>
      </w:r>
      <w:r w:rsidR="00F62A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4A88">
        <w:rPr>
          <w:rFonts w:cs="Times New Roman" w:eastAsia="Times New Roman" w:hAnsi="Times New Roman" w:ascii="Times New Roman"/>
          <w:sz w:val="24"/>
          <w:szCs w:val="24"/>
          <w:lang w:eastAsia="hr-HR"/>
        </w:rPr>
        <w:t>Antuna Mihanovića 131</w:t>
      </w:r>
      <w:r w:rsidR="00F62A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4A88">
        <w:rPr>
          <w:rFonts w:cs="Times New Roman" w:eastAsia="Times New Roman" w:hAnsi="Times New Roman" w:ascii="Times New Roman"/>
          <w:sz w:val="24"/>
          <w:szCs w:val="24"/>
          <w:lang w:eastAsia="hr-HR"/>
        </w:rPr>
        <w:t>Miholjanec</w:t>
      </w:r>
      <w:r w:rsidR="00F62A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E4A88">
        <w:rPr>
          <w:rFonts w:cs="Times New Roman" w:eastAsia="Times New Roman" w:hAnsi="Times New Roman" w:ascii="Times New Roman"/>
          <w:sz w:val="24"/>
          <w:szCs w:val="24"/>
          <w:lang w:eastAsia="hr-HR"/>
        </w:rPr>
        <w:t>49708160625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E66711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59780D" w:rsidRPr="0059780D">
        <w:t xml:space="preserve"> </w:t>
      </w:r>
      <w:r w:rsidR="0059780D" w:rsidRPr="0059780D">
        <w:rPr>
          <w:rFonts w:cs="Times New Roman" w:hAnsi="Times New Roman" w:ascii="Times New Roman"/>
          <w:sz w:val="24"/>
          <w:szCs w:val="24"/>
        </w:rPr>
        <w:t>UDRUGA NEZAPOSLENIH REPUBLIKE HRVATSKE, Zagreb, Ive Tijardovića 2, OIB: 35392602236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registra</w:t>
      </w:r>
      <w:r w:rsidR="00C424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udruga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5978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20</w:t>
      </w:r>
      <w:r w:rsidR="00751A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79632D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13. svibnja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79632D">
        <w:rPr>
          <w:rFonts w:cs="Times New Roman" w:eastAsia="Times New Roman" w:hAnsi="Times New Roman" w:ascii="Times New Roman"/>
          <w:sz w:val="24"/>
          <w:szCs w:val="20"/>
          <w:lang w:eastAsia="hr-HR"/>
        </w:rPr>
        <w:t>02. rujn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</w:t>
      </w:r>
    </w:p>
    <w:p w:rsidRDefault="0059780D" w:rsidP="00BF0F60" w:rsidR="0059780D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3.) Osobe ovlaštene za zastupanje dužnika</w:t>
      </w:r>
    </w:p>
    <w:p w:rsidRDefault="0059780D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.) Ministarstvo pravosuđa po ŽDO </w:t>
      </w:r>
      <w:r w:rsidR="004C4D4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</w:p>
    <w:p w:rsidRDefault="0059780D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.) </w:t>
      </w:r>
      <w:r w:rsidR="00C156C5">
        <w:rPr>
          <w:rFonts w:cs="Times New Roman" w:eastAsia="Times New Roman" w:hAnsi="Times New Roman" w:ascii="Times New Roman"/>
          <w:sz w:val="24"/>
          <w:szCs w:val="24"/>
          <w:lang w:eastAsia="hr-HR"/>
        </w:rPr>
        <w:t>Gradskom uredu za opću upravu Grada Zagreba</w:t>
      </w:r>
      <w:r w:rsidR="009F27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– po pravomoćnosti</w:t>
      </w:r>
    </w:p>
    <w:p w:rsidRDefault="0059780D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.) Mrežna stranica e-Oglasne ploče</w:t>
      </w:r>
    </w:p>
    <w:p w:rsidRDefault="0059780D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.) Porezna uprava</w:t>
      </w:r>
    </w:p>
    <w:p w:rsidRDefault="0059780D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F8235D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122922">
      <w:rPr>
        <w:rFonts w:cs="Times New Roman" w:hAnsi="Times New Roman" w:ascii="Times New Roman"/>
        <w:sz w:val="24"/>
        <w:szCs w:val="24"/>
      </w:rPr>
      <w:t>6784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1DCC"/>
    <w:rsid w:val="000154D7"/>
    <w:rsid w:val="000157AF"/>
    <w:rsid w:val="00034647"/>
    <w:rsid w:val="00054FF8"/>
    <w:rsid w:val="000934E6"/>
    <w:rsid w:val="00093E37"/>
    <w:rsid w:val="000A7B72"/>
    <w:rsid w:val="000C0DEB"/>
    <w:rsid w:val="000F3A15"/>
    <w:rsid w:val="0012132B"/>
    <w:rsid w:val="00122922"/>
    <w:rsid w:val="00131324"/>
    <w:rsid w:val="0017646E"/>
    <w:rsid w:val="001B6BD3"/>
    <w:rsid w:val="002242F1"/>
    <w:rsid w:val="00254826"/>
    <w:rsid w:val="00260DD3"/>
    <w:rsid w:val="0028717D"/>
    <w:rsid w:val="0029044E"/>
    <w:rsid w:val="002B5FFE"/>
    <w:rsid w:val="002B79EC"/>
    <w:rsid w:val="002D5756"/>
    <w:rsid w:val="00305A38"/>
    <w:rsid w:val="00314186"/>
    <w:rsid w:val="00342C52"/>
    <w:rsid w:val="003442E0"/>
    <w:rsid w:val="00354606"/>
    <w:rsid w:val="0037567F"/>
    <w:rsid w:val="00393011"/>
    <w:rsid w:val="003A1F20"/>
    <w:rsid w:val="003C0253"/>
    <w:rsid w:val="003C7C63"/>
    <w:rsid w:val="003F2428"/>
    <w:rsid w:val="00406ECB"/>
    <w:rsid w:val="00430377"/>
    <w:rsid w:val="00437103"/>
    <w:rsid w:val="00493332"/>
    <w:rsid w:val="004A01C5"/>
    <w:rsid w:val="004B7D7E"/>
    <w:rsid w:val="004C4D44"/>
    <w:rsid w:val="004E4A88"/>
    <w:rsid w:val="0050115D"/>
    <w:rsid w:val="00524620"/>
    <w:rsid w:val="005327D1"/>
    <w:rsid w:val="00552C1A"/>
    <w:rsid w:val="005605B4"/>
    <w:rsid w:val="00561BE2"/>
    <w:rsid w:val="0059603A"/>
    <w:rsid w:val="0059780D"/>
    <w:rsid w:val="005B506F"/>
    <w:rsid w:val="005C2874"/>
    <w:rsid w:val="00604F51"/>
    <w:rsid w:val="00630C13"/>
    <w:rsid w:val="0066158B"/>
    <w:rsid w:val="00665C1B"/>
    <w:rsid w:val="00677E0F"/>
    <w:rsid w:val="00692C6F"/>
    <w:rsid w:val="006A7C4C"/>
    <w:rsid w:val="0070453A"/>
    <w:rsid w:val="007068E7"/>
    <w:rsid w:val="00717D7B"/>
    <w:rsid w:val="007272BC"/>
    <w:rsid w:val="00741475"/>
    <w:rsid w:val="00741848"/>
    <w:rsid w:val="007437D3"/>
    <w:rsid w:val="00751A3A"/>
    <w:rsid w:val="007522CF"/>
    <w:rsid w:val="00757FB3"/>
    <w:rsid w:val="007659BE"/>
    <w:rsid w:val="00770E5E"/>
    <w:rsid w:val="00780BC8"/>
    <w:rsid w:val="00784810"/>
    <w:rsid w:val="007957A2"/>
    <w:rsid w:val="0079632D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51F31"/>
    <w:rsid w:val="00872421"/>
    <w:rsid w:val="008775C6"/>
    <w:rsid w:val="008A5503"/>
    <w:rsid w:val="008B2830"/>
    <w:rsid w:val="008B3BB1"/>
    <w:rsid w:val="008C3EF1"/>
    <w:rsid w:val="008D776D"/>
    <w:rsid w:val="00912C77"/>
    <w:rsid w:val="009607F2"/>
    <w:rsid w:val="0097744B"/>
    <w:rsid w:val="009C7AE2"/>
    <w:rsid w:val="009D1BD2"/>
    <w:rsid w:val="009F27C2"/>
    <w:rsid w:val="009F4A36"/>
    <w:rsid w:val="009F7260"/>
    <w:rsid w:val="00A15DB0"/>
    <w:rsid w:val="00A3609A"/>
    <w:rsid w:val="00A362F8"/>
    <w:rsid w:val="00A3741B"/>
    <w:rsid w:val="00A60064"/>
    <w:rsid w:val="00A7418E"/>
    <w:rsid w:val="00A7445F"/>
    <w:rsid w:val="00A9216D"/>
    <w:rsid w:val="00A97534"/>
    <w:rsid w:val="00AB5482"/>
    <w:rsid w:val="00AE5B6E"/>
    <w:rsid w:val="00AE5B91"/>
    <w:rsid w:val="00AE71B0"/>
    <w:rsid w:val="00B228D8"/>
    <w:rsid w:val="00B5409D"/>
    <w:rsid w:val="00B621A2"/>
    <w:rsid w:val="00B86677"/>
    <w:rsid w:val="00BA36F5"/>
    <w:rsid w:val="00BA6970"/>
    <w:rsid w:val="00BE3395"/>
    <w:rsid w:val="00BF0F60"/>
    <w:rsid w:val="00C04B48"/>
    <w:rsid w:val="00C0670D"/>
    <w:rsid w:val="00C1215A"/>
    <w:rsid w:val="00C156C5"/>
    <w:rsid w:val="00C3507A"/>
    <w:rsid w:val="00C40574"/>
    <w:rsid w:val="00C4061F"/>
    <w:rsid w:val="00C42443"/>
    <w:rsid w:val="00C537FD"/>
    <w:rsid w:val="00C64D92"/>
    <w:rsid w:val="00C814B1"/>
    <w:rsid w:val="00C94530"/>
    <w:rsid w:val="00C9607A"/>
    <w:rsid w:val="00CA6C01"/>
    <w:rsid w:val="00CB2608"/>
    <w:rsid w:val="00CC0EB5"/>
    <w:rsid w:val="00CD723D"/>
    <w:rsid w:val="00CE4F80"/>
    <w:rsid w:val="00CF5DC2"/>
    <w:rsid w:val="00D16D7D"/>
    <w:rsid w:val="00D20C23"/>
    <w:rsid w:val="00D2350D"/>
    <w:rsid w:val="00D40C44"/>
    <w:rsid w:val="00D4451C"/>
    <w:rsid w:val="00D8240A"/>
    <w:rsid w:val="00D82DC2"/>
    <w:rsid w:val="00D96D98"/>
    <w:rsid w:val="00DA38AC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A34EC"/>
    <w:rsid w:val="00EA5AEA"/>
    <w:rsid w:val="00EB17BD"/>
    <w:rsid w:val="00EB22F7"/>
    <w:rsid w:val="00EC61CA"/>
    <w:rsid w:val="00ED300E"/>
    <w:rsid w:val="00ED3E26"/>
    <w:rsid w:val="00F347E0"/>
    <w:rsid w:val="00F35FD2"/>
    <w:rsid w:val="00F474CC"/>
    <w:rsid w:val="00F47FCE"/>
    <w:rsid w:val="00F52D45"/>
    <w:rsid w:val="00F62AEB"/>
    <w:rsid w:val="00F654EA"/>
    <w:rsid w:val="00F70F02"/>
    <w:rsid w:val="00F8235D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F823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35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F8235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F8235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F8235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F823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35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F8235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F8235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F8235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24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6784</izvorni_sadrzaj>
    <derivirana_varijabla naziv="DomainObject.Predmet.Broj_1">6784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St-6784/2015</izvorni_sadrzaj>
    <derivirana_varijabla naziv="DomainObject.Predmet.OznakaBroj_1">St-6784/2015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NEZAPOSLENIH REPUBLIKE HRVATSKE zastupanog po punomoćniku Tamara Poduška; Antonio Martinec</izvorni_sadrzaj>
    <derivirana_varijabla naziv="DomainObject.Predmet.ProtustrankaFormated_1">  UDRUGA NEZAPOSLENIH REPUBLIKE HRVATSKE zastupanog po punomoćniku Tamara Poduška; Antonio Martinec</derivirana_varijabla>
  </DomainObject.Predmet.ProtustrankaFormated>
  <DomainObject.Predmet.ProtustrankaFormatedOIB>
    <izvorni_sadrzaj>  UDRUGA NEZAPOSLENIH REPUBLIKE HRVATSKE, OIB 35392602236 zastupanog po punomoćniku Tamara Poduška; Antonio Martinec</izvorni_sadrzaj>
    <derivirana_varijabla naziv="DomainObject.Predmet.ProtustrankaFormatedOIB_1">  UDRUGA NEZAPOSLENIH REPUBLIKE HRVATSKE, OIB 35392602236 zastupanog po punomoćniku Tamara Poduška; Antonio Martinec</derivirana_varijabla>
  </DomainObject.Predmet.ProtustrankaFormatedOIB>
  <DomainObject.Predmet.ProtustrankaFormatedWithAdress>
    <izvorni_sadrzaj> UDRUGA NEZAPOSLENIH REPUBLIKE HRVATSKE, IVE TIJARDOVIĆA 2, 10000 Zagreb zastupanog po punomoćniku Tamara Poduška; Antonio Martinec</izvorni_sadrzaj>
    <derivirana_varijabla naziv="DomainObject.Predmet.ProtustrankaFormatedWithAdress_1"> UDRUGA NEZAPOSLENIH REPUBLIKE HRVATSKE, IVE TIJARDOVIĆA 2, 10000 Zagreb zastupanog po punomoćniku Tamara Poduška; Antonio Martinec</derivirana_varijabla>
  </DomainObject.Predmet.ProtustrankaFormatedWithAdress>
  <DomainObject.Predmet.ProtustrankaFormatedWithAdressOIB>
    <izvorni_sadrzaj> UDRUGA NEZAPOSLENIH REPUBLIKE HRVATSKE, OIB 35392602236, IVE TIJARDOVIĆA 2, 10000 Zagreb zastupanog po punomoćniku Tamara Poduška; Antonio Martinec</izvorni_sadrzaj>
    <derivirana_varijabla naziv="DomainObject.Predmet.ProtustrankaFormatedWithAdressOIB_1"> UDRUGA NEZAPOSLENIH REPUBLIKE HRVATSKE, OIB 35392602236, IVE TIJARDOVIĆA 2, 10000 Zagreb zastupanog po punomoćniku Tamara Poduška; Antonio Martinec</derivirana_varijabla>
  </DomainObject.Predmet.ProtustrankaFormatedWithAdressOIB>
  <DomainObject.Predmet.ProtustrankaWithAdress>
    <izvorni_sadrzaj>UDRUGA NEZAPOSLENIH REPUBLIKE HRVATSKE IVE TIJARDOVIĆA 2, 10000 Zagreb</izvorni_sadrzaj>
    <derivirana_varijabla naziv="DomainObject.Predmet.ProtustrankaWithAdress_1">UDRUGA NEZAPOSLENIH REPUBLIKE HRVATSKE IVE TIJARDOVIĆA 2, 10000 Zagreb</derivirana_varijabla>
  </DomainObject.Predmet.ProtustrankaWithAdress>
  <DomainObject.Predmet.ProtustrankaWithAdressOIB>
    <izvorni_sadrzaj>UDRUGA NEZAPOSLENIH REPUBLIKE HRVATSKE, OIB 35392602236, IVE TIJARDOVIĆA 2, 10000 Zagreb</izvorni_sadrzaj>
    <derivirana_varijabla naziv="DomainObject.Predmet.ProtustrankaWithAdressOIB_1">UDRUGA NEZAPOSLENIH REPUBLIKE HRVATSKE, OIB 35392602236, IVE TIJARDOVIĆA 2, 10000 Zagreb</derivirana_varijabla>
  </DomainObject.Predmet.ProtustrankaWithAdressOIB>
  <DomainObject.Predmet.ProtustrankaNazivFormated>
    <izvorni_sadrzaj>UDRUGA NEZAPOSLENIH REPUBLIKE HRVATSKE</izvorni_sadrzaj>
    <derivirana_varijabla naziv="DomainObject.Predmet.ProtustrankaNazivFormated_1">UDRUGA NEZAPOSLENIH REPUBLIKE HRVATSKE</derivirana_varijabla>
  </DomainObject.Predmet.ProtustrankaNazivFormated>
  <DomainObject.Predmet.ProtustrankaNazivFormatedOIB>
    <izvorni_sadrzaj>UDRUGA NEZAPOSLENIH REPUBLIKE HRVATSKE, OIB 35392602236</izvorni_sadrzaj>
    <derivirana_varijabla naziv="DomainObject.Predmet.ProtustrankaNazivFormatedOIB_1">UDRUGA NEZAPOSLENIH REPUBLIKE HRVATSKE, OIB 35392602236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NEZAPOSLENIH REPUBLIKE HRVATSKE zastupanog po punomoćniku Tamara Poduška; Antonio Martinec</item>
    </izvorni_sadrzaj>
    <derivirana_varijabla naziv="DomainObject.Predmet.ProtuStrankaListFormated_1">
      <item>UDRUGA NEZAPOSLENIH REPUBLIKE HRVATSKE zastupanog po punomoćniku Tamara Poduška; Antonio Martinec</item>
    </derivirana_varijabla>
  </DomainObject.Predmet.ProtuStrankaListFormated>
  <DomainObject.Predmet.ProtuStrankaListFormatedOIB>
    <izvorni_sadrzaj>
      <item>UDRUGA NEZAPOSLENIH REPUBLIKE HRVATSKE, OIB 35392602236 zastupanog po punomoćniku Tamara Poduška; Antonio Martinec</item>
    </izvorni_sadrzaj>
    <derivirana_varijabla naziv="DomainObject.Predmet.ProtuStrankaListFormatedOIB_1">
      <item>UDRUGA NEZAPOSLENIH REPUBLIKE HRVATSKE, OIB 35392602236 zastupanog po punomoćniku Tamara Poduška; Antonio Martinec</item>
    </derivirana_varijabla>
  </DomainObject.Predmet.ProtuStrankaListFormatedOIB>
  <DomainObject.Predmet.ProtuStrankaListFormatedWithAdress>
    <izvorni_sadrzaj>
      <item>UDRUGA NEZAPOSLENIH REPUBLIKE HRVATSKE, IVE TIJARDOVIĆA 2, 10000 Zagreb zastupanog po punomoćniku Tamara Poduška; Antonio Martinec</item>
    </izvorni_sadrzaj>
    <derivirana_varijabla naziv="DomainObject.Predmet.ProtuStrankaListFormatedWithAdress_1">
      <item>UDRUGA NEZAPOSLENIH REPUBLIKE HRVATSKE, IVE TIJARDOVIĆA 2, 10000 Zagreb zastupanog po punomoćniku Tamara Poduška; Antonio Martinec</item>
    </derivirana_varijabla>
  </DomainObject.Predmet.ProtuStrankaListFormatedWithAdress>
  <DomainObject.Predmet.ProtuStrankaListFormatedWithAdressOIB>
    <izvorni_sadrzaj>
      <item>UDRUGA NEZAPOSLENIH REPUBLIKE HRVATSKE, OIB 35392602236, IVE TIJARDOVIĆA 2, 10000 Zagreb zastupanog po punomoćniku Tamara Poduška; Antonio Martinec</item>
    </izvorni_sadrzaj>
    <derivirana_varijabla naziv="DomainObject.Predmet.ProtuStrankaListFormatedWithAdressOIB_1">
      <item>UDRUGA NEZAPOSLENIH REPUBLIKE HRVATSKE, OIB 35392602236, IVE TIJARDOVIĆA 2, 10000 Zagreb zastupanog po punomoćniku Tamara Poduška; Antonio Martinec</item>
    </derivirana_varijabla>
  </DomainObject.Predmet.ProtuStrankaListFormatedWithAdressOIB>
  <DomainObject.Predmet.ProtuStrankaListNazivFormated>
    <izvorni_sadrzaj>
      <item>UDRUGA NEZAPOSLENIH REPUBLIKE HRVATSKE</item>
    </izvorni_sadrzaj>
    <derivirana_varijabla naziv="DomainObject.Predmet.ProtuStrankaListNazivFormated_1">
      <item>UDRUGA NEZAPOSLENIH REPUBLIKE HRVATSKE</item>
    </derivirana_varijabla>
  </DomainObject.Predmet.ProtuStrankaListNazivFormated>
  <DomainObject.Predmet.ProtuStrankaListNazivFormatedOIB>
    <izvorni_sadrzaj>
      <item>UDRUGA NEZAPOSLENIH REPUBLIKE HRVATSKE, OIB 35392602236</item>
    </izvorni_sadrzaj>
    <derivirana_varijabla naziv="DomainObject.Predmet.ProtuStrankaListNazivFormatedOIB_1">
      <item>UDRUGA NEZAPOSLENIH REPUBLIKE HRVATSKE, OIB 35392602236</item>
    </derivirana_varijabla>
  </DomainObject.Predmet.ProtuStrankaListNazivFormatedOIB>
  <DomainObject.Predmet.OstaliListFormated>
    <izvorni_sadrzaj>
      <item>Tamara Poduška punomoćnik sudionika u postupku UDRUGA NEZAPOSLENIH REPUBLIKE HRVATSKE</item>
      <item>Antonio Martinec punomoćnik sudionika u postupku UDRUGA NEZAPOSLENIH REPUBLIKE HRVATSKE</item>
    </izvorni_sadrzaj>
    <derivirana_varijabla naziv="DomainObject.Predmet.OstaliListFormated_1">
      <item>Tamara Poduška punomoćnik sudionika u postupku UDRUGA NEZAPOSLENIH REPUBLIKE HRVATSKE</item>
      <item>Antonio Martinec punomoćnik sudionika u postupku UDRUGA NEZAPOSLENIH REPUBLIKE HRVATSKE</item>
    </derivirana_varijabla>
  </DomainObject.Predmet.OstaliListFormated>
  <DomainObject.Predmet.OstaliListFormatedOIB>
    <izvorni_sadrzaj>
      <item>Tamara Poduška, OIB 31263602384 punomoćnik sudionika u postupku UDRUGA NEZAPOSLENIH REPUBLIKE HRVATSKE</item>
      <item>Antonio Martinec, OIB 54395160481 punomoćnik sudionika u postupku UDRUGA NEZAPOSLENIH REPUBLIKE HRVATSKE</item>
    </izvorni_sadrzaj>
    <derivirana_varijabla naziv="DomainObject.Predmet.OstaliListFormatedOIB_1">
      <item>Tamara Poduška, OIB 31263602384 punomoćnik sudionika u postupku UDRUGA NEZAPOSLENIH REPUBLIKE HRVATSKE</item>
      <item>Antonio Martinec, OIB 54395160481 punomoćnik sudionika u postupku UDRUGA NEZAPOSLENIH REPUBLIKE HRVATSKE</item>
    </derivirana_varijabla>
  </DomainObject.Predmet.OstaliListFormatedOIB>
  <DomainObject.Predmet.OstaliListFormatedWithAdress>
    <izvorni_sadrzaj>
      <item>Tamara Poduška, Ulica Braće Cvetko 26, 10410 Turopolje punomoćnik sudionika u postupku UDRUGA NEZAPOSLENIH REPUBLIKE HRVATSKE</item>
      <item>Antonio Martinec, Mikulići Odvojak 27, 10000 Zagreb punomoćnik sudionika u postupku UDRUGA NEZAPOSLENIH REPUBLIKE HRVATSKE</item>
    </izvorni_sadrzaj>
    <derivirana_varijabla naziv="DomainObject.Predmet.OstaliListFormatedWithAdress_1">
      <item>Tamara Poduška, Ulica Braće Cvetko 26, 10410 Turopolje punomoćnik sudionika u postupku UDRUGA NEZAPOSLENIH REPUBLIKE HRVATSKE</item>
      <item>Antonio Martinec, Mikulići Odvojak 27, 10000 Zagreb punomoćnik sudionika u postupku UDRUGA NEZAPOSLENIH REPUBLIKE HRVATSKE</item>
    </derivirana_varijabla>
  </DomainObject.Predmet.OstaliListFormatedWithAdress>
  <DomainObject.Predmet.OstaliListFormatedWithAdressOIB>
    <izvorni_sadrzaj>
      <item>Tamara Poduška, OIB 31263602384, Ulica Braće Cvetko 26, 10410 Turopolje punomoćnik sudionika u postupku UDRUGA NEZAPOSLENIH REPUBLIKE HRVATSKE</item>
      <item>Antonio Martinec, OIB 54395160481, Mikulići Odvojak 27, 10000 Zagreb punomoćnik sudionika u postupku UDRUGA NEZAPOSLENIH REPUBLIKE HRVATSKE</item>
    </izvorni_sadrzaj>
    <derivirana_varijabla naziv="DomainObject.Predmet.OstaliListFormatedWithAdressOIB_1">
      <item>Tamara Poduška, OIB 31263602384, Ulica Braće Cvetko 26, 10410 Turopolje punomoćnik sudionika u postupku UDRUGA NEZAPOSLENIH REPUBLIKE HRVATSKE</item>
      <item>Antonio Martinec, OIB 54395160481, Mikulići Odvojak 27, 10000 Zagreb punomoćnik sudionika u postupku UDRUGA NEZAPOSLENIH REPUBLIKE HRVATSKE</item>
    </derivirana_varijabla>
  </DomainObject.Predmet.OstaliListFormatedWithAdressOIB>
  <DomainObject.Predmet.OstaliListNazivFormated>
    <izvorni_sadrzaj>
      <item>Tamara Poduška</item>
      <item>Antonio Martinec</item>
    </izvorni_sadrzaj>
    <derivirana_varijabla naziv="DomainObject.Predmet.OstaliListNazivFormated_1">
      <item>Tamara Poduška</item>
      <item>Antonio Martinec</item>
    </derivirana_varijabla>
  </DomainObject.Predmet.OstaliListNazivFormated>
  <DomainObject.Predmet.OstaliListNazivFormatedOIB>
    <izvorni_sadrzaj>
      <item>Tamara Poduška, OIB 31263602384</item>
      <item>Antonio Martinec, OIB 54395160481</item>
    </izvorni_sadrzaj>
    <derivirana_varijabla naziv="DomainObject.Predmet.OstaliListNazivFormatedOIB_1">
      <item>Tamara Poduška, OIB 31263602384</item>
      <item>Antonio Martinec, OIB 54395160481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NEZAPOSLENIH REPUBLIKE HRVATSKE</izvorni_sadrzaj>
    <derivirana_varijabla naziv="DomainObject.Predmet.ProtustrankaIDrugi_1">UDRUGA NEZAPOSLENIH REPUBLIKE HRVATSKE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UDRUGA NEZAPOSLENIH REPUBLIKE HRVATSKE, OIB 35392602236, IVE TIJARDOVIĆA 2, 10000 Zagreb</izvorni_sadrzaj>
    <derivirana_varijabla naziv="DomainObject.Predmet.ProtustrankaIDrugiAdressOIB_1">UDRUGA NEZAPOSLENIH REPUBLIKE HRVATSKE, OIB 35392602236, IVE TIJARDOVIĆA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NEZAPOSLENIH REPUBLIKE HRVATSKE</item>
      <item>Tamara Poduška</item>
      <item>Antonio Martinec</item>
    </izvorni_sadrzaj>
    <derivirana_varijabla naziv="DomainObject.Predmet.SudioniciListNaziv_1">
      <item>FINA Regionalni centar Zagreb</item>
      <item>UDRUGA NEZAPOSLENIH REPUBLIKE HRVATSKE</item>
      <item>Tamara Poduška</item>
      <item>Antonio Martinec</item>
    </derivirana_varijabla>
  </DomainObject.Predmet.SudioniciListNaziv>
  <DomainObject.Predmet.SudioniciListAdressOIB>
    <izvorni_sadrzaj>
      <item>FINA Regionalni centar Zagreb, OIB 85821130368, Trg svibanjskih žrtava 1995.1,10000 Zagreb</item>
      <item>UDRUGA NEZAPOSLENIH REPUBLIKE HRVATSKE, OIB 35392602236, IVE TIJARDOVIĆA 2,10000 Zagreb</item>
      <item>Tamara Poduška, OIB 31263602384, Ulica Braće Cvetko 26,10410 Turopolje</item>
      <item>Antonio Martinec, OIB 54395160481, Mikulići Odvojak 27,10000 Zagreb</item>
    </izvorni_sadrzaj>
    <derivirana_varijabla naziv="DomainObject.Predmet.SudioniciListAdressOIB_1">
      <item>FINA Regionalni centar Zagreb, OIB 85821130368, Trg svibanjskih žrtava 1995.1,10000 Zagreb</item>
      <item>UDRUGA NEZAPOSLENIH REPUBLIKE HRVATSKE, OIB 35392602236, IVE TIJARDOVIĆA 2,10000 Zagreb</item>
      <item>Tamara Poduška, OIB 31263602384, Ulica Braće Cvetko 26,10410 Turopolje</item>
      <item>Antonio Martinec, OIB 54395160481, Mikulići Odvojak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35392602236</item>
      <item>, OIB 31263602384</item>
      <item>, OIB 54395160481</item>
    </izvorni_sadrzaj>
    <derivirana_varijabla naziv="DomainObject.Predmet.SudioniciListNazivOIB_1">
      <item>, OIB 85821130368</item>
      <item>, OIB 35392602236</item>
      <item>, OIB 31263602384</item>
      <item>, OIB 54395160481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2816</properties:Characters>
  <properties:Lines>81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2016-09-02T07:39:00Z</dcterms:created>
  <dc:creator>Ivan Turčić</dc:creator>
  <cp:lastModifiedBy>Ivan Turčić</cp:lastModifiedBy>
  <dcterms:modified xmlns:xsi="http://www.w3.org/2001/XMLSchema-instance" xsi:type="dcterms:W3CDTF">2016-09-02T07:44:00Z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