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78c9" w14:paraId="30078c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084">
        <w:t>5 St-1105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</w:t>
      </w:r>
      <w:r w:rsidR="00011995">
        <w:t>a</w:t>
      </w:r>
      <w:r w:rsidR="00615084">
        <w:t xml:space="preserve"> DOMINO </w:t>
      </w:r>
      <w:r w:rsidR="001A3A0A">
        <w:t xml:space="preserve">d.o.o., </w:t>
      </w:r>
      <w:r w:rsidR="00615084">
        <w:t>Čakovec, Zinke Kunc 24</w:t>
      </w:r>
      <w:r w:rsidR="001A3A0A">
        <w:t xml:space="preserve">, </w:t>
      </w:r>
      <w:r w:rsidR="00740000">
        <w:t>M</w:t>
      </w:r>
      <w:r w:rsidR="00615084">
        <w:t>BS: 070055740</w:t>
      </w:r>
      <w:r w:rsidR="00956051">
        <w:t>, OIB:</w:t>
      </w:r>
      <w:r w:rsidR="00615084">
        <w:t xml:space="preserve"> 82064575306</w:t>
      </w:r>
      <w:r w:rsidR="00637444">
        <w:t xml:space="preserve">, dana </w:t>
      </w:r>
      <w:r w:rsidR="00956051">
        <w:t>18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91E9E" w:rsidRPr="00691E9E">
        <w:t xml:space="preserve"> </w:t>
      </w:r>
      <w:r w:rsidR="006D1A15">
        <w:t>dužn</w:t>
      </w:r>
      <w:r w:rsidR="00ED1B72">
        <w:t>ika</w:t>
      </w:r>
      <w:r w:rsidR="00615084" w:rsidRPr="00615084">
        <w:t xml:space="preserve"> </w:t>
      </w:r>
      <w:r w:rsidR="00615084">
        <w:t>DOMINO d.o.o., Čakovec, Zinke Kunc 24, MBS: 070055740, OIB: 82064575306</w:t>
      </w:r>
      <w:r w:rsidR="00740000">
        <w:t xml:space="preserve">, </w:t>
      </w:r>
      <w:r w:rsidR="00615084">
        <w:t xml:space="preserve">iznosi 69.885,04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 xml:space="preserve">oziva se </w:t>
      </w:r>
      <w:r w:rsidR="001A3A0A">
        <w:t>direktor dužnika</w:t>
      </w:r>
      <w:r w:rsidR="00615084">
        <w:t xml:space="preserve"> Tomislav Valjak</w:t>
      </w:r>
      <w:r w:rsidR="001A3A0A">
        <w:t>,</w:t>
      </w:r>
      <w:r w:rsidR="00615084">
        <w:t xml:space="preserve"> Čakovec, Zinke Kunc 24, OIB: 11637347983,</w:t>
      </w:r>
      <w:r w:rsidR="001A3A0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1A3A0A">
        <w:t>/</w:t>
      </w:r>
      <w:r w:rsidR="001A3A0A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BF396D" w:rsidP="00BF396D" w:rsidR="001A3A0A">
      <w:r>
        <w:t xml:space="preserve">             </w:t>
      </w:r>
      <w:r w:rsidR="004F7F56">
        <w:t xml:space="preserve">                             </w:t>
      </w:r>
      <w:r w:rsidR="00691E9E">
        <w:t xml:space="preserve"> </w:t>
      </w:r>
    </w:p>
    <w:p w:rsidRDefault="001A3A0A" w:rsidP="00BF396D" w:rsidR="0081351D" w:rsidRPr="006A424F">
      <w:r>
        <w:t xml:space="preserve">                                              </w:t>
      </w:r>
      <w:r w:rsidR="00BF396D">
        <w:t xml:space="preserve"> </w:t>
      </w:r>
      <w:r w:rsidR="0081351D">
        <w:t xml:space="preserve">U Varaždinu </w:t>
      </w:r>
      <w:r w:rsidR="00956051">
        <w:t>18</w:t>
      </w:r>
      <w:r w:rsidR="00740000">
        <w:t>. siječnja 2016</w:t>
      </w:r>
      <w:r w:rsidR="0081351D">
        <w:t>.</w:t>
      </w:r>
    </w:p>
    <w:p w:rsidRDefault="00D60907" w:rsidP="00D60907" w:rsidR="00D60907">
      <w:pPr>
        <w:jc w:val="both"/>
      </w:pPr>
    </w:p>
    <w:p w:rsidRDefault="001159F0" w:rsidR="004F7F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 w:rsidR="00BF396D">
        <w:t>udac:</w:t>
      </w:r>
    </w:p>
    <w:p w:rsidRDefault="004F7F56" w:rsidR="001A3A0A">
      <w:r>
        <w:t xml:space="preserve">                                                                                                        </w:t>
      </w:r>
    </w:p>
    <w:p w:rsidRDefault="001A3A0A" w:rsidR="001159F0">
      <w:r>
        <w:t xml:space="preserve">                                                                                                  </w:t>
      </w:r>
      <w:r w:rsidR="004F7F56">
        <w:t xml:space="preserve"> </w:t>
      </w:r>
      <w:r w:rsidR="00BF396D">
        <w:t xml:space="preserve">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9E0" w:rsidR="000459E0">
      <w:r>
        <w:separator/>
      </w:r>
    </w:p>
  </w:endnote>
  <w:endnote w:id="0" w:type="continuationSeparator">
    <w:p w:rsidRDefault="000459E0" w:rsidR="00045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9E0" w:rsidR="000459E0">
      <w:r>
        <w:separator/>
      </w:r>
    </w:p>
  </w:footnote>
  <w:footnote w:id="0" w:type="continuationSeparator">
    <w:p w:rsidRDefault="000459E0" w:rsidR="00045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1995"/>
    <w:rsid w:val="00014AF8"/>
    <w:rsid w:val="00025967"/>
    <w:rsid w:val="00044EEF"/>
    <w:rsid w:val="000459E0"/>
    <w:rsid w:val="000853E3"/>
    <w:rsid w:val="000D3AEC"/>
    <w:rsid w:val="000D41E5"/>
    <w:rsid w:val="000E1119"/>
    <w:rsid w:val="000E51F0"/>
    <w:rsid w:val="000F0403"/>
    <w:rsid w:val="000F2F9A"/>
    <w:rsid w:val="001159F0"/>
    <w:rsid w:val="00121DEA"/>
    <w:rsid w:val="00137D46"/>
    <w:rsid w:val="001A3A0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45DF5"/>
    <w:rsid w:val="003A7C72"/>
    <w:rsid w:val="003E2AE0"/>
    <w:rsid w:val="00400A96"/>
    <w:rsid w:val="00401A7F"/>
    <w:rsid w:val="00420F99"/>
    <w:rsid w:val="0047710E"/>
    <w:rsid w:val="00486659"/>
    <w:rsid w:val="00497129"/>
    <w:rsid w:val="004C1E71"/>
    <w:rsid w:val="004F0490"/>
    <w:rsid w:val="004F7F56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15084"/>
    <w:rsid w:val="0063224D"/>
    <w:rsid w:val="00637444"/>
    <w:rsid w:val="006377A6"/>
    <w:rsid w:val="00681E2B"/>
    <w:rsid w:val="00691E9E"/>
    <w:rsid w:val="00693CD2"/>
    <w:rsid w:val="006C1AAA"/>
    <w:rsid w:val="006D1A15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33038"/>
    <w:rsid w:val="00934D4D"/>
    <w:rsid w:val="00940790"/>
    <w:rsid w:val="00943931"/>
    <w:rsid w:val="009463BE"/>
    <w:rsid w:val="00956051"/>
    <w:rsid w:val="00982CC9"/>
    <w:rsid w:val="009D0C5B"/>
    <w:rsid w:val="00A00D9B"/>
    <w:rsid w:val="00A05A32"/>
    <w:rsid w:val="00A15E52"/>
    <w:rsid w:val="00A86085"/>
    <w:rsid w:val="00AF2C11"/>
    <w:rsid w:val="00AF462F"/>
    <w:rsid w:val="00B26931"/>
    <w:rsid w:val="00B34567"/>
    <w:rsid w:val="00B53FE0"/>
    <w:rsid w:val="00B62791"/>
    <w:rsid w:val="00B9668D"/>
    <w:rsid w:val="00B97476"/>
    <w:rsid w:val="00B97BE7"/>
    <w:rsid w:val="00BA14F9"/>
    <w:rsid w:val="00BB6955"/>
    <w:rsid w:val="00BF396D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ED1B72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D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4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D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d.o.o. za trgovinu</izvorni_sadrzaj>
    <derivirana_varijabla naziv="DomainObject.Predmet.ProtustrankaFormated_1">  DOMINO d.o.o. za trgovinu</derivirana_varijabla>
  </DomainObject.Predmet.ProtustrankaFormated>
  <DomainObject.Predmet.ProtustrankaFormatedOIB>
    <izvorni_sadrzaj>  DOMINO d.o.o. za trgovinu, OIB 82064575306</izvorni_sadrzaj>
    <derivirana_varijabla naziv="DomainObject.Predmet.ProtustrankaFormatedOIB_1">  DOMINO d.o.o. za trgovinu, OIB 82064575306</derivirana_varijabla>
  </DomainObject.Predmet.ProtustrankaFormatedOIB>
  <DomainObject.Predmet.ProtustrankaFormatedWithAdress>
    <izvorni_sadrzaj> DOMINO d.o.o. za trgovinu, Zinke Kunc 24, 40000 Čakovec</izvorni_sadrzaj>
    <derivirana_varijabla naziv="DomainObject.Predmet.ProtustrankaFormatedWithAdress_1"> DOMINO d.o.o. za trgovinu, Zinke Kunc 24, 40000 Čakovec</derivirana_varijabla>
  </DomainObject.Predmet.ProtustrankaFormatedWithAdress>
  <DomainObject.Predmet.ProtustrankaFormatedWithAdressOIB>
    <izvorni_sadrzaj> DOMINO d.o.o. za trgovinu, OIB 82064575306, Zinke Kunc 24, 40000 Čakovec</izvorni_sadrzaj>
    <derivirana_varijabla naziv="DomainObject.Predmet.ProtustrankaFormatedWithAdressOIB_1"> DOMINO d.o.o. za trgovinu, OIB 82064575306, Zinke Kunc 24, 40000 Čakovec</derivirana_varijabla>
  </DomainObject.Predmet.ProtustrankaFormatedWithAdressOIB>
  <DomainObject.Predmet.ProtustrankaWithAdress>
    <izvorni_sadrzaj>DOMINO d.o.o. za trgovinu Zinke Kunc 24, 40000 Čakovec</izvorni_sadrzaj>
    <derivirana_varijabla naziv="DomainObject.Predmet.ProtustrankaWithAdress_1">DOMINO d.o.o. za trgovinu Zinke Kunc 24, 40000 Čakovec</derivirana_varijabla>
  </DomainObject.Predmet.ProtustrankaWithAdress>
  <DomainObject.Predmet.ProtustrankaWithAdressOIB>
    <izvorni_sadrzaj>DOMINO d.o.o. za trgovinu, OIB 82064575306, Zinke Kunc 24, 40000 Čakovec</izvorni_sadrzaj>
    <derivirana_varijabla naziv="DomainObject.Predmet.ProtustrankaWithAdressOIB_1">DOMINO d.o.o. za trgovinu, OIB 82064575306, Zinke Kunc 24, 40000 Čakovec</derivirana_varijabla>
  </DomainObject.Predmet.ProtustrankaWithAdressOIB>
  <DomainObject.Predmet.ProtustrankaNazivFormated>
    <izvorni_sadrzaj>DOMINO d.o.o. za trgovinu</izvorni_sadrzaj>
    <derivirana_varijabla naziv="DomainObject.Predmet.ProtustrankaNazivFormated_1">DOMINO d.o.o. za trgovinu</derivirana_varijabla>
  </DomainObject.Predmet.ProtustrankaNazivFormated>
  <DomainObject.Predmet.ProtustrankaNazivFormatedOIB>
    <izvorni_sadrzaj>DOMINO d.o.o. za trgovinu, OIB 82064575306</izvorni_sadrzaj>
    <derivirana_varijabla naziv="DomainObject.Predmet.ProtustrankaNazivFormatedOIB_1">DOMINO d.o.o. za trgovinu, OIB 82064575306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69885.04</izvorni_sadrzaj>
    <derivirana_varijabla naziv="DomainObject.Predmet.TrenutnaVrijednost_1">69885.04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DOMINO d.o.o. za trgovinu</item>
    </izvorni_sadrzaj>
    <derivirana_varijabla naziv="DomainObject.Predmet.ProtuStrankaListFormated_1">
      <item>DOMINO d.o.o. za trgovinu</item>
    </derivirana_varijabla>
  </DomainObject.Predmet.ProtuStrankaListFormated>
  <DomainObject.Predmet.ProtuStrankaListFormatedOIB>
    <izvorni_sadrzaj>
      <item>DOMINO d.o.o. za trgovinu, OIB 82064575306</item>
    </izvorni_sadrzaj>
    <derivirana_varijabla naziv="DomainObject.Predmet.ProtuStrankaListFormatedOIB_1">
      <item>DOMINO d.o.o. za trgovinu, OIB 82064575306</item>
    </derivirana_varijabla>
  </DomainObject.Predmet.ProtuStrankaListFormatedOIB>
  <DomainObject.Predmet.ProtuStrankaListFormatedWithAdress>
    <izvorni_sadrzaj>
      <item>DOMINO d.o.o. za trgovinu, Zinke Kunc 24, 40000 Čakovec</item>
    </izvorni_sadrzaj>
    <derivirana_varijabla naziv="DomainObject.Predmet.ProtuStrankaListFormatedWithAdress_1">
      <item>DOMINO d.o.o. za trgovinu, Zinke Kunc 24, 40000 Čakovec</item>
    </derivirana_varijabla>
  </DomainObject.Predmet.ProtuStrankaListFormatedWithAdress>
  <DomainObject.Predmet.ProtuStrankaListFormatedWithAdressOIB>
    <izvorni_sadrzaj>
      <item>DOMINO d.o.o. za trgovinu, OIB 82064575306, Zinke Kunc 24, 40000 Čakovec</item>
    </izvorni_sadrzaj>
    <derivirana_varijabla naziv="DomainObject.Predmet.ProtuStrankaListFormatedWithAdressOIB_1">
      <item>DOMINO d.o.o. za trgovinu, OIB 82064575306, Zinke Kunc 24, 40000 Čakovec</item>
    </derivirana_varijabla>
  </DomainObject.Predmet.ProtuStrankaListFormatedWithAdressOIB>
  <DomainObject.Predmet.ProtuStrankaListNazivFormated>
    <izvorni_sadrzaj>
      <item>DOMINO d.o.o. za trgovinu</item>
    </izvorni_sadrzaj>
    <derivirana_varijabla naziv="DomainObject.Predmet.ProtuStrankaListNazivFormated_1">
      <item>DOMINO d.o.o. za trgovinu</item>
    </derivirana_varijabla>
  </DomainObject.Predmet.ProtuStrankaListNazivFormated>
  <DomainObject.Predmet.ProtuStrankaListNazivFormatedOIB>
    <izvorni_sadrzaj>
      <item>DOMINO d.o.o. za trgovinu, OIB 82064575306</item>
    </izvorni_sadrzaj>
    <derivirana_varijabla naziv="DomainObject.Predmet.ProtuStrankaListNazivFormatedOIB_1">
      <item>DOMINO d.o.o. za trgovinu, OIB 82064575306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DOMINO d.o.o. za trgovinu</izvorni_sadrzaj>
    <derivirana_varijabla naziv="DomainObject.Predmet.ProtustrankaIDrugi_1">DOMINO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DOMINO d.o.o. za trgovinu, OIB 82064575306, Zinke Kunc 24, 40000 Čakovec</izvorni_sadrzaj>
    <derivirana_varijabla naziv="DomainObject.Predmet.ProtustrankaIDrugiAdressOIB_1">DOMINO d.o.o. za trgovinu, OIB 82064575306, Zinke Kunc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DOMINO d.o.o. za trgovinu</item>
      <item>E-oglasna ploča</item>
      <item>Sudski registar, Trgovački sud u Varaždinu</item>
    </izvorni_sadrzaj>
    <derivirana_varijabla naziv="DomainObject.Predmet.SudioniciListNaziv_1">
      <item>Financijska agencija</item>
      <item>DOMINO d.o.o.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DOMINO d.o.o. za trgovinu, OIB 82064575306, Zinke Kunc 24,40000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DOMINO d.o.o. za trgovinu, OIB 82064575306, Zinke Kunc 24,40000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82064575306</item>
      <item>, OIB null</item>
      <item>, OIB null</item>
    </izvorni_sadrzaj>
    <derivirana_varijabla naziv="DomainObject.Predmet.SudioniciListNazivOIB_1">
      <item>, OIB 85821130368</item>
      <item>, OIB 82064575306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3FAB7-FF8A-426A-B1B9-7BD8A53E2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1872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2016-01-18T11:51:00Z</dcterms:created>
  <dc:creator>Ljubica Makovec</dc:creator>
  <cp:lastModifiedBy>Maja Marčec</cp:lastModifiedBy>
  <cp:lastPrinted>2016-01-18T11:51:00Z</cp:lastPrinted>
  <dcterms:modified xmlns:xsi="http://www.w3.org/2001/XMLSchema-instance" xsi:type="dcterms:W3CDTF">2016-01-18T11:52:00Z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