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eed2" w14:paraId="eedeed2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501CE2">
        <w:t>1</w:t>
      </w:r>
      <w:r w:rsidR="0038622C">
        <w:t>228</w:t>
      </w:r>
      <w:r w:rsidR="00335F93">
        <w:t>/17-</w:t>
      </w:r>
      <w:r w:rsidR="00333014">
        <w:t>2</w:t>
      </w:r>
      <w:r w:rsidR="0038622C">
        <w:t>7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A31D1E" w:rsidP="00B21468" w:rsidR="00B21468">
      <w:pPr>
        <w:jc w:val="both"/>
      </w:pPr>
      <w:r>
        <w:tab/>
      </w:r>
      <w:r w:rsidR="0038622C" w:rsidRPr="00611430">
        <w:t xml:space="preserve">Trgovački sud u Osijeku, po sucu mr. sc. Tihomiru Kovačeviću, kao stečajnom sucu, povodom prijedloga FINANCIJSKE AGENCIJE ZAGREB, Regionalni centar </w:t>
      </w:r>
      <w:r w:rsidR="0038622C">
        <w:t>Zagreb</w:t>
      </w:r>
      <w:r w:rsidR="0038622C" w:rsidRPr="00611430">
        <w:t xml:space="preserve">, Podružnica </w:t>
      </w:r>
      <w:r w:rsidR="0038622C">
        <w:t>Zagreb</w:t>
      </w:r>
      <w:r w:rsidR="0038622C" w:rsidRPr="00611430">
        <w:t xml:space="preserve">, </w:t>
      </w:r>
      <w:r w:rsidR="0038622C">
        <w:t>Trg svibanjskih žrtava 1995. 1</w:t>
      </w:r>
      <w:r w:rsidR="0038622C" w:rsidRPr="00611430">
        <w:t xml:space="preserve">, </w:t>
      </w:r>
      <w:r w:rsidR="0038622C">
        <w:t xml:space="preserve">OIB 85821130368 za </w:t>
      </w:r>
      <w:r w:rsidR="0038622C" w:rsidRPr="0041082E">
        <w:t xml:space="preserve">otvaranje stečajnog postupka nad dužnikom </w:t>
      </w:r>
      <w:r w:rsidR="0038622C">
        <w:t>ARTA VELA PROJECT d.o.o.</w:t>
      </w:r>
      <w:r w:rsidR="0038622C" w:rsidRPr="007A72DD">
        <w:t xml:space="preserve"> </w:t>
      </w:r>
      <w:r w:rsidR="0038622C">
        <w:t>Zagreb, Pavlenski put 5</w:t>
      </w:r>
      <w:r w:rsidR="0038622C" w:rsidRPr="007A72DD">
        <w:t>, MBS 080</w:t>
      </w:r>
      <w:r w:rsidR="0038622C">
        <w:t>956752</w:t>
      </w:r>
      <w:r w:rsidR="0038622C" w:rsidRPr="007A72DD">
        <w:t xml:space="preserve">, OIB </w:t>
      </w:r>
      <w:r w:rsidR="0038622C">
        <w:t>93659543658</w:t>
      </w:r>
      <w:r w:rsidR="00B2282D" w:rsidRPr="0041082E">
        <w:t xml:space="preserve">, dana </w:t>
      </w:r>
      <w:r w:rsidR="00B2282D">
        <w:t>8</w:t>
      </w:r>
      <w:r w:rsidR="00B2282D" w:rsidRPr="0041082E">
        <w:t xml:space="preserve">. </w:t>
      </w:r>
      <w:r w:rsidR="00B2282D">
        <w:t>veljače</w:t>
      </w:r>
      <w:r w:rsidR="00B2282D" w:rsidRPr="0041082E">
        <w:t xml:space="preserve"> 201</w:t>
      </w:r>
      <w:r w:rsidR="00B2282D">
        <w:t>8</w:t>
      </w:r>
      <w:r w:rsidR="00B2282D" w:rsidRPr="0041082E">
        <w:t>.</w:t>
      </w:r>
    </w:p>
    <w:p w:rsidRDefault="00C01BCA" w:rsidP="006178F4" w:rsidR="00C01BCA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2B2EE1" w:rsidR="002B2EE1">
      <w:pPr>
        <w:jc w:val="both"/>
      </w:pPr>
    </w:p>
    <w:p w:rsidRDefault="00FD6872" w:rsidP="003D46B5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3D46B5" w:rsidRPr="003D46B5">
        <w:t>ARTA VELA PROJECT d.o.o. Zagreb, Pavlenski put 5, MBS 080956752, OIB 93659543658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43667">
        <w:t>1</w:t>
      </w:r>
      <w:r w:rsidR="003D46B5">
        <w:t>228</w:t>
      </w:r>
      <w:r>
        <w:t>-1</w:t>
      </w:r>
      <w:r w:rsidR="001B2EAE">
        <w:t>7</w:t>
      </w:r>
      <w:r>
        <w:t xml:space="preserve"> kod Hrvatske poštanske banke iznos od </w:t>
      </w:r>
      <w:r w:rsidR="00B55D98">
        <w:rPr>
          <w:color w:val="000000"/>
        </w:rPr>
        <w:t>9</w:t>
      </w:r>
      <w:r w:rsidR="004811EA">
        <w:rPr>
          <w:color w:val="000000"/>
        </w:rPr>
        <w:t>.</w:t>
      </w:r>
      <w:r w:rsidR="00546F31">
        <w:rPr>
          <w:color w:val="000000"/>
        </w:rPr>
        <w:t>6</w:t>
      </w:r>
      <w:r w:rsidR="00B55D98">
        <w:rPr>
          <w:color w:val="000000"/>
        </w:rPr>
        <w:t>6</w:t>
      </w:r>
      <w:r w:rsidR="004811EA">
        <w:rPr>
          <w:color w:val="000000"/>
        </w:rPr>
        <w:t>5</w:t>
      </w:r>
      <w:r w:rsidR="00CD41EB" w:rsidRPr="00AE7922">
        <w:rPr>
          <w:color w:val="000000"/>
        </w:rPr>
        <w:t>,00</w:t>
      </w:r>
      <w:r w:rsidR="00CD41EB"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4811EA" w:rsidP="00442BB5" w:rsidR="004811EA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C01BCA" w:rsidP="00702E78" w:rsidR="00C01BCA" w:rsidRPr="00702E78"/>
    <w:p w:rsidRDefault="003D46B5" w:rsidP="003D46B5" w:rsidR="003D46B5">
      <w:pPr>
        <w:ind w:firstLine="720"/>
        <w:jc w:val="both"/>
      </w:pPr>
      <w:r>
        <w:t xml:space="preserve">Dana 17.01.2017. zaprimljen je na Trgovačkom sudu u Zagrebu prijedlog FINE Regionalni centar Zagreb, Podružnica Zagreb, klasa: 110-07/17-01/04 Ur. broj 04-06-17-227 od 16.01.2017. godine, za otvaranje stečajnog postupka nad dužnikom </w:t>
      </w:r>
      <w:r w:rsidRPr="004B6071">
        <w:t>ARTA VELA PROJECT d.o.o. Zagreb, Pavlenski put 5, MBS 080956752, OIB 93659543658</w:t>
      </w:r>
      <w:r>
        <w:t>, temeljem odredbe čl. 110. st. 1. Stečajnog zakona (NN 71/15 i 104/17, dalje: SZ).</w:t>
      </w:r>
    </w:p>
    <w:p w:rsidRDefault="003D46B5" w:rsidP="003D46B5" w:rsidR="003D46B5">
      <w:pPr>
        <w:ind w:firstLine="720"/>
        <w:jc w:val="both"/>
      </w:pPr>
    </w:p>
    <w:p w:rsidRDefault="003D46B5" w:rsidP="003D46B5" w:rsidR="003D46B5">
      <w:pPr>
        <w:ind w:firstLine="720"/>
        <w:jc w:val="both"/>
      </w:pPr>
      <w:r>
        <w:t xml:space="preserve">U prijedlogu je navela da na dan 13.01.2017. dužnik u Očevidniku redoslijeda osnova za plaćanje ima evidentirane neizvršene osnove za plaćanje u neprekinutom razdoblju od 120 dana, </w:t>
      </w:r>
      <w:r>
        <w:lastRenderedPageBreak/>
        <w:t>u ukupnom iznosu od 52.345,40 kn, u koji iznos je uračunata kamata i naknada FINE za provedbe ovrhe na novčanim sredstvima dužnika. Navodi da dužnik ima 1 zaposlenog radnika.</w:t>
      </w:r>
    </w:p>
    <w:p w:rsidRDefault="003D46B5" w:rsidP="003D46B5" w:rsidR="003D46B5">
      <w:pPr>
        <w:ind w:firstLine="720"/>
        <w:jc w:val="both"/>
      </w:pPr>
    </w:p>
    <w:p w:rsidRDefault="003D46B5" w:rsidP="003D46B5" w:rsidR="003D46B5">
      <w:pPr>
        <w:ind w:firstLine="720"/>
        <w:jc w:val="both"/>
      </w:pPr>
      <w:r>
        <w:t>Dostavlja popis računa i oročenih novčanih sredstava dužnika na dan 13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ima zaplijenjena novčana sredstva na dan 13</w:t>
      </w:r>
      <w:r w:rsidRPr="007B5BFB">
        <w:t>.01.2017</w:t>
      </w:r>
      <w:r>
        <w:t>. u iznosu od 2.325,96 kn.</w:t>
      </w:r>
    </w:p>
    <w:p w:rsidRDefault="003D46B5" w:rsidP="003D46B5" w:rsidR="003D46B5">
      <w:pPr>
        <w:ind w:firstLine="720"/>
        <w:jc w:val="both"/>
      </w:pPr>
    </w:p>
    <w:p w:rsidRDefault="003D46B5" w:rsidP="003D46B5" w:rsidR="003D46B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95EF9" w:rsidP="00395EF9" w:rsidR="00395EF9">
      <w:pPr>
        <w:jc w:val="both"/>
      </w:pPr>
    </w:p>
    <w:p w:rsidRDefault="00395EF9" w:rsidP="00BF248C" w:rsidR="00395EF9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B55D98">
        <w:t>8</w:t>
      </w:r>
      <w:r>
        <w:t>.</w:t>
      </w:r>
      <w:r w:rsidR="00546F31">
        <w:t>0</w:t>
      </w:r>
      <w:r w:rsidR="00B55D98">
        <w:t>2</w:t>
      </w:r>
      <w:r>
        <w:t>.201</w:t>
      </w:r>
      <w:r w:rsidR="00546F31">
        <w:t>8</w:t>
      </w:r>
      <w:r>
        <w:t>.  godine, privremen</w:t>
      </w:r>
      <w:r w:rsidR="00546F31">
        <w:t>a</w:t>
      </w:r>
      <w:r>
        <w:t xml:space="preserve"> stečajn</w:t>
      </w:r>
      <w:r w:rsidR="00546F31">
        <w:t>a</w:t>
      </w:r>
      <w:r>
        <w:t xml:space="preserve"> upravitelj</w:t>
      </w:r>
      <w:r w:rsidR="00546F31">
        <w:t>ica</w:t>
      </w:r>
      <w:r>
        <w:t xml:space="preserve"> je izloži</w:t>
      </w:r>
      <w:r w:rsidR="00546F31">
        <w:t>la</w:t>
      </w:r>
      <w:r>
        <w:t xml:space="preserve"> svoje pisano izvješće </w:t>
      </w:r>
      <w:r w:rsidR="00986505">
        <w:t>od</w:t>
      </w:r>
      <w:r w:rsidR="00C76147" w:rsidRPr="00A128F1">
        <w:t xml:space="preserve"> </w:t>
      </w:r>
      <w:r w:rsidR="00F436F5">
        <w:t>1</w:t>
      </w:r>
      <w:r w:rsidR="00C76147" w:rsidRPr="00A128F1">
        <w:t>.</w:t>
      </w:r>
      <w:r w:rsidR="00986505">
        <w:t>0</w:t>
      </w:r>
      <w:r w:rsidR="00F436F5">
        <w:t>2</w:t>
      </w:r>
      <w:r w:rsidR="00C76147" w:rsidRPr="00A128F1">
        <w:t>.201</w:t>
      </w:r>
      <w:r w:rsidR="00986505">
        <w:t>8</w:t>
      </w:r>
      <w:r w:rsidR="00C76147" w:rsidRPr="00A128F1">
        <w:t xml:space="preserve">. godine koje se nalazi u spisu na listu broj </w:t>
      </w:r>
      <w:r w:rsidR="003D46B5">
        <w:t>36</w:t>
      </w:r>
      <w:r w:rsidR="00F436F5">
        <w:t>-</w:t>
      </w:r>
      <w:r w:rsidR="003D46B5">
        <w:t>39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="00F436F5">
        <w:rPr>
          <w:color w:val="000000"/>
        </w:rPr>
        <w:t>9.665</w:t>
      </w:r>
      <w:r w:rsidR="00F436F5" w:rsidRPr="00AE7922">
        <w:rPr>
          <w:color w:val="000000"/>
        </w:rPr>
        <w:t>,00</w:t>
      </w:r>
      <w:r w:rsidR="00F436F5">
        <w:rPr>
          <w:color w:val="000000"/>
        </w:rPr>
        <w:t xml:space="preserve"> </w:t>
      </w:r>
      <w:r>
        <w:t xml:space="preserve">kn i to </w:t>
      </w:r>
      <w:r w:rsidR="00156BC3">
        <w:t>p</w:t>
      </w:r>
      <w:r w:rsidR="00F436F5">
        <w:t>laćena naknada FINA-i za potvrdu i očevidnik</w:t>
      </w:r>
      <w:r w:rsidR="00477D03" w:rsidRPr="00477D03">
        <w:t xml:space="preserve"> u iznosu od 500,00 kn, </w:t>
      </w:r>
      <w:r w:rsidR="00156BC3">
        <w:t>j</w:t>
      </w:r>
      <w:r w:rsidR="002431F5">
        <w:t>ednokratna nagrada privremenom stečajnom upravitelju za obavljene poslove u prethodnom stečajnom postupku, čl. 4. Uredba o kriterijima i načinu obračuna i plaćanja nagrade stečajnim upraviteljima</w:t>
      </w:r>
      <w:r w:rsidR="002431F5">
        <w:rPr>
          <w:b/>
        </w:rPr>
        <w:t xml:space="preserve"> </w:t>
      </w:r>
      <w:r w:rsidR="002431F5">
        <w:t>(NN 105/15)</w:t>
      </w:r>
      <w:r w:rsidR="00440363" w:rsidRPr="00477D03">
        <w:t xml:space="preserve"> </w:t>
      </w:r>
      <w:r w:rsidR="00311F01">
        <w:t xml:space="preserve">u iznosu od </w:t>
      </w:r>
      <w:r w:rsidR="002431F5">
        <w:t>3</w:t>
      </w:r>
      <w:r w:rsidR="00311F01">
        <w:t>.000,00 kn</w:t>
      </w:r>
      <w:r w:rsidR="002431F5">
        <w:t xml:space="preserve">, </w:t>
      </w:r>
      <w:r w:rsidR="00156BC3">
        <w:t>t</w:t>
      </w:r>
      <w:r w:rsidR="002431F5">
        <w:t xml:space="preserve">rošak izrade pečata (primjer: račun obrta Graver, Osijek za izradu pečata) u iznosu od 150,00 kn, </w:t>
      </w:r>
      <w:r w:rsidR="00156BC3">
        <w:t>n</w:t>
      </w:r>
      <w:r w:rsidR="002431F5">
        <w:t xml:space="preserve">aknada banke za vođenje računa – mjesečno cca 40,00 kn x 6 mjeseci u iznosu od 240,00 kn, </w:t>
      </w:r>
      <w:r w:rsidR="00156BC3">
        <w:t>t</w:t>
      </w:r>
      <w:r w:rsidR="002431F5">
        <w:t xml:space="preserve">rošak knjigovodstvenih usluga – mjesečno 350,00 kn x 6 mjeseci u iznosu od 2.100,00 kn, </w:t>
      </w:r>
      <w:r w:rsidR="00156BC3">
        <w:t>p</w:t>
      </w:r>
      <w:r w:rsidR="002431F5">
        <w:t xml:space="preserve">oštanski troškovi u tijeku stečajnog postupka – cijena preporučene pošiljke 9,50 kn – predvidivo 10 pošiljki u iznosu od 95,00 kn, </w:t>
      </w:r>
      <w:r w:rsidR="00156BC3">
        <w:t>p</w:t>
      </w:r>
      <w:r w:rsidR="00BF248C">
        <w:t xml:space="preserve">aušalna sudska pristojba u stečajnom postupku, Tbr. 24. Zakona o sudskim pristojbama u iznosu od 2.000,00 kn, </w:t>
      </w:r>
      <w:r w:rsidR="00156BC3">
        <w:t>n</w:t>
      </w:r>
      <w:r w:rsidR="00BF248C">
        <w:t xml:space="preserve">agrada stečajnom upravitelju – 16% od očekivanog unovčenja stečajne mase od 10.000,00 kn, čl. 7. Uredbe u iznosu od 1.600,00 kn, trošak zatvaranja žiro-računa u iznosu od 200,00 kn i trošak naknade FINE za objavu GFI-1 objava u iznosu od 230,00 kn. </w:t>
      </w:r>
    </w:p>
    <w:p w:rsidRDefault="00653F7A" w:rsidP="006D672E" w:rsidR="00653F7A">
      <w:pPr>
        <w:jc w:val="both"/>
      </w:pPr>
    </w:p>
    <w:p w:rsidRDefault="00DC2A67" w:rsidP="00E66FAE" w:rsidR="00E045AE" w:rsidRPr="00F15533">
      <w:pPr>
        <w:jc w:val="center"/>
      </w:pPr>
      <w:r w:rsidRPr="00F15533">
        <w:t xml:space="preserve">U Osijeku </w:t>
      </w:r>
      <w:r w:rsidR="00156BC3" w:rsidRPr="00156BC3">
        <w:t xml:space="preserve">8. veljače </w:t>
      </w:r>
      <w:r w:rsidR="00333014" w:rsidRPr="00333014">
        <w:t>2018</w:t>
      </w:r>
      <w:r w:rsidRPr="00F15533">
        <w:t>.</w:t>
      </w: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8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38622C" w:rsidRPr="0038622C">
      <w:t>1228/17-27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431F5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622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46B5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28FB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4B4C"/>
    <w:rsid w:val="00CD79A1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532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328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28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8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8F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532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328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28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8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8F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St-1228/2017</izvorni_sadrzaj>
    <derivirana_varijabla naziv="DomainObject.Predmet.OznakaBroj_1">St-1228/2017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ARTA VELA PROJECT d.o.o. za usluge</izvorni_sadrzaj>
    <derivirana_varijabla naziv="DomainObject.Predmet.ProtustrankaFormated_1">  ARTA VELA PROJECT d.o.o. za usluge</derivirana_varijabla>
  </DomainObject.Predmet.ProtustrankaFormated>
  <DomainObject.Predmet.ProtustrankaFormatedOIB>
    <izvorni_sadrzaj>  ARTA VELA PROJECT d.o.o. za usluge, OIB 93659543658</izvorni_sadrzaj>
    <derivirana_varijabla naziv="DomainObject.Predmet.ProtustrankaFormatedOIB_1">  ARTA VELA PROJECT d.o.o. za usluge, OIB 93659543658</derivirana_varijabla>
  </DomainObject.Predmet.ProtustrankaFormatedOIB>
  <DomainObject.Predmet.ProtustrankaFormatedWithAdress>
    <izvorni_sadrzaj> ARTA VELA PROJECT d.o.o. za usluge, Pavlenski put 5, 10000 Zagreb</izvorni_sadrzaj>
    <derivirana_varijabla naziv="DomainObject.Predmet.ProtustrankaFormatedWithAdress_1"> ARTA VELA PROJECT d.o.o. za usluge, Pavlenski put 5, 10000 Zagreb</derivirana_varijabla>
  </DomainObject.Predmet.ProtustrankaFormatedWithAdress>
  <DomainObject.Predmet.ProtustrankaFormatedWithAdressOIB>
    <izvorni_sadrzaj> ARTA VELA PROJECT d.o.o. za usluge, OIB 93659543658, Pavlenski put 5, 10000 Zagreb</izvorni_sadrzaj>
    <derivirana_varijabla naziv="DomainObject.Predmet.ProtustrankaFormatedWithAdressOIB_1"> ARTA VELA PROJECT d.o.o. za usluge, OIB 93659543658, Pavlenski put 5, 10000 Zagreb</derivirana_varijabla>
  </DomainObject.Predmet.ProtustrankaFormatedWithAdressOIB>
  <DomainObject.Predmet.ProtustrankaWithAdress>
    <izvorni_sadrzaj>ARTA VELA PROJECT d.o.o. za usluge Pavlenski put 5, 10000 Zagreb</izvorni_sadrzaj>
    <derivirana_varijabla naziv="DomainObject.Predmet.ProtustrankaWithAdress_1">ARTA VELA PROJECT d.o.o. za usluge Pavlenski put 5, 10000 Zagreb</derivirana_varijabla>
  </DomainObject.Predmet.ProtustrankaWithAdress>
  <DomainObject.Predmet.ProtustrankaWithAdressOIB>
    <izvorni_sadrzaj>ARTA VELA PROJECT d.o.o. za usluge, OIB 93659543658, Pavlenski put 5, 10000 Zagreb</izvorni_sadrzaj>
    <derivirana_varijabla naziv="DomainObject.Predmet.ProtustrankaWithAdressOIB_1">ARTA VELA PROJECT d.o.o. za usluge, OIB 93659543658, Pavlenski put 5, 10000 Zagreb</derivirana_varijabla>
  </DomainObject.Predmet.ProtustrankaWithAdressOIB>
  <DomainObject.Predmet.ProtustrankaNazivFormated>
    <izvorni_sadrzaj>ARTA VELA PROJECT d.o.o. za usluge</izvorni_sadrzaj>
    <derivirana_varijabla naziv="DomainObject.Predmet.ProtustrankaNazivFormated_1">ARTA VELA PROJECT d.o.o. za usluge</derivirana_varijabla>
  </DomainObject.Predmet.ProtustrankaNazivFormated>
  <DomainObject.Predmet.ProtustrankaNazivFormatedOIB>
    <izvorni_sadrzaj>ARTA VELA PROJECT d.o.o. za usluge, OIB 93659543658</izvorni_sadrzaj>
    <derivirana_varijabla naziv="DomainObject.Predmet.ProtustrankaNazivFormatedOIB_1">ARTA VELA PROJECT d.o.o. za usluge, OIB 93659543658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ARTA VELA PROJECT d.o.o. za usluge</item>
    </izvorni_sadrzaj>
    <derivirana_varijabla naziv="DomainObject.Predmet.ProtuStrankaListFormated_1">
      <item>ARTA VELA PROJECT d.o.o. za usluge</item>
    </derivirana_varijabla>
  </DomainObject.Predmet.ProtuStrankaListFormated>
  <DomainObject.Predmet.ProtuStrankaListFormatedOIB>
    <izvorni_sadrzaj>
      <item>ARTA VELA PROJECT d.o.o. za usluge, OIB 93659543658</item>
    </izvorni_sadrzaj>
    <derivirana_varijabla naziv="DomainObject.Predmet.ProtuStrankaListFormatedOIB_1">
      <item>ARTA VELA PROJECT d.o.o. za usluge, OIB 93659543658</item>
    </derivirana_varijabla>
  </DomainObject.Predmet.ProtuStrankaListFormatedOIB>
  <DomainObject.Predmet.ProtuStrankaListFormatedWithAdress>
    <izvorni_sadrzaj>
      <item>ARTA VELA PROJECT d.o.o. za usluge, Pavlenski put 5, 10000 Zagreb</item>
    </izvorni_sadrzaj>
    <derivirana_varijabla naziv="DomainObject.Predmet.ProtuStrankaListFormatedWithAdress_1">
      <item>ARTA VELA PROJECT d.o.o. za usluge, Pavlenski put 5, 10000 Zagreb</item>
    </derivirana_varijabla>
  </DomainObject.Predmet.ProtuStrankaListFormatedWithAdress>
  <DomainObject.Predmet.ProtuStrankaListFormatedWithAdressOIB>
    <izvorni_sadrzaj>
      <item>ARTA VELA PROJECT d.o.o. za usluge, OIB 93659543658, Pavlenski put 5, 10000 Zagreb</item>
    </izvorni_sadrzaj>
    <derivirana_varijabla naziv="DomainObject.Predmet.ProtuStrankaListFormatedWithAdressOIB_1">
      <item>ARTA VELA PROJECT d.o.o. za usluge, OIB 93659543658, Pavlenski put 5, 10000 Zagreb</item>
    </derivirana_varijabla>
  </DomainObject.Predmet.ProtuStrankaListFormatedWithAdressOIB>
  <DomainObject.Predmet.ProtuStrankaListNazivFormated>
    <izvorni_sadrzaj>
      <item>ARTA VELA PROJECT d.o.o. za usluge</item>
    </izvorni_sadrzaj>
    <derivirana_varijabla naziv="DomainObject.Predmet.ProtuStrankaListNazivFormated_1">
      <item>ARTA VELA PROJECT d.o.o. za usluge</item>
    </derivirana_varijabla>
  </DomainObject.Predmet.ProtuStrankaListNazivFormated>
  <DomainObject.Predmet.ProtuStrankaListNazivFormatedOIB>
    <izvorni_sadrzaj>
      <item>ARTA VELA PROJECT d.o.o. za usluge, OIB 93659543658</item>
    </izvorni_sadrzaj>
    <derivirana_varijabla naziv="DomainObject.Predmet.ProtuStrankaListNazivFormatedOIB_1">
      <item>ARTA VELA PROJECT d.o.o. za usluge, OIB 93659543658</item>
    </derivirana_varijabla>
  </DomainObject.Predmet.ProtuStrankaListNazivFormatedOIB>
  <DomainObject.Predmet.OstaliListFormated>
    <izvorni_sadrzaj>
      <item>Blanka Gambiraža</item>
      <item>Dragutin Veselčić</item>
    </izvorni_sadrzaj>
    <derivirana_varijabla naziv="DomainObject.Predmet.OstaliListFormated_1">
      <item>Blanka Gambiraža</item>
      <item>Dragutin Veselčić</item>
    </derivirana_varijabla>
  </DomainObject.Predmet.OstaliListFormated>
  <DomainObject.Predmet.OstaliListFormatedOIB>
    <izvorni_sadrzaj>
      <item>Blanka Gambiraža, OIB 81085118009</item>
      <item>Dragutin Veselčić, OIB 67429065563</item>
    </izvorni_sadrzaj>
    <derivirana_varijabla naziv="DomainObject.Predmet.OstaliListFormatedOIB_1">
      <item>Blanka Gambiraža, OIB 81085118009</item>
      <item>Dragutin Veselčić, OIB 67429065563</item>
    </derivirana_varijabla>
  </DomainObject.Predmet.OstaliListFormatedOIB>
  <DomainObject.Predmet.OstaliListFormatedWithAdress>
    <izvorni_sadrzaj>
      <item>Blanka Gambiraža, Šamačka 9/I, 31000 Osijek</item>
      <item>Dragutin Veselčić, Pavleka Miškine 38, 32100 Vinkovci</item>
    </izvorni_sadrzaj>
    <derivirana_varijabla naziv="DomainObject.Predmet.OstaliListFormatedWithAdress_1">
      <item>Blanka Gambiraža, Šamačka 9/I, 31000 Osijek</item>
      <item>Dragutin Veselčić, Pavleka Miškine 38, 32100 Vinkovci</item>
    </derivirana_varijabla>
  </DomainObject.Predmet.OstaliListFormatedWithAdress>
  <DomainObject.Predmet.OstaliListFormatedWithAdressOIB>
    <izvorni_sadrzaj>
      <item>Blanka Gambiraža, OIB 81085118009, Šamačka 9/I, 31000 Osijek</item>
      <item>Dragutin Veselčić, OIB 67429065563, Pavleka Miškine 38, 32100 Vinkovci</item>
    </izvorni_sadrzaj>
    <derivirana_varijabla naziv="DomainObject.Predmet.OstaliListFormatedWithAdressOIB_1">
      <item>Blanka Gambiraža, OIB 81085118009, Šamačka 9/I, 31000 Osijek</item>
      <item>Dragutin Veselčić, OIB 67429065563, Pavleka Miškine 38, 32100 Vinkovci</item>
    </derivirana_varijabla>
  </DomainObject.Predmet.OstaliListFormatedWithAdressOIB>
  <DomainObject.Predmet.OstaliListNazivFormated>
    <izvorni_sadrzaj>
      <item>Blanka Gambiraža</item>
      <item>Dragutin Veselčić</item>
    </izvorni_sadrzaj>
    <derivirana_varijabla naziv="DomainObject.Predmet.OstaliListNazivFormated_1">
      <item>Blanka Gambiraža</item>
      <item>Dragutin Veselčić</item>
    </derivirana_varijabla>
  </DomainObject.Predmet.OstaliListNazivFormated>
  <DomainObject.Predmet.OstaliListNazivFormatedOIB>
    <izvorni_sadrzaj>
      <item>Blanka Gambiraža, OIB 81085118009</item>
      <item>Dragutin Veselčić, OIB 67429065563</item>
    </izvorni_sadrzaj>
    <derivirana_varijabla naziv="DomainObject.Predmet.OstaliListNazivFormatedOIB_1">
      <item>Blanka Gambiraža, OIB 81085118009</item>
      <item>Dragutin Veselčić, OIB 67429065563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ARTA VELA PROJECT d.o.o. za usluge</izvorni_sadrzaj>
    <derivirana_varijabla naziv="DomainObject.Predmet.ProtustrankaIDrugi_1">ARTA VELA PROJECT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ARTA VELA PROJECT d.o.o. za usluge, OIB 93659543658, Pavlenski put 5, 10000 Zagreb</izvorni_sadrzaj>
    <derivirana_varijabla naziv="DomainObject.Predmet.ProtustrankaIDrugiAdressOIB_1">ARTA VELA PROJECT d.o.o. za usluge, OIB 93659543658, Pavlenski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ARTA VELA PROJECT d.o.o. za usluge</item>
      <item>FINA Regionalni centar Zagreb</item>
      <item>Blanka Gambiraža</item>
      <item>Dragutin Veselčić</item>
    </izvorni_sadrzaj>
    <derivirana_varijabla naziv="DomainObject.Predmet.SudioniciListNaziv_1">
      <item>ARTA VELA PROJECT d.o.o. za usluge</item>
      <item>FINA Regionalni centar Zagreb</item>
      <item>Blanka Gambiraža</item>
      <item>Dragutin Veselčić</item>
    </derivirana_varijabla>
  </DomainObject.Predmet.SudioniciListNaziv>
  <DomainObject.Predmet.SudioniciListAdressOIB>
    <izvorni_sadrzaj>
      <item>ARTA VELA PROJECT d.o.o. za usluge, OIB 93659543658, Pavlenski put 5,10000 Zagreb</item>
      <item>FINA Regionalni centar Zagreb, OIB 85821130368, Trg svibanjskih žrtava 1995.1,10000 Zagreb</item>
      <item>Blanka Gambiraža, OIB 81085118009, Šamačka 9/I,31000 Osijek</item>
      <item>Dragutin Veselčić, OIB 67429065563, Pavleka Miškine 38,32100 Vinkovci</item>
    </izvorni_sadrzaj>
    <derivirana_varijabla naziv="DomainObject.Predmet.SudioniciListAdressOIB_1">
      <item>ARTA VELA PROJECT d.o.o. za usluge, OIB 93659543658, Pavlenski put 5,10000 Zagreb</item>
      <item>FINA Regionalni centar Zagreb, OIB 85821130368, Trg svibanjskih žrtava 1995.1,10000 Zagreb</item>
      <item>Blanka Gambiraža, OIB 81085118009, Šamačka 9/I,31000 Osijek</item>
      <item>Dragutin Veselčić, OIB 67429065563, Pavleka Miškine 38,32100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93659543658</item>
      <item>, OIB 85821130368</item>
      <item>, OIB 81085118009</item>
      <item>, OIB 67429065563</item>
    </izvorni_sadrzaj>
    <derivirana_varijabla naziv="DomainObject.Predmet.SudioniciListNazivOIB_1">
      <item>, OIB 93659543658</item>
      <item>, OIB 85821130368</item>
      <item>, OIB 81085118009</item>
      <item>, OIB 67429065563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833</properties:Words>
  <properties:Characters>4495</properties:Characters>
  <properties:Lines>90</properties:Lines>
  <properties:Paragraphs>24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2017-11-09T10:16:00Z</cp:lastPrinted>
  <dcterms:modified xmlns:xsi="http://www.w3.org/2001/XMLSchema-instance" xsi:type="dcterms:W3CDTF">2018-02-08T10:56:00Z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