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83f8" w14:paraId="3e083f8" w:rsidRDefault="00492043" w:rsidP="00CF154B" w:rsidR="00492043" w:rsidRPr="00030F9A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3F7AC9" w:rsidP="00CF154B" w:rsidR="003F7AC9" w:rsidRPr="00030F9A"/>
    <w:p w:rsidRDefault="003F7AC9" w:rsidP="00CF154B" w:rsidR="003F7AC9" w:rsidRPr="00030F9A"/>
    <w:p w:rsidRDefault="007B6126" w:rsidP="007B6126" w:rsidR="003F7AC9" w:rsidRPr="00030F9A">
      <w:pPr>
        <w:tabs>
          <w:tab w:pos="7175" w:val="left"/>
        </w:tabs>
      </w:pPr>
      <w:r>
        <w:tab/>
      </w:r>
    </w:p>
    <w:p w:rsidRDefault="00CF154B" w:rsidP="00CF154B" w:rsidR="00CF154B" w:rsidRPr="00030F9A">
      <w:pPr>
        <w:rPr>
          <w:b/>
        </w:rPr>
      </w:pPr>
      <w:r w:rsidRPr="00030F9A">
        <w:rPr>
          <w:b/>
        </w:rPr>
        <w:t>REPUBLIKA HRVATSKA</w:t>
      </w:r>
    </w:p>
    <w:p w:rsidRDefault="00CF154B" w:rsidP="00CF154B" w:rsidR="004F094E" w:rsidRPr="00030F9A">
      <w:r w:rsidRPr="00030F9A">
        <w:rPr>
          <w:b/>
        </w:rPr>
        <w:t>TRG</w:t>
      </w:r>
      <w:r w:rsidR="00604FE0" w:rsidRPr="00030F9A">
        <w:rPr>
          <w:b/>
        </w:rPr>
        <w:t>OVAČKI SUD U ZADRU</w:t>
      </w:r>
      <w:r w:rsidR="00604FE0" w:rsidRPr="00030F9A">
        <w:tab/>
      </w:r>
    </w:p>
    <w:p w:rsidRDefault="004F094E" w:rsidP="00CF154B" w:rsidR="004F094E" w:rsidRPr="00030F9A">
      <w:r w:rsidRPr="00030F9A">
        <w:t>Dr. Franje Tuđmana 35</w:t>
      </w:r>
      <w:r w:rsidR="00604FE0" w:rsidRPr="00030F9A">
        <w:tab/>
      </w:r>
      <w:r w:rsidR="00604FE0" w:rsidRPr="00030F9A">
        <w:tab/>
      </w:r>
    </w:p>
    <w:p w:rsidRDefault="004F094E" w:rsidP="00CF154B" w:rsidR="004F094E" w:rsidRPr="00030F9A"/>
    <w:p w:rsidRDefault="004F094E" w:rsidP="004F094E" w:rsidR="00CF154B" w:rsidRPr="00030F9A">
      <w:pPr>
        <w:jc w:val="center"/>
        <w:rPr>
          <w:b/>
        </w:rPr>
      </w:pPr>
      <w:r w:rsidRPr="00030F9A">
        <w:rPr>
          <w:b/>
        </w:rPr>
        <w:t>R E P U B L I K A   H R V A T S K A</w:t>
      </w:r>
    </w:p>
    <w:p w:rsidRDefault="004F094E" w:rsidP="004F094E" w:rsidR="004F094E" w:rsidRPr="00030F9A">
      <w:pPr>
        <w:jc w:val="center"/>
        <w:rPr>
          <w:b/>
        </w:rPr>
      </w:pPr>
    </w:p>
    <w:p w:rsidRDefault="004F094E" w:rsidP="00CF154B" w:rsidR="00CF154B" w:rsidRPr="00030F9A">
      <w:pPr>
        <w:jc w:val="center"/>
        <w:rPr>
          <w:b/>
        </w:rPr>
      </w:pPr>
      <w:r w:rsidRPr="00030F9A">
        <w:rPr>
          <w:b/>
        </w:rPr>
        <w:t>R J E Š E N J E</w:t>
      </w:r>
    </w:p>
    <w:p w:rsidRDefault="00604FE0" w:rsidP="00CF154B" w:rsidR="00604FE0" w:rsidRPr="00030F9A">
      <w:pPr>
        <w:jc w:val="center"/>
      </w:pPr>
    </w:p>
    <w:p w:rsidRDefault="004F094E" w:rsidP="00604FE0" w:rsidR="00604FE0" w:rsidRPr="00030F9A">
      <w:pPr>
        <w:ind w:firstLine="708"/>
        <w:jc w:val="both"/>
      </w:pPr>
      <w:r w:rsidRPr="00030F9A">
        <w:t>Trgovački sud u Zadru</w:t>
      </w:r>
      <w:r w:rsidR="003F7AC9" w:rsidRPr="00030F9A">
        <w:t xml:space="preserve">, </w:t>
      </w:r>
      <w:r w:rsidR="00030F9A" w:rsidRPr="00030F9A">
        <w:t>OIB:</w:t>
      </w:r>
      <w:r w:rsidRPr="00030F9A">
        <w:t>39670464653</w:t>
      </w:r>
      <w:r w:rsidR="00604FE0" w:rsidRPr="00030F9A">
        <w:t>, po su</w:t>
      </w:r>
      <w:r w:rsidR="003F7AC9" w:rsidRPr="00030F9A">
        <w:t>tkinji Ani Markač</w:t>
      </w:r>
      <w:r w:rsidR="00604FE0" w:rsidRPr="00030F9A">
        <w:t xml:space="preserve">, </w:t>
      </w:r>
      <w:r w:rsidR="0040013F" w:rsidRPr="00030F9A">
        <w:t xml:space="preserve">u postupku </w:t>
      </w:r>
      <w:r w:rsidR="00604FE0" w:rsidRPr="00030F9A">
        <w:t xml:space="preserve">nad </w:t>
      </w:r>
      <w:r w:rsidR="00CF0448" w:rsidRPr="00030F9A">
        <w:t>stečajn</w:t>
      </w:r>
      <w:r w:rsidR="0095041A" w:rsidRPr="00030F9A">
        <w:t>im</w:t>
      </w:r>
      <w:r w:rsidR="00CF0448" w:rsidRPr="00030F9A">
        <w:t xml:space="preserve"> dužnik</w:t>
      </w:r>
      <w:r w:rsidR="0095041A" w:rsidRPr="00030F9A">
        <w:t xml:space="preserve">om </w:t>
      </w:r>
      <w:r w:rsidR="007B6126">
        <w:t>VELČIĆ d.o.o.</w:t>
      </w:r>
      <w:r w:rsidR="008C7272">
        <w:t xml:space="preserve"> u stečaju</w:t>
      </w:r>
      <w:r w:rsidR="007B6126">
        <w:t xml:space="preserve">, Zadar, Ulica Ivana Mažuranića 3, OIB:06416881348, zastupanim po stečajnom upravitelju Željku Vrkiću iz Zadra, </w:t>
      </w:r>
      <w:r w:rsidR="00132542" w:rsidRPr="00030F9A">
        <w:t xml:space="preserve">dana </w:t>
      </w:r>
      <w:r w:rsidR="007B6126">
        <w:t>2. prosinca 2016.</w:t>
      </w:r>
      <w:r w:rsidRPr="00030F9A">
        <w:t>,</w:t>
      </w:r>
    </w:p>
    <w:p w:rsidRDefault="00CF154B" w:rsidP="00CF154B" w:rsidR="00CF154B" w:rsidRPr="00030F9A"/>
    <w:p w:rsidRDefault="00CF154B" w:rsidP="00D858FE" w:rsidR="00CF154B" w:rsidRPr="00030F9A">
      <w:pPr>
        <w:jc w:val="center"/>
        <w:rPr>
          <w:b/>
        </w:rPr>
      </w:pPr>
      <w:r w:rsidRPr="00030F9A">
        <w:rPr>
          <w:b/>
        </w:rPr>
        <w:t>r i j e š i o  j e</w:t>
      </w:r>
    </w:p>
    <w:p w:rsidRDefault="00D858FE" w:rsidP="004F094E" w:rsidR="00D858FE" w:rsidRPr="00030F9A">
      <w:pPr>
        <w:jc w:val="both"/>
      </w:pPr>
    </w:p>
    <w:p w:rsidRDefault="00923E82" w:rsidP="00923E82" w:rsidR="0095041A" w:rsidRPr="00030F9A">
      <w:pPr>
        <w:jc w:val="both"/>
      </w:pPr>
      <w:r w:rsidRPr="00030F9A">
        <w:t>I.</w:t>
      </w:r>
      <w:r w:rsidRPr="00030F9A">
        <w:tab/>
      </w:r>
      <w:r w:rsidR="0095041A" w:rsidRPr="00030F9A">
        <w:t xml:space="preserve">Određuje se nagrada za rad privremenom stečajnom upravitelju </w:t>
      </w:r>
      <w:r w:rsidR="008C7272">
        <w:t>Željku Vrkiću iz Zadra, Ante Starčevića 25a, OIB:11055072755</w:t>
      </w:r>
      <w:r w:rsidRPr="00030F9A">
        <w:t xml:space="preserve">, </w:t>
      </w:r>
      <w:r w:rsidR="0095041A" w:rsidRPr="00030F9A">
        <w:t xml:space="preserve">u iznosu od </w:t>
      </w:r>
      <w:r w:rsidR="007B6126">
        <w:t>3.8</w:t>
      </w:r>
      <w:r w:rsidR="009D53CA" w:rsidRPr="00030F9A">
        <w:t>00,00</w:t>
      </w:r>
      <w:r w:rsidR="0095041A" w:rsidRPr="00030F9A">
        <w:t xml:space="preserve"> kuna bruto.</w:t>
      </w:r>
    </w:p>
    <w:p w:rsidRDefault="0095041A" w:rsidP="0095041A" w:rsidR="0095041A" w:rsidRPr="00030F9A">
      <w:pPr>
        <w:jc w:val="both"/>
      </w:pPr>
    </w:p>
    <w:p w:rsidRDefault="00923E82" w:rsidP="00923E82" w:rsidR="0095041A" w:rsidRPr="00030F9A">
      <w:pPr>
        <w:jc w:val="both"/>
      </w:pPr>
      <w:r w:rsidRPr="00030F9A">
        <w:t>II.</w:t>
      </w:r>
      <w:r w:rsidRPr="00030F9A">
        <w:tab/>
      </w:r>
      <w:r w:rsidR="009D53CA" w:rsidRPr="00030F9A">
        <w:t xml:space="preserve">Isplate iznosa iz toč. I. ovog rješenja </w:t>
      </w:r>
      <w:r w:rsidR="0095041A" w:rsidRPr="00030F9A">
        <w:t>izvršit</w:t>
      </w:r>
      <w:r w:rsidRPr="00030F9A">
        <w:t xml:space="preserve"> će se </w:t>
      </w:r>
      <w:r w:rsidR="009D53CA" w:rsidRPr="00030F9A">
        <w:t xml:space="preserve">na teret sredstava stečajnog dužnika. </w:t>
      </w:r>
      <w:r w:rsidR="0095041A" w:rsidRPr="00030F9A">
        <w:t xml:space="preserve"> </w:t>
      </w:r>
    </w:p>
    <w:p w:rsidRDefault="0095041A" w:rsidP="009D53CA" w:rsidR="0095041A" w:rsidRPr="00030F9A">
      <w:pPr>
        <w:jc w:val="both"/>
      </w:pPr>
    </w:p>
    <w:p w:rsidRDefault="00923E82" w:rsidP="009D53CA" w:rsidR="00923E82" w:rsidRPr="00030F9A">
      <w:pPr>
        <w:jc w:val="both"/>
      </w:pPr>
    </w:p>
    <w:p w:rsidRDefault="00CF154B" w:rsidP="00923E82" w:rsidR="00EC2F8C" w:rsidRPr="00030F9A">
      <w:pPr>
        <w:jc w:val="center"/>
      </w:pPr>
      <w:r w:rsidRPr="00030F9A">
        <w:t>O</w:t>
      </w:r>
      <w:r w:rsidR="00923E82" w:rsidRPr="00030F9A">
        <w:t xml:space="preserve">brazloženje </w:t>
      </w:r>
    </w:p>
    <w:p w:rsidRDefault="00923E82" w:rsidP="00923E82" w:rsidR="00923E82" w:rsidRPr="00030F9A">
      <w:pPr>
        <w:jc w:val="center"/>
      </w:pPr>
    </w:p>
    <w:p w:rsidRDefault="00923E82" w:rsidP="0095041A" w:rsidR="0095041A" w:rsidRPr="00030F9A">
      <w:pPr>
        <w:ind w:firstLine="705"/>
        <w:jc w:val="both"/>
      </w:pPr>
      <w:r w:rsidRPr="00030F9A">
        <w:t>Rješenjem ovog S</w:t>
      </w:r>
      <w:r w:rsidR="0095041A" w:rsidRPr="00030F9A">
        <w:t xml:space="preserve">uda od </w:t>
      </w:r>
      <w:r w:rsidR="007B6126">
        <w:t>18. trav</w:t>
      </w:r>
      <w:r w:rsidRPr="00030F9A">
        <w:t xml:space="preserve">nja </w:t>
      </w:r>
      <w:r w:rsidR="0095041A" w:rsidRPr="00030F9A">
        <w:t xml:space="preserve">2016. imenovan je privremeni stečajni upravitelj koji je dana </w:t>
      </w:r>
      <w:r w:rsidR="007B6126">
        <w:t xml:space="preserve">2. lipnja </w:t>
      </w:r>
      <w:r w:rsidRPr="00030F9A">
        <w:t xml:space="preserve">2016. </w:t>
      </w:r>
      <w:r w:rsidR="0095041A" w:rsidRPr="00030F9A">
        <w:t xml:space="preserve">dostavio izvješće, čime su se stekli uvjeti iz članka 4. Uredbe o kriterijima i načinu obračuna plaćanja nagrada stečajnim upraviteljima (Narodne novine </w:t>
      </w:r>
      <w:r w:rsidR="00030F9A" w:rsidRPr="00030F9A">
        <w:t xml:space="preserve">broj </w:t>
      </w:r>
      <w:r w:rsidRPr="00030F9A">
        <w:t>105</w:t>
      </w:r>
      <w:r w:rsidR="001A4EDD" w:rsidRPr="00030F9A">
        <w:t>/15).</w:t>
      </w:r>
    </w:p>
    <w:p w:rsidRDefault="003B1246" w:rsidP="0095041A" w:rsidR="003B1246" w:rsidRPr="00030F9A">
      <w:pPr>
        <w:ind w:firstLine="705"/>
        <w:jc w:val="both"/>
      </w:pPr>
      <w:r w:rsidRPr="00030F9A">
        <w:t xml:space="preserve">Rješenjem Suda od </w:t>
      </w:r>
      <w:r w:rsidR="007B6126">
        <w:t xml:space="preserve">6. listopada </w:t>
      </w:r>
      <w:r w:rsidRPr="00030F9A">
        <w:t xml:space="preserve">2016. otvoren je stečajni postupak nad uvodno označenim </w:t>
      </w:r>
      <w:r w:rsidR="008C7272">
        <w:t xml:space="preserve">stečajnim </w:t>
      </w:r>
      <w:r w:rsidRPr="00030F9A">
        <w:t>dužnikom, te je za stečajnog upravitelja imenovan</w:t>
      </w:r>
      <w:r w:rsidR="007B6126">
        <w:t xml:space="preserve"> Željko Vrkić, koji je prethodno bio imenova privremenim stečajnim upraviteljem navedenog stečajnog dužnika. </w:t>
      </w:r>
    </w:p>
    <w:p w:rsidRDefault="003B1246" w:rsidP="0095041A" w:rsidR="003B1246" w:rsidRPr="00030F9A">
      <w:pPr>
        <w:ind w:firstLine="705"/>
        <w:jc w:val="both"/>
      </w:pPr>
      <w:r w:rsidRPr="00030F9A">
        <w:t xml:space="preserve">Obzirom na opseg i složenost poslova privremenog stečajnog upravitelja odlučeno je kao u točki I. izreke rješenja, dok je isplata nagrade određena na teret sredstava stečajnog dužnika budući je nad istim otvoren stečajni postupak.  </w:t>
      </w:r>
    </w:p>
    <w:p w:rsidRDefault="0095041A" w:rsidP="003B1246" w:rsidR="0095041A" w:rsidRPr="00030F9A"/>
    <w:p w:rsidRDefault="00CF154B" w:rsidP="00030F9A" w:rsidR="00604FE0" w:rsidRPr="00030F9A">
      <w:pPr>
        <w:jc w:val="center"/>
      </w:pPr>
      <w:r w:rsidRPr="00030F9A">
        <w:t>U Zadru</w:t>
      </w:r>
      <w:r w:rsidR="003B1246" w:rsidRPr="00030F9A">
        <w:t xml:space="preserve"> </w:t>
      </w:r>
      <w:r w:rsidR="007B6126">
        <w:t xml:space="preserve">2. prosinca </w:t>
      </w:r>
      <w:r w:rsidR="0095041A" w:rsidRPr="00030F9A">
        <w:t>2016</w:t>
      </w:r>
      <w:r w:rsidRPr="00030F9A">
        <w:t xml:space="preserve">. </w:t>
      </w:r>
    </w:p>
    <w:p w:rsidRDefault="00030F9A" w:rsidP="0060354C" w:rsidR="00030F9A" w:rsidRPr="00030F9A"/>
    <w:p w:rsidRDefault="00E105A4" w:rsidP="008C7272" w:rsidR="0060354C" w:rsidRPr="00030F9A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</w:t>
      </w:r>
      <w:r w:rsidR="0060354C" w:rsidRPr="00030F9A">
        <w:t>Su</w:t>
      </w:r>
      <w:r w:rsidR="003B1246" w:rsidRPr="00030F9A">
        <w:t>tkinja</w:t>
      </w:r>
    </w:p>
    <w:p w:rsidRDefault="0060354C" w:rsidP="008C7272" w:rsidR="00E105A4">
      <w:pPr>
        <w:jc w:val="right"/>
      </w:pPr>
      <w:r w:rsidRPr="00030F9A">
        <w:tab/>
      </w:r>
      <w:r w:rsidRPr="00030F9A">
        <w:tab/>
      </w:r>
      <w:r w:rsidRPr="00030F9A">
        <w:tab/>
      </w:r>
      <w:r w:rsidRPr="00030F9A">
        <w:tab/>
      </w:r>
      <w:r w:rsidRPr="00030F9A">
        <w:tab/>
      </w:r>
      <w:r w:rsidRPr="00030F9A">
        <w:tab/>
      </w:r>
      <w:r w:rsidRPr="00030F9A">
        <w:tab/>
      </w:r>
      <w:r w:rsidR="003B1246" w:rsidRPr="00030F9A">
        <w:t xml:space="preserve">                Ana  Markač</w:t>
      </w:r>
    </w:p>
    <w:p w:rsidRDefault="00CF154B" w:rsidP="00CF154B" w:rsidR="00CF154B" w:rsidRPr="00030F9A">
      <w:r w:rsidRPr="00030F9A">
        <w:t xml:space="preserve">UPUTA O PRAVNOM LIJEKU:  </w:t>
      </w:r>
    </w:p>
    <w:p w:rsidRDefault="00030F9A" w:rsidP="00030F9A" w:rsidR="00030F9A" w:rsidRPr="00030F9A">
      <w:pPr>
        <w:tabs>
          <w:tab w:pos="0" w:val="left"/>
        </w:tabs>
        <w:jc w:val="both"/>
      </w:pPr>
      <w:r w:rsidRPr="00030F9A">
        <w:t xml:space="preserve">Protiv ovog rješenja dopuštena je žalba u roku od 8 (osam) dana od obavljene dostave istog, a dostava se smatra obavljenom istekom osmog dana od dana objave rješenja na mrežnoj stranici e-Oglasna ploča sudova (čl. 12. st. 1. i čl. 19. st. 1. i 2. SZ-a).  Pravo na žalbu imaju stečajni upravitelj i svaki stečajni vjerovnika. Žalba se podnosi ovom sudu u 3 (tri) istovjetna primjerka, a o istoj odlučuje Visoki trgovački sud Republike Hrvatske. </w:t>
      </w:r>
    </w:p>
    <w:p w:rsidRDefault="00E105A4" w:rsidP="001A0AB6" w:rsidR="00E105A4"/>
    <w:p w:rsidRDefault="001A0AB6" w:rsidP="001A0AB6" w:rsidR="001A0AB6" w:rsidRPr="00030F9A">
      <w:r w:rsidRPr="00030F9A">
        <w:t>Dostaviti:</w:t>
      </w:r>
    </w:p>
    <w:p w:rsidRDefault="003B1246" w:rsidP="001A0AB6" w:rsidR="001A0AB6" w:rsidRPr="00030F9A">
      <w:pPr>
        <w:numPr>
          <w:ilvl w:val="0"/>
          <w:numId w:val="5"/>
        </w:numPr>
      </w:pPr>
      <w:r w:rsidRPr="00030F9A">
        <w:t>stečajno</w:t>
      </w:r>
      <w:r w:rsidR="007B6126">
        <w:t xml:space="preserve">m </w:t>
      </w:r>
      <w:r w:rsidRPr="00030F9A">
        <w:t>upravitelj</w:t>
      </w:r>
      <w:r w:rsidR="007B6126">
        <w:t>u Željku Vrkiću</w:t>
      </w:r>
    </w:p>
    <w:p w:rsidRDefault="001A0AB6" w:rsidP="001A0AB6" w:rsidR="001A0AB6" w:rsidRPr="00030F9A">
      <w:pPr>
        <w:numPr>
          <w:ilvl w:val="0"/>
          <w:numId w:val="5"/>
        </w:numPr>
      </w:pPr>
      <w:r w:rsidRPr="00030F9A">
        <w:t xml:space="preserve">na </w:t>
      </w:r>
      <w:r w:rsidR="004F094E" w:rsidRPr="00030F9A">
        <w:t>e-</w:t>
      </w:r>
      <w:r w:rsidRPr="00030F9A">
        <w:t xml:space="preserve">oglasnu </w:t>
      </w:r>
      <w:r w:rsidR="00A50AB1" w:rsidRPr="00030F9A">
        <w:t>ploču</w:t>
      </w:r>
    </w:p>
    <w:p w:rsidRDefault="001A0AB6" w:rsidP="00CF154B" w:rsidR="00FF0FB9" w:rsidRPr="00030F9A">
      <w:pPr>
        <w:numPr>
          <w:ilvl w:val="0"/>
          <w:numId w:val="5"/>
        </w:numPr>
      </w:pPr>
      <w:r w:rsidRPr="00030F9A">
        <w:t>u spis</w:t>
      </w:r>
    </w:p>
    <w:sectPr w:rsidSect="008C7272" w:rsidR="00FF0FB9" w:rsidRPr="00030F9A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AC9" w:rsidP="003F7AC9" w:rsidR="003F7AC9">
      <w:r>
        <w:separator/>
      </w:r>
    </w:p>
  </w:endnote>
  <w:endnote w:id="0" w:type="continuationSeparator">
    <w:p w:rsidRDefault="003F7AC9" w:rsidP="003F7AC9" w:rsidR="003F7A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AC9" w:rsidP="003F7AC9" w:rsidR="003F7AC9">
      <w:r>
        <w:separator/>
      </w:r>
    </w:p>
  </w:footnote>
  <w:footnote w:id="0" w:type="continuationSeparator">
    <w:p w:rsidRDefault="003F7AC9" w:rsidP="003F7AC9" w:rsidR="003F7A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083" w:rsidP="003F7AC9" w:rsidR="003F7AC9">
    <w:pPr>
      <w:pStyle w:val="Zaglavlje"/>
      <w:jc w:val="right"/>
    </w:pPr>
    <w:r>
      <w:t>Poslovni broj: 2 St-327/16-38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51C4"/>
    <w:rsid w:val="00030F9A"/>
    <w:rsid w:val="000362D2"/>
    <w:rsid w:val="000828A3"/>
    <w:rsid w:val="000A768A"/>
    <w:rsid w:val="000B31B4"/>
    <w:rsid w:val="000E2B5E"/>
    <w:rsid w:val="000E636B"/>
    <w:rsid w:val="000F4307"/>
    <w:rsid w:val="00132542"/>
    <w:rsid w:val="001326B4"/>
    <w:rsid w:val="001A0AB6"/>
    <w:rsid w:val="001A4EDD"/>
    <w:rsid w:val="001D40E1"/>
    <w:rsid w:val="001D6AFF"/>
    <w:rsid w:val="002260B1"/>
    <w:rsid w:val="00277302"/>
    <w:rsid w:val="002B4A18"/>
    <w:rsid w:val="002D6596"/>
    <w:rsid w:val="003A252D"/>
    <w:rsid w:val="003B1246"/>
    <w:rsid w:val="003F663A"/>
    <w:rsid w:val="003F7AC9"/>
    <w:rsid w:val="0040013F"/>
    <w:rsid w:val="00492043"/>
    <w:rsid w:val="004B7A54"/>
    <w:rsid w:val="004D4C7B"/>
    <w:rsid w:val="004F094E"/>
    <w:rsid w:val="00502FCD"/>
    <w:rsid w:val="00583E3E"/>
    <w:rsid w:val="005F5D21"/>
    <w:rsid w:val="0060354C"/>
    <w:rsid w:val="00604FE0"/>
    <w:rsid w:val="00626C54"/>
    <w:rsid w:val="006964AE"/>
    <w:rsid w:val="006D5987"/>
    <w:rsid w:val="006E08C4"/>
    <w:rsid w:val="00744590"/>
    <w:rsid w:val="00753D2D"/>
    <w:rsid w:val="007962EB"/>
    <w:rsid w:val="007A0826"/>
    <w:rsid w:val="007B6126"/>
    <w:rsid w:val="008748A0"/>
    <w:rsid w:val="008C0F9E"/>
    <w:rsid w:val="008C7272"/>
    <w:rsid w:val="008E1367"/>
    <w:rsid w:val="00910042"/>
    <w:rsid w:val="00923E82"/>
    <w:rsid w:val="0095041A"/>
    <w:rsid w:val="00993384"/>
    <w:rsid w:val="009C0775"/>
    <w:rsid w:val="009D53CA"/>
    <w:rsid w:val="00A36A20"/>
    <w:rsid w:val="00A42258"/>
    <w:rsid w:val="00A42C78"/>
    <w:rsid w:val="00A50AB1"/>
    <w:rsid w:val="00A94666"/>
    <w:rsid w:val="00AA6D98"/>
    <w:rsid w:val="00AE6CF3"/>
    <w:rsid w:val="00B34B79"/>
    <w:rsid w:val="00BE6C59"/>
    <w:rsid w:val="00C464CD"/>
    <w:rsid w:val="00CD7653"/>
    <w:rsid w:val="00CF0448"/>
    <w:rsid w:val="00CF154B"/>
    <w:rsid w:val="00D140E6"/>
    <w:rsid w:val="00D35C6E"/>
    <w:rsid w:val="00D858FE"/>
    <w:rsid w:val="00D948FE"/>
    <w:rsid w:val="00DA6083"/>
    <w:rsid w:val="00E105A4"/>
    <w:rsid w:val="00E133E7"/>
    <w:rsid w:val="00E54A6E"/>
    <w:rsid w:val="00E658F7"/>
    <w:rsid w:val="00EC2F8C"/>
    <w:rsid w:val="00ED33D2"/>
    <w:rsid w:val="00F51946"/>
    <w:rsid w:val="00F6532B"/>
    <w:rsid w:val="00F739C9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5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59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59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59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F7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AC9"/>
    <w:rPr>
      <w:sz w:val="24"/>
      <w:szCs w:val="24"/>
    </w:rPr>
  </w:style>
  <w:style w:styleId="Podnoje" w:type="paragraph">
    <w:name w:val="footer"/>
    <w:basedOn w:val="Normal"/>
    <w:link w:val="PodnojeChar"/>
    <w:rsid w:val="003F7A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F7AC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5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59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59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59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naVTS-u! Vraćeno 28.11.16.</izvorni_sadrzaj>
    <derivirana_varijabla naziv="DomainObject.Predmet.PrimjedbaSuca_1">Kopija spisa naVTS-u! Vraćeno 28.11.16.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4D9490-F054-48A1-BF45-765BFE878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330</properties:Words>
  <properties:Characters>1684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2016-12-02T13:00:00Z</dcterms:created>
  <dc:creator>Ardena Bajlo</dc:creator>
  <cp:lastModifiedBy>Merlina Klišmanić</cp:lastModifiedBy>
  <cp:lastPrinted>2016-12-02T13:06:00Z</cp:lastPrinted>
  <dcterms:modified xmlns:xsi="http://www.w3.org/2001/XMLSchema-instance" xsi:type="dcterms:W3CDTF">2016-12-05T07:33:00Z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