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05c6" w14:paraId="3a705c6" w:rsidRDefault="00AE649C" w:rsidP="00FA5B5E" w:rsidR="00AE649C" w:rsidRPr="00B76F3C">
      <w:pPr>
        <w:pStyle w:val="Naslov3"/>
        <w15:collapsed w:val="false"/>
      </w:pPr>
    </w:p>
    <w:p w:rsidRDefault="008A128E" w:rsidP="008A128E" w:rsidR="008A128E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St-640/2016-3.</w:t>
      </w:r>
    </w:p>
    <w:p w:rsidRDefault="008A128E" w:rsidP="008A128E" w:rsidR="008A128E">
      <w:pPr>
        <w:jc w:val="both"/>
        <w:rPr>
          <w:rFonts w:cs="Arial" w:hAnsi="Arial" w:ascii="Arial"/>
        </w:rPr>
      </w:pPr>
    </w:p>
    <w:p w:rsidRDefault="008A128E" w:rsidP="008A128E" w:rsidR="008A128E">
      <w:pPr>
        <w:jc w:val="both"/>
        <w:rPr>
          <w:rFonts w:cs="Arial" w:hAnsi="Arial" w:ascii="Arial"/>
        </w:rPr>
      </w:pPr>
    </w:p>
    <w:p w:rsidRDefault="008A128E" w:rsidP="008A128E" w:rsidR="008A128E">
      <w:pPr>
        <w:jc w:val="both"/>
        <w:rPr>
          <w:rFonts w:cs="Arial" w:hAnsi="Arial" w:ascii="Arial"/>
          <w:b/>
        </w:rPr>
      </w:pPr>
    </w:p>
    <w:p w:rsidRDefault="008A128E" w:rsidP="008A128E" w:rsidR="008A128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8A128E" w:rsidP="008A128E" w:rsidR="008A128E">
      <w:pPr>
        <w:jc w:val="center"/>
        <w:rPr>
          <w:rFonts w:cs="Arial" w:hAnsi="Arial" w:ascii="Arial"/>
          <w:b/>
        </w:rPr>
      </w:pPr>
    </w:p>
    <w:p w:rsidRDefault="008A128E" w:rsidP="008A128E" w:rsidR="008A128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8A128E" w:rsidP="008A128E" w:rsidR="008A128E">
      <w:pPr>
        <w:jc w:val="both"/>
        <w:rPr>
          <w:rFonts w:cs="Arial" w:hAnsi="Arial" w:ascii="Arial"/>
        </w:rPr>
      </w:pPr>
    </w:p>
    <w:p w:rsidRDefault="008A128E" w:rsidP="008A128E" w:rsidR="008A128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TAKO ČISTO j.d.o.o. za trgovinu i usluge iz Zagreba, Ilica 210, MBS 080837249, OIB 05849952033, dana 08. rujna 2016. godine  </w:t>
      </w:r>
    </w:p>
    <w:p w:rsidRDefault="008A128E" w:rsidP="008A128E" w:rsidR="008A128E">
      <w:pPr>
        <w:jc w:val="both"/>
        <w:rPr>
          <w:rFonts w:cs="Arial" w:hAnsi="Arial" w:ascii="Arial"/>
        </w:rPr>
      </w:pPr>
    </w:p>
    <w:p w:rsidRDefault="008A128E" w:rsidP="008A128E" w:rsidR="008A128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8A128E" w:rsidP="008A128E" w:rsidR="008A128E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TAKO ČISTO j.d.o.o. za trgovinu i usluge iz Zagreba, Ilica 210, MBS 080837249, OIB 05849952033.</w:t>
      </w:r>
    </w:p>
    <w:p w:rsidRDefault="008A128E" w:rsidP="008A128E" w:rsidR="008A128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JELENKO LEHKI iz Zagreba, Pavla </w:t>
      </w:r>
      <w:proofErr w:type="spellStart"/>
      <w:r>
        <w:rPr>
          <w:rFonts w:cs="Arial" w:hAnsi="Arial" w:ascii="Arial"/>
        </w:rPr>
        <w:t>Hatza</w:t>
      </w:r>
      <w:proofErr w:type="spellEnd"/>
      <w:r>
        <w:rPr>
          <w:rFonts w:cs="Arial" w:hAnsi="Arial" w:ascii="Arial"/>
        </w:rPr>
        <w:t xml:space="preserve"> 10, OIB 96068307857.</w:t>
      </w:r>
    </w:p>
    <w:p w:rsidRDefault="008A128E" w:rsidP="008A128E" w:rsidR="008A128E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TAKO ČISTO j.d.o.o. za trgovinu i usluge iz Zagreba, Ilica 210, MBS 080837249, OIB 05849952033.</w:t>
      </w:r>
    </w:p>
    <w:p w:rsidRDefault="008A128E" w:rsidP="008A128E" w:rsidR="008A128E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08. rujna 2016. godine u 08,30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8A128E" w:rsidP="008A128E" w:rsidR="008A128E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8A128E" w:rsidP="008A128E" w:rsidR="008A128E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A128E" w:rsidP="008A128E" w:rsidR="008A128E">
      <w:pPr>
        <w:ind w:firstLine="851"/>
        <w:jc w:val="both"/>
        <w:rPr>
          <w:rFonts w:cs="Arial" w:hAnsi="Arial" w:ascii="Arial"/>
        </w:rPr>
      </w:pPr>
    </w:p>
    <w:p w:rsidRDefault="008A128E" w:rsidP="008A128E" w:rsidR="008A128E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8A128E" w:rsidP="008A128E" w:rsidR="008A128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8A128E" w:rsidP="008A128E" w:rsidR="008A128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St-640/2016-2,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8A128E" w:rsidP="008A128E" w:rsidR="008A128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A128E" w:rsidP="008A128E" w:rsidR="008A128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A128E" w:rsidP="008A128E" w:rsidR="008A128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A128E" w:rsidP="008A128E" w:rsidR="008A128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A128E" w:rsidP="008A128E" w:rsidR="008A128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8A128E" w:rsidP="008A128E" w:rsidR="008A128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08. rujna 2016. godine</w:t>
      </w:r>
    </w:p>
    <w:p w:rsidRDefault="008A128E" w:rsidP="008A128E" w:rsidR="008A128E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   </w:t>
      </w:r>
    </w:p>
    <w:p w:rsidRDefault="008A128E" w:rsidP="008A128E" w:rsidR="008A128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</w:t>
      </w:r>
      <w:bookmarkStart w:name="_GoBack" w:id="0"/>
      <w:bookmarkEnd w:id="0"/>
      <w:r>
        <w:rPr>
          <w:rFonts w:cs="Arial" w:hAnsi="Arial" w:ascii="Arial"/>
        </w:rPr>
        <w:t xml:space="preserve">               TOMISLAV MRAZOVIĆ  </w:t>
      </w:r>
    </w:p>
    <w:p w:rsidRDefault="008A128E" w:rsidP="008A128E" w:rsidR="008A128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8A128E" w:rsidP="008A128E" w:rsidR="008A12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A128E" w:rsidP="008A128E" w:rsidR="008A128E">
      <w:pPr>
        <w:jc w:val="both"/>
        <w:rPr>
          <w:rFonts w:cs="Arial" w:hAnsi="Arial" w:ascii="Arial"/>
        </w:rPr>
      </w:pPr>
    </w:p>
    <w:p w:rsidRDefault="008A128E" w:rsidP="008A128E" w:rsidR="008A128E">
      <w:pPr>
        <w:jc w:val="both"/>
        <w:rPr>
          <w:rFonts w:cs="Arial" w:hAnsi="Arial" w:ascii="Arial"/>
        </w:rPr>
      </w:pPr>
    </w:p>
    <w:p w:rsidRDefault="008A128E" w:rsidP="008A128E" w:rsidR="008A128E">
      <w:pPr>
        <w:jc w:val="both"/>
        <w:rPr>
          <w:rFonts w:cs="Arial" w:hAnsi="Arial" w:ascii="Arial"/>
        </w:rPr>
      </w:pPr>
    </w:p>
    <w:p w:rsidRDefault="008A128E" w:rsidP="008A128E" w:rsidR="008A128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8A128E" w:rsidP="008A128E" w:rsidR="008A12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8A128E" w:rsidP="008A128E" w:rsidR="008A12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8A128E" w:rsidP="008A128E" w:rsidR="008A12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8A128E" w:rsidP="008A128E" w:rsidR="008A12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8A128E" w:rsidP="008A128E" w:rsidR="008A12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8A128E" w:rsidP="008A128E" w:rsidR="008A12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8A128E" w:rsidP="008A128E" w:rsidR="008A12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08.09.2016.g.</w:t>
      </w:r>
    </w:p>
    <w:p w:rsidRDefault="008A128E" w:rsidP="008A128E" w:rsidR="008A128E">
      <w:pPr>
        <w:rPr>
          <w:rFonts w:cs="Arial" w:hAnsi="Arial" w:ascii="Arial"/>
        </w:rPr>
      </w:pPr>
    </w:p>
    <w:p w:rsidRDefault="008A128E" w:rsidP="008A128E" w:rsidR="008A128E">
      <w:pPr>
        <w:jc w:val="both"/>
        <w:rPr>
          <w:rFonts w:cs="Arial" w:hAnsi="Arial" w:ascii="Arial"/>
        </w:rPr>
      </w:pPr>
    </w:p>
    <w:p w:rsidRDefault="008A128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128E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063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St-640/2016-3</izvorni_sadrzaj>
    <derivirana_varijabla naziv="DomainObject.Oznaka_1">St-640/2016-3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St-640/2016</izvorni_sadrzaj>
    <derivirana_varijabla naziv="DomainObject.Predmet.OznakaBroj_1">St-640/2016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TAKO ČISTO j.d.o.o. zastupanog po punomoćniku Dražen Žinko</izvorni_sadrzaj>
    <derivirana_varijabla naziv="DomainObject.Predmet.ProtustrankaFormated_1">  TAKO ČISTO j.d.o.o. zastupanog po punomoćniku Dražen Žinko</derivirana_varijabla>
  </DomainObject.Predmet.ProtustrankaFormated>
  <DomainObject.Predmet.ProtustrankaFormatedOIB>
    <izvorni_sadrzaj>  TAKO ČISTO j.d.o.o., OIB 05849952033 zastupanog po punomoćniku Dražen Žinko</izvorni_sadrzaj>
    <derivirana_varijabla naziv="DomainObject.Predmet.ProtustrankaFormatedOIB_1">  TAKO ČISTO j.d.o.o., OIB 05849952033 zastupanog po punomoćniku Dražen Žinko</derivirana_varijabla>
  </DomainObject.Predmet.ProtustrankaFormatedOIB>
  <DomainObject.Predmet.ProtustrankaFormatedWithAdress>
    <izvorni_sadrzaj> TAKO ČISTO j.d.o.o., Ilica 210, 10000 Zagreb zastupanog po punomoćniku Dražen Žinko</izvorni_sadrzaj>
    <derivirana_varijabla naziv="DomainObject.Predmet.ProtustrankaFormatedWithAdress_1"> TAKO ČISTO j.d.o.o., Ilica 210, 10000 Zagreb zastupanog po punomoćniku Dražen Žinko</derivirana_varijabla>
  </DomainObject.Predmet.ProtustrankaFormatedWithAdress>
  <DomainObject.Predmet.ProtustrankaFormatedWithAdressOIB>
    <izvorni_sadrzaj> TAKO ČISTO j.d.o.o., OIB 05849952033, Ilica 210, 10000 Zagreb zastupanog po punomoćniku Dražen Žinko</izvorni_sadrzaj>
    <derivirana_varijabla naziv="DomainObject.Predmet.ProtustrankaFormatedWithAdressOIB_1"> TAKO ČISTO j.d.o.o., OIB 05849952033, Ilica 210, 10000 Zagreb zastupanog po punomoćniku Dražen Žinko</derivirana_varijabla>
  </DomainObject.Predmet.ProtustrankaFormatedWithAdressOIB>
  <DomainObject.Predmet.ProtustrankaWithAdress>
    <izvorni_sadrzaj>TAKO ČISTO j.d.o.o. Ilica 210, 10000 Zagreb</izvorni_sadrzaj>
    <derivirana_varijabla naziv="DomainObject.Predmet.ProtustrankaWithAdress_1">TAKO ČISTO j.d.o.o. Ilica 210, 10000 Zagreb</derivirana_varijabla>
  </DomainObject.Predmet.ProtustrankaWithAdress>
  <DomainObject.Predmet.ProtustrankaWithAdressOIB>
    <izvorni_sadrzaj>TAKO ČISTO j.d.o.o., OIB 05849952033, Ilica 210, 10000 Zagreb</izvorni_sadrzaj>
    <derivirana_varijabla naziv="DomainObject.Predmet.ProtustrankaWithAdressOIB_1">TAKO ČISTO j.d.o.o., OIB 05849952033, Ilica 210, 10000 Zagreb</derivirana_varijabla>
  </DomainObject.Predmet.ProtustrankaWithAdressOIB>
  <DomainObject.Predmet.ProtustrankaNazivFormated>
    <izvorni_sadrzaj>TAKO ČISTO j.d.o.o.</izvorni_sadrzaj>
    <derivirana_varijabla naziv="DomainObject.Predmet.ProtustrankaNazivFormated_1">TAKO ČISTO j.d.o.o.</derivirana_varijabla>
  </DomainObject.Predmet.ProtustrankaNazivFormated>
  <DomainObject.Predmet.ProtustrankaNazivFormatedOIB>
    <izvorni_sadrzaj>TAKO ČISTO j.d.o.o., OIB 05849952033</izvorni_sadrzaj>
    <derivirana_varijabla naziv="DomainObject.Predmet.ProtustrankaNazivFormatedOIB_1">TAKO ČISTO j.d.o.o., OIB 05849952033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TAKO ČISTO j.d.o.o. zastupanog po punomoćniku Dražen Žinko</item>
    </izvorni_sadrzaj>
    <derivirana_varijabla naziv="DomainObject.Predmet.ProtuStrankaListFormated_1">
      <item>TAKO ČISTO j.d.o.o. zastupanog po punomoćniku Dražen Žinko</item>
    </derivirana_varijabla>
  </DomainObject.Predmet.ProtuStrankaListFormated>
  <DomainObject.Predmet.ProtuStrankaListFormatedOIB>
    <izvorni_sadrzaj>
      <item>TAKO ČISTO j.d.o.o., OIB 05849952033 zastupanog po punomoćniku Dražen Žinko</item>
    </izvorni_sadrzaj>
    <derivirana_varijabla naziv="DomainObject.Predmet.ProtuStrankaListFormatedOIB_1">
      <item>TAKO ČISTO j.d.o.o., OIB 05849952033 zastupanog po punomoćniku Dražen Žinko</item>
    </derivirana_varijabla>
  </DomainObject.Predmet.ProtuStrankaListFormatedOIB>
  <DomainObject.Predmet.ProtuStrankaListFormatedWithAdress>
    <izvorni_sadrzaj>
      <item>TAKO ČISTO j.d.o.o., Ilica 210, 10000 Zagreb zastupanog po punomoćniku Dražen Žinko</item>
    </izvorni_sadrzaj>
    <derivirana_varijabla naziv="DomainObject.Predmet.ProtuStrankaListFormatedWithAdress_1">
      <item>TAKO ČISTO j.d.o.o., Ilica 210, 10000 Zagreb zastupanog po punomoćniku Dražen Žinko</item>
    </derivirana_varijabla>
  </DomainObject.Predmet.ProtuStrankaListFormatedWithAdress>
  <DomainObject.Predmet.ProtuStrankaListFormatedWithAdressOIB>
    <izvorni_sadrzaj>
      <item>TAKO ČISTO j.d.o.o., OIB 05849952033, Ilica 210, 10000 Zagreb zastupanog po punomoćniku Dražen Žinko</item>
    </izvorni_sadrzaj>
    <derivirana_varijabla naziv="DomainObject.Predmet.ProtuStrankaListFormatedWithAdressOIB_1">
      <item>TAKO ČISTO j.d.o.o., OIB 05849952033, Ilica 210, 10000 Zagreb zastupanog po punomoćniku Dražen Žinko</item>
    </derivirana_varijabla>
  </DomainObject.Predmet.ProtuStrankaListFormatedWithAdressOIB>
  <DomainObject.Predmet.ProtuStrankaListNazivFormated>
    <izvorni_sadrzaj>
      <item>TAKO ČISTO j.d.o.o.</item>
    </izvorni_sadrzaj>
    <derivirana_varijabla naziv="DomainObject.Predmet.ProtuStrankaListNazivFormated_1">
      <item>TAKO ČISTO j.d.o.o.</item>
    </derivirana_varijabla>
  </DomainObject.Predmet.ProtuStrankaListNazivFormated>
  <DomainObject.Predmet.ProtuStrankaListNazivFormatedOIB>
    <izvorni_sadrzaj>
      <item>TAKO ČISTO j.d.o.o., OIB 05849952033</item>
    </izvorni_sadrzaj>
    <derivirana_varijabla naziv="DomainObject.Predmet.ProtuStrankaListNazivFormatedOIB_1">
      <item>TAKO ČISTO j.d.o.o., OIB 05849952033</item>
    </derivirana_varijabla>
  </DomainObject.Predmet.ProtuStrankaListNazivFormatedOIB>
  <DomainObject.Predmet.OstaliListFormated>
    <izvorni_sadrzaj>
      <item>Dražen Žinko punomoćnik sudionika u postupku TAKO ČISTO j.d.o.o.</item>
    </izvorni_sadrzaj>
    <derivirana_varijabla naziv="DomainObject.Predmet.OstaliListFormated_1">
      <item>Dražen Žinko punomoćnik sudionika u postupku TAKO ČISTO j.d.o.o.</item>
    </derivirana_varijabla>
  </DomainObject.Predmet.OstaliListFormated>
  <DomainObject.Predmet.OstaliListFormatedOIB>
    <izvorni_sadrzaj>
      <item>Dražen Žinko, OIB 88616640092 punomoćnik sudionika u postupku TAKO ČISTO j.d.o.o.</item>
    </izvorni_sadrzaj>
    <derivirana_varijabla naziv="DomainObject.Predmet.OstaliListFormatedOIB_1">
      <item>Dražen Žinko, OIB 88616640092 punomoćnik sudionika u postupku TAKO ČISTO j.d.o.o.</item>
    </derivirana_varijabla>
  </DomainObject.Predmet.OstaliListFormatedOIB>
  <DomainObject.Predmet.OstaliListFormatedWithAdress>
    <izvorni_sadrzaj>
      <item>Dražen Žinko, Ulica Antuna Stipančića 21, 10000 Zagreb punomoćnik sudionika u postupku TAKO ČISTO j.d.o.o.</item>
    </izvorni_sadrzaj>
    <derivirana_varijabla naziv="DomainObject.Predmet.OstaliListFormatedWithAdress_1">
      <item>Dražen Žinko, Ulica Antuna Stipančića 21, 10000 Zagreb punomoćnik sudionika u postupku TAKO ČISTO j.d.o.o.</item>
    </derivirana_varijabla>
  </DomainObject.Predmet.OstaliListFormatedWithAdress>
  <DomainObject.Predmet.OstaliListFormatedWithAdressOIB>
    <izvorni_sadrzaj>
      <item>Dražen Žinko, OIB 88616640092, Ulica Antuna Stipančića 21, 10000 Zagreb punomoćnik sudionika u postupku TAKO ČISTO j.d.o.o.</item>
    </izvorni_sadrzaj>
    <derivirana_varijabla naziv="DomainObject.Predmet.OstaliListFormatedWithAdressOIB_1">
      <item>Dražen Žinko, OIB 88616640092, Ulica Antuna Stipančića 21, 10000 Zagreb punomoćnik sudionika u postupku TAKO ČISTO j.d.o.o.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St-640/2016-3</izvorni_sadrzaj>
    <derivirana_varijabla naziv="DomainObject.PoslovniBrojDokumenta_1">St-640/2016-3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TAKO ČISTO j.d.o.o.</izvorni_sadrzaj>
    <derivirana_varijabla naziv="DomainObject.Predmet.ProtustrankaIDrugi_1">TAKO ČISTO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TAKO ČISTO j.d.o.o., OIB 05849952033, Ilica 210, 10000 Zagreb</izvorni_sadrzaj>
    <derivirana_varijabla naziv="DomainObject.Predmet.ProtustrankaIDrugiAdressOIB_1">TAKO ČISTO j.d.o.o., OIB 05849952033, Ilica 210,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TAKO ČISTO j.d.o.o.</item>
      <item>FINA Regionalni centar Zagreb</item>
      <item>Dražen Žinko</item>
    </izvorni_sadrzaj>
    <derivirana_varijabla naziv="DomainObject.Predmet.SudioniciListNaziv_1">
      <item>TAKO ČISTO j.d.o.o.</item>
      <item>FINA Regionalni centar Zagreb</item>
      <item>Dražen Žinko</item>
    </derivirana_varijabla>
  </DomainObject.Predmet.SudioniciListNaziv>
  <DomainObject.Predmet.SudioniciListAdressOIB>
    <izvorni_sadrzaj>
      <item>TAKO ČISTO j.d.o.o., OIB 05849952033, Ilica 210,10000 Zagreb</item>
      <item>FINA Regionalni centar Zagreb, OIB 85821130368, Trg svibanjskih žrtava 1995. 1,10000 Zagreb</item>
      <item>Dražen Žinko, OIB 88616640092, Ulica Antuna Stipančića 21,10000 Zagreb</item>
    </izvorni_sadrzaj>
    <derivirana_varijabla naziv="DomainObject.Predmet.SudioniciListAdressOIB_1">
      <item>TAKO ČISTO j.d.o.o., OIB 05849952033, Ilica 210,10000 Zagreb</item>
      <item>FINA Regionalni centar Zagreb, OIB 85821130368, Trg svibanjskih žrtava 1995. 1,10000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23C010-BD1F-4A01-9E3B-42C799BE6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3759</properties:Characters>
  <properties:Lines>98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2016-09-08T06:15:00Z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