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352b" w14:paraId="5a4352b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7560C">
        <w:t>219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C7560C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7560C">
        <w:t>NASTASJA STUDIO j.</w:t>
      </w:r>
      <w:r w:rsidR="00C7560C" w:rsidRPr="00A56DCC">
        <w:t>d.o.o.</w:t>
      </w:r>
      <w:r w:rsidR="00C7560C">
        <w:t xml:space="preserve"> za frizerske usluge i usluge uljepšavanja</w:t>
      </w:r>
      <w:r w:rsidR="00C7560C" w:rsidRPr="00A56DCC">
        <w:t xml:space="preserve">, </w:t>
      </w:r>
      <w:r w:rsidR="00C7560C">
        <w:t>Zadar</w:t>
      </w:r>
      <w:r w:rsidR="00C7560C" w:rsidRPr="00A56DCC">
        <w:t xml:space="preserve">, </w:t>
      </w:r>
      <w:r w:rsidR="00C7560C">
        <w:t>Ivana Mažuranića 22</w:t>
      </w:r>
      <w:r w:rsidR="00C7560C" w:rsidRPr="00A56DCC">
        <w:t xml:space="preserve">, OIB: </w:t>
      </w:r>
      <w:r w:rsidR="00C7560C">
        <w:t>45400635526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23ED7">
        <w:t>8</w:t>
      </w:r>
      <w:r w:rsidR="00076762">
        <w:t>,</w:t>
      </w:r>
      <w:r w:rsidR="00291347">
        <w:t>23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291347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D325A6">
        <w:t>za RH Lidija Vitaljić</w:t>
      </w:r>
    </w:p>
    <w:p w:rsidRDefault="00D325A6" w:rsidP="002C6673" w:rsidR="00D325A6">
      <w:pPr>
        <w:jc w:val="both"/>
      </w:pPr>
    </w:p>
    <w:p w:rsidRDefault="002C6673" w:rsidP="002C6673" w:rsidR="002C6673" w:rsidRPr="002528EB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91347">
      <w:pPr>
        <w:jc w:val="center"/>
      </w:pPr>
    </w:p>
    <w:p w:rsidRDefault="00291347" w:rsidP="00BE31FC" w:rsidR="00BE31FC" w:rsidRPr="00291347">
      <w:pPr>
        <w:jc w:val="both"/>
      </w:pPr>
      <w:r w:rsidRPr="00291347">
        <w:t>Utvrđuje se da nema uvjeta za održavanje današnjeg ročišta, pa će sljedeće biti zakazano naknadno pismenim putem uz nalog za dovođenje zastupnika po zakonu stečajnog dužnika.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291347">
        <w:t>9,26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7560C">
      <w:t>219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7560C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1347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7B7A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25A6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7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08:23</izvorni_sadrzaj>
    <derivirana_varijabla naziv="DomainObject.StvarniPocetakVrijeme_1">08:23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St-219/2018-7</izvorni_sadrzaj>
    <derivirana_varijabla naziv="DomainObject.Zapisnik.Oznaka_1">St-219/2018-7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NASTASJA STUDIO j.d.o.o. za frizerske usluge i usluge uljepšavanja</izvorni_sadrzaj>
    <derivirana_varijabla naziv="DomainObject.Predmet.ProtustrankaFormated_1">  NASTASJA STUDIO j.d.o.o. za frizerske usluge i usluge uljepšavanja</derivirana_varijabla>
  </DomainObject.Predmet.ProtustrankaFormated>
  <DomainObject.Predmet.ProtustrankaFormatedOIB>
    <izvorni_sadrzaj>  NASTASJA STUDIO j.d.o.o. za frizerske usluge i usluge uljepšavanja, OIB 45400635526</izvorni_sadrzaj>
    <derivirana_varijabla naziv="DomainObject.Predmet.ProtustrankaFormatedOIB_1">  NASTASJA STUDIO j.d.o.o. za frizerske usluge i usluge uljepšavanja, OIB 45400635526</derivirana_varijabla>
  </DomainObject.Predmet.ProtustrankaFormatedOIB>
  <DomainObject.Predmet.ProtustrankaFormatedWithAdress>
    <izvorni_sadrzaj> NASTASJA STUDIO j.d.o.o. za frizerske usluge i usluge uljepšavanja, Ivana Mažuranića 22, 23000 Zadar</izvorni_sadrzaj>
    <derivirana_varijabla naziv="DomainObject.Predmet.ProtustrankaFormatedWithAdress_1"> NASTASJA STUDIO j.d.o.o. za frizerske usluge i usluge uljepšavanja, Ivana Mažuranića 22, 23000 Zadar</derivirana_varijabla>
  </DomainObject.Predmet.ProtustrankaFormatedWithAdress>
  <DomainObject.Predmet.ProtustrankaFormatedWithAdressOIB>
    <izvorni_sadrzaj> NASTASJA STUDIO j.d.o.o. za frizerske usluge i usluge uljepšavanja, OIB 45400635526, Ivana Mažuranića 22, 23000 Zadar</izvorni_sadrzaj>
    <derivirana_varijabla naziv="DomainObject.Predmet.ProtustrankaFormatedWithAdressOIB_1"> NASTASJA STUDIO j.d.o.o. za frizerske usluge i usluge uljepšavanja, OIB 45400635526, Ivana Mažuranića 22, 23000 Zadar</derivirana_varijabla>
  </DomainObject.Predmet.ProtustrankaFormatedWithAdressOIB>
  <DomainObject.Predmet.ProtustrankaWithAdress>
    <izvorni_sadrzaj>NASTASJA STUDIO j.d.o.o. za frizerske usluge i usluge uljepšavanja Ivana Mažuranića 22, 23000 Zadar</izvorni_sadrzaj>
    <derivirana_varijabla naziv="DomainObject.Predmet.ProtustrankaWithAdress_1">NASTASJA STUDIO j.d.o.o. za frizerske usluge i usluge uljepšavanja Ivana Mažuranića 22, 23000 Zadar</derivirana_varijabla>
  </DomainObject.Predmet.ProtustrankaWithAdress>
  <DomainObject.Predmet.ProtustrankaWithAdressOIB>
    <izvorni_sadrzaj>NASTASJA STUDIO j.d.o.o. za frizerske usluge i usluge uljepšavanja, OIB 45400635526, Ivana Mažuranića 22, 23000 Zadar</izvorni_sadrzaj>
    <derivirana_varijabla naziv="DomainObject.Predmet.ProtustrankaWithAdressOIB_1">NASTASJA STUDIO j.d.o.o. za frizerske usluge i usluge uljepšavanja, OIB 45400635526, Ivana Mažuranića 22, 23000 Zadar</derivirana_varijabla>
  </DomainObject.Predmet.ProtustrankaWithAdressOIB>
  <DomainObject.Predmet.ProtustrankaNazivFormated>
    <izvorni_sadrzaj>NASTASJA STUDIO j.d.o.o. za frizerske usluge i usluge uljepšavanja</izvorni_sadrzaj>
    <derivirana_varijabla naziv="DomainObject.Predmet.ProtustrankaNazivFormated_1">NASTASJA STUDIO j.d.o.o. za frizerske usluge i usluge uljepšavanja</derivirana_varijabla>
  </DomainObject.Predmet.ProtustrankaNazivFormated>
  <DomainObject.Predmet.ProtustrankaNazivFormatedOIB>
    <izvorni_sadrzaj>NASTASJA STUDIO j.d.o.o. za frizerske usluge i usluge uljepšavanja, OIB 45400635526</izvorni_sadrzaj>
    <derivirana_varijabla naziv="DomainObject.Predmet.ProtustrankaNazivFormatedOIB_1">NASTASJA STUDIO j.d.o.o. za frizerske usluge i usluge uljepšavanja, OIB 45400635526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NASTASJA STUDIO j.d.o.o. za frizerske usluge i usluge uljepšavanja</item>
    </izvorni_sadrzaj>
    <derivirana_varijabla naziv="DomainObject.Predmet.ProtuStrankaListFormated_1">
      <item>NASTASJA STUDIO j.d.o.o. za frizerske usluge i usluge uljepšavanja</item>
    </derivirana_varijabla>
  </DomainObject.Predmet.ProtuStrankaListFormated>
  <DomainObject.Predmet.ProtuStrankaListFormatedOIB>
    <izvorni_sadrzaj>
      <item>NASTASJA STUDIO j.d.o.o. za frizerske usluge i usluge uljepšavanja, OIB 45400635526</item>
    </izvorni_sadrzaj>
    <derivirana_varijabla naziv="DomainObject.Predmet.ProtuStrankaListFormatedOIB_1">
      <item>NASTASJA STUDIO j.d.o.o. za frizerske usluge i usluge uljepšavanja, OIB 45400635526</item>
    </derivirana_varijabla>
  </DomainObject.Predmet.ProtuStrankaListFormatedOIB>
  <DomainObject.Predmet.ProtuStrankaListFormatedWithAdress>
    <izvorni_sadrzaj>
      <item>NASTASJA STUDIO j.d.o.o. za frizerske usluge i usluge uljepšavanja, Ivana Mažuranića 22, 23000 Zadar</item>
    </izvorni_sadrzaj>
    <derivirana_varijabla naziv="DomainObject.Predmet.ProtuStrankaListFormatedWithAdress_1">
      <item>NASTASJA STUDIO j.d.o.o. za frizerske usluge i usluge uljepšavanja, Ivana Mažuranića 22, 23000 Zadar</item>
    </derivirana_varijabla>
  </DomainObject.Predmet.ProtuStrankaListFormatedWithAdress>
  <DomainObject.Predmet.ProtuStrankaListFormatedWithAdressOIB>
    <izvorni_sadrzaj>
      <item>NASTASJA STUDIO j.d.o.o. za frizerske usluge i usluge uljepšavanja, OIB 45400635526, Ivana Mažuranića 22, 23000 Zadar</item>
    </izvorni_sadrzaj>
    <derivirana_varijabla naziv="DomainObject.Predmet.ProtuStrankaListFormatedWithAdressOIB_1">
      <item>NASTASJA STUDIO j.d.o.o. za frizerske usluge i usluge uljepšavanja, OIB 45400635526, Ivana Mažuranića 22, 23000 Zadar</item>
    </derivirana_varijabla>
  </DomainObject.Predmet.ProtuStrankaListFormatedWithAdressOIB>
  <DomainObject.Predmet.ProtuStrankaListNazivFormated>
    <izvorni_sadrzaj>
      <item>NASTASJA STUDIO j.d.o.o. za frizerske usluge i usluge uljepšavanja</item>
    </izvorni_sadrzaj>
    <derivirana_varijabla naziv="DomainObject.Predmet.ProtuStrankaListNazivFormated_1">
      <item>NASTASJA STUDIO j.d.o.o. za frizerske usluge i usluge uljepšavanja</item>
    </derivirana_varijabla>
  </DomainObject.Predmet.ProtuStrankaListNazivFormated>
  <DomainObject.Predmet.ProtuStrankaListNazivFormatedOIB>
    <izvorni_sadrzaj>
      <item>NASTASJA STUDIO j.d.o.o. za frizerske usluge i usluge uljepšavanja, OIB 45400635526</item>
    </izvorni_sadrzaj>
    <derivirana_varijabla naziv="DomainObject.Predmet.ProtuStrankaListNazivFormatedOIB_1">
      <item>NASTASJA STUDIO j.d.o.o. za frizerske usluge i usluge uljepšavanja, OIB 45400635526</item>
    </derivirana_varijabla>
  </DomainObject.Predmet.ProtuStrankaListNazivFormatedOIB>
  <DomainObject.Predmet.OstaliListFormated>
    <izvorni_sadrzaj>
      <item>Nastasja Dragan</item>
    </izvorni_sadrzaj>
    <derivirana_varijabla naziv="DomainObject.Predmet.OstaliListFormated_1">
      <item>Nastasja Dragan</item>
    </derivirana_varijabla>
  </DomainObject.Predmet.OstaliListFormated>
  <DomainObject.Predmet.OstaliListFormatedOIB>
    <izvorni_sadrzaj>
      <item>Nastasja Dragan, OIB 69670889223</item>
    </izvorni_sadrzaj>
    <derivirana_varijabla naziv="DomainObject.Predmet.OstaliListFormatedOIB_1">
      <item>Nastasja Dragan, OIB 69670889223</item>
    </derivirana_varijabla>
  </DomainObject.Predmet.OstaliListFormatedOIB>
  <DomainObject.Predmet.OstaliListFormatedWithAdress>
    <izvorni_sadrzaj>
      <item>Nastasja Dragan, Hrvatskih Žrtava 396, 21220 Seget Vranjica</item>
    </izvorni_sadrzaj>
    <derivirana_varijabla naziv="DomainObject.Predmet.OstaliListFormatedWithAdress_1">
      <item>Nastasja Dragan, Hrvatskih Žrtava 396, 21220 Seget Vranjica</item>
    </derivirana_varijabla>
  </DomainObject.Predmet.OstaliListFormatedWithAdress>
  <DomainObject.Predmet.OstaliListFormatedWithAdressOIB>
    <izvorni_sadrzaj>
      <item>Nastasja Dragan, OIB 69670889223, Hrvatskih Žrtava 396, 21220 Seget Vranjica</item>
    </izvorni_sadrzaj>
    <derivirana_varijabla naziv="DomainObject.Predmet.OstaliListFormatedWithAdressOIB_1">
      <item>Nastasja Dragan, OIB 69670889223, Hrvatskih Žrtava 396, 21220 Seget Vranjica</item>
    </derivirana_varijabla>
  </DomainObject.Predmet.OstaliListFormatedWithAdressOIB>
  <DomainObject.Predmet.OstaliListNazivFormated>
    <izvorni_sadrzaj>
      <item>Nastasja Dragan</item>
    </izvorni_sadrzaj>
    <derivirana_varijabla naziv="DomainObject.Predmet.OstaliListNazivFormated_1">
      <item>Nastasja Dragan</item>
    </derivirana_varijabla>
  </DomainObject.Predmet.OstaliListNazivFormated>
  <DomainObject.Predmet.OstaliListNazivFormatedOIB>
    <izvorni_sadrzaj>
      <item>Nastasja Dragan, OIB 69670889223</item>
    </izvorni_sadrzaj>
    <derivirana_varijabla naziv="DomainObject.Predmet.OstaliListNazivFormatedOIB_1">
      <item>Nastasja Dragan, OIB 69670889223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St-219/2018-7</izvorni_sadrzaj>
    <derivirana_varijabla naziv="DomainObject.PoslovniBrojDokumenta_1">St-219/2018-7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NASTASJA STUDIO j.d.o.o. za frizerske usluge i usluge uljepšavanja</izvorni_sadrzaj>
    <derivirana_varijabla naziv="DomainObject.Predmet.ProtustrankaIDrugi_1">NASTASJA STUDIO j.d.o.o. za frizerske usluge i usluge uljepšavanja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NASTASJA STUDIO j.d.o.o. za frizerske usluge i usluge uljepšavanja, OIB 45400635526, Ivana Mažuranića 22, 23000 Zadar</izvorni_sadrzaj>
    <derivirana_varijabla naziv="DomainObject.Predmet.ProtustrankaIDrugiAdressOIB_1">NASTASJA STUDIO j.d.o.o. za frizerske usluge i usluge uljepšavanja, OIB 45400635526, Ivana Mažuranića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NASTASJA STUDIO j.d.o.o. za frizerske usluge i usluge uljepšavanja</item>
      <item>FINA</item>
      <item>Nastasja Dragan</item>
    </izvorni_sadrzaj>
    <derivirana_varijabla naziv="DomainObject.Predmet.SudioniciListNaziv_1">
      <item>NASTASJA STUDIO j.d.o.o. za frizerske usluge i usluge uljepšavanja</item>
      <item>FINA</item>
      <item>Nastasja Dragan</item>
    </derivirana_varijabla>
  </DomainObject.Predmet.SudioniciListNaziv>
  <DomainObject.Predmet.SudioniciListAdressOIB>
    <izvorni_sadrzaj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izvorni_sadrzaj>
    <derivirana_varijabla naziv="DomainObject.Predmet.SudioniciListAdressOIB_1">
      <item>NASTASJA STUDIO j.d.o.o. za frizerske usluge i usluge uljepšavanja, OIB 45400635526, Ivana Mažuranića 22,23000 Zadar</item>
      <item>FINA, OIB 85821130368</item>
      <item>Nastasja Dragan, OIB 69670889223, Hrvatskih Žrtava 396,21220 Seget Vranjica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45400635526</item>
      <item>, OIB 85821130368</item>
      <item>, OIB 69670889223</item>
    </izvorni_sadrzaj>
    <derivirana_varijabla naziv="DomainObject.Predmet.SudioniciListNazivOIB_1">
      <item>, OIB 45400635526</item>
      <item>, OIB 85821130368</item>
      <item>, OIB 69670889223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761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2018-09-03T11:59:00Z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St-219/2018-7 / Zapisnik - Ročište radi izjašnjenja o prijedlogu za otvaranje steč.post (1 St-219-2018-povodom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