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3f46" w14:paraId="e0f3f46" w:rsidRDefault="004C7DBD" w:rsidP="004C7DBD" w:rsidR="004C7DB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EUROSTAR TRAVEL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Obala Pina </w:t>
      </w:r>
      <w:proofErr w:type="spellStart"/>
      <w:r>
        <w:rPr>
          <w:rFonts w:cs="Times New Roman" w:eastAsia="Times New Roman"/>
          <w:szCs w:val="24"/>
          <w:lang w:eastAsia="hr-HR"/>
        </w:rPr>
        <w:t>Budičina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1, OIB </w:t>
      </w:r>
      <w:r w:rsidRPr="004C7DBD">
        <w:rPr>
          <w:rFonts w:cs="Times New Roman" w:eastAsia="Times New Roman"/>
          <w:szCs w:val="24"/>
          <w:lang w:eastAsia="hr-HR"/>
        </w:rPr>
        <w:t>52485108562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C7DBD">
        <w:rPr>
          <w:rFonts w:cs="Times New Roman" w:eastAsia="Times New Roman"/>
          <w:szCs w:val="24"/>
          <w:lang w:eastAsia="hr-HR"/>
        </w:rPr>
        <w:t>040042515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27. rujna 2017. objavljuje sljedeći</w:t>
      </w:r>
    </w:p>
    <w:p w:rsidRDefault="004C7DBD" w:rsidP="004C7DBD" w:rsidR="004C7DB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C7DBD" w:rsidP="004C7DBD" w:rsidR="004C7DB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C7DBD" w:rsidP="004C7DBD" w:rsidR="004C7DBD">
      <w:pPr>
        <w:ind w:firstLine="708"/>
        <w:rPr>
          <w:szCs w:val="24"/>
        </w:rPr>
      </w:pPr>
    </w:p>
    <w:p w:rsidRDefault="004C7DBD" w:rsidP="004C7DBD" w:rsidR="004C7DB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EUROSTAR TRAVEL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Obala Pina </w:t>
      </w:r>
      <w:proofErr w:type="spellStart"/>
      <w:r>
        <w:rPr>
          <w:rFonts w:cs="Times New Roman" w:eastAsia="Times New Roman"/>
          <w:szCs w:val="24"/>
          <w:lang w:eastAsia="hr-HR"/>
        </w:rPr>
        <w:t>Budičina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1, OIB </w:t>
      </w:r>
      <w:r w:rsidRPr="004C7DBD">
        <w:rPr>
          <w:rFonts w:cs="Times New Roman" w:eastAsia="Times New Roman"/>
          <w:szCs w:val="24"/>
          <w:lang w:eastAsia="hr-HR"/>
        </w:rPr>
        <w:t>52485108562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C7DBD">
        <w:rPr>
          <w:rFonts w:cs="Times New Roman" w:eastAsia="Times New Roman"/>
          <w:szCs w:val="24"/>
          <w:lang w:eastAsia="hr-HR"/>
        </w:rPr>
        <w:t>040042515</w:t>
      </w:r>
      <w:r>
        <w:rPr>
          <w:rFonts w:cs="Times New Roman" w:eastAsia="Times New Roman"/>
          <w:szCs w:val="24"/>
          <w:lang w:eastAsia="hr-HR"/>
        </w:rPr>
        <w:t>, je pravna osoba koja nema zaposlenih, koja je na dan 19.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C7DBD" w:rsidP="004C7DBD" w:rsidR="004C7DBD">
      <w:pPr>
        <w:ind w:firstLine="708"/>
        <w:rPr>
          <w:szCs w:val="24"/>
        </w:rPr>
      </w:pPr>
    </w:p>
    <w:p w:rsidRDefault="004C7DBD" w:rsidP="004C7DBD" w:rsidR="004C7DB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19. </w:t>
      </w:r>
      <w:proofErr w:type="spellStart"/>
      <w:r>
        <w:rPr>
          <w:szCs w:val="24"/>
        </w:rPr>
        <w:t>ruujna</w:t>
      </w:r>
      <w:proofErr w:type="spellEnd"/>
      <w:r>
        <w:rPr>
          <w:szCs w:val="24"/>
        </w:rPr>
        <w:t xml:space="preserve"> 2017. iznosio 72.951,26 kn.</w:t>
      </w:r>
    </w:p>
    <w:p w:rsidRDefault="004C7DBD" w:rsidP="004C7DBD" w:rsidR="004C7DBD">
      <w:pPr>
        <w:rPr>
          <w:szCs w:val="24"/>
        </w:rPr>
      </w:pPr>
    </w:p>
    <w:p w:rsidRDefault="004C7DBD" w:rsidP="004C7DBD" w:rsidR="004C7DB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C7DBD" w:rsidP="004C7DBD" w:rsidR="004C7DB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C7DBD" w:rsidP="004C7DBD" w:rsidR="004C7DB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3333-533-2017, i da u istom roku uplate na depozit ovog suda broj HR 4323900011300029763, poziv na broj 020-533-17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C7DBD" w:rsidP="004C7DBD" w:rsidR="004C7DBD">
      <w:pPr>
        <w:ind w:firstLine="708"/>
        <w:rPr>
          <w:szCs w:val="24"/>
        </w:rPr>
      </w:pPr>
    </w:p>
    <w:p w:rsidRDefault="004C7DBD" w:rsidP="004C7DBD" w:rsidR="004C7DB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C7DBD" w:rsidP="004C7DBD" w:rsidR="004C7DBD">
      <w:pPr>
        <w:ind w:firstLine="708"/>
        <w:rPr>
          <w:szCs w:val="24"/>
        </w:rPr>
      </w:pPr>
    </w:p>
    <w:p w:rsidRDefault="004C7DBD" w:rsidP="004C7DBD" w:rsidR="004C7DBD">
      <w:pPr>
        <w:jc w:val="center"/>
        <w:rPr>
          <w:szCs w:val="24"/>
        </w:rPr>
      </w:pPr>
      <w:r>
        <w:rPr>
          <w:szCs w:val="24"/>
        </w:rPr>
        <w:t>U Pazinu 27. rujna 2017.</w:t>
      </w:r>
    </w:p>
    <w:p w:rsidRDefault="004C7DBD" w:rsidP="004C7DBD" w:rsidR="004C7DB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C7DBD" w:rsidP="004C7DBD" w:rsidR="004C7DBD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4C7DBD" w:rsidP="004C7DBD" w:rsidR="004C7DBD">
      <w:pPr>
        <w:rPr>
          <w:szCs w:val="24"/>
        </w:rPr>
      </w:pPr>
      <w:r>
        <w:rPr>
          <w:szCs w:val="24"/>
        </w:rPr>
        <w:t>DNA:</w:t>
      </w:r>
    </w:p>
    <w:p w:rsidRDefault="004C7DBD" w:rsidP="004C7DBD" w:rsidR="00FB5DD4" w:rsidRPr="004C7DB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FB5DD4" w:rsidRPr="004C7DB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DBD" w:rsidP="004C7DBD" w:rsidR="004C7DBD">
      <w:r>
        <w:separator/>
      </w:r>
    </w:p>
  </w:endnote>
  <w:endnote w:id="0" w:type="continuationSeparator">
    <w:p w:rsidRDefault="004C7DBD" w:rsidP="004C7DBD" w:rsidR="004C7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DBD" w:rsidP="004C7DBD" w:rsidR="004C7DBD">
      <w:r>
        <w:separator/>
      </w:r>
    </w:p>
  </w:footnote>
  <w:footnote w:id="0" w:type="continuationSeparator">
    <w:p w:rsidRDefault="004C7DBD" w:rsidP="004C7DBD" w:rsidR="004C7D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DBD" w:rsidP="00BD7031" w:rsidR="00C57457">
    <w:pPr>
      <w:pStyle w:val="Zaglavlje"/>
      <w:jc w:val="right"/>
    </w:pPr>
    <w:r>
      <w:t>8 St-533/2017-3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4D87"/>
    <w:rsid w:val="00100833"/>
    <w:rsid w:val="004C7DBD"/>
    <w:rsid w:val="005F4D87"/>
    <w:rsid w:val="00FB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7DB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7D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7DB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C7D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D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0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8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83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8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8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7DB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7D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7DB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C7D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D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0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8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8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8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8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EUROSTAR TRAVEL d.o.o. ROVINJ</izvorni_sadrzaj>
    <derivirana_varijabla naziv="DomainObject.Predmet.ProtustrankaFormated_1">  EUROSTAR TRAVEL d.o.o. ROVINJ</derivirana_varijabla>
  </DomainObject.Predmet.ProtustrankaFormated>
  <DomainObject.Predmet.ProtustrankaFormatedOIB>
    <izvorni_sadrzaj>  EUROSTAR TRAVEL d.o.o. ROVINJ, OIB 52485108562</izvorni_sadrzaj>
    <derivirana_varijabla naziv="DomainObject.Predmet.ProtustrankaFormatedOIB_1">  EUROSTAR TRAVEL d.o.o. ROVINJ, OIB 52485108562</derivirana_varijabla>
  </DomainObject.Predmet.ProtustrankaFormatedOIB>
  <DomainObject.Predmet.ProtustrankaFormatedWithAdress>
    <izvorni_sadrzaj> EUROSTAR TRAVEL d.o.o. ROVINJ, Obala Pina Budičina 1, 52210 Rovinj</izvorni_sadrzaj>
    <derivirana_varijabla naziv="DomainObject.Predmet.ProtustrankaFormatedWithAdress_1"> EUROSTAR TRAVEL d.o.o. ROVINJ, Obala Pina Budičina 1, 52210 Rovinj</derivirana_varijabla>
  </DomainObject.Predmet.ProtustrankaFormatedWithAdress>
  <DomainObject.Predmet.ProtustrankaFormatedWithAdressOIB>
    <izvorni_sadrzaj> EUROSTAR TRAVEL d.o.o. ROVINJ, OIB 52485108562, Obala Pina Budičina 1, 52210 Rovinj</izvorni_sadrzaj>
    <derivirana_varijabla naziv="DomainObject.Predmet.ProtustrankaFormatedWithAdressOIB_1"> EUROSTAR TRAVEL d.o.o. ROVINJ, OIB 52485108562, Obala Pina Budičina 1, 52210 Rovinj</derivirana_varijabla>
  </DomainObject.Predmet.ProtustrankaFormatedWithAdressOIB>
  <DomainObject.Predmet.ProtustrankaWithAdress>
    <izvorni_sadrzaj>EUROSTAR TRAVEL d.o.o. ROVINJ Obala Pina Budičina 1, 52210 Rovinj</izvorni_sadrzaj>
    <derivirana_varijabla naziv="DomainObject.Predmet.ProtustrankaWithAdress_1">EUROSTAR TRAVEL d.o.o. ROVINJ Obala Pina Budičina 1, 52210 Rovinj</derivirana_varijabla>
  </DomainObject.Predmet.ProtustrankaWithAdress>
  <DomainObject.Predmet.ProtustrankaWithAdressOIB>
    <izvorni_sadrzaj>EUROSTAR TRAVEL d.o.o. ROVINJ, OIB 52485108562, Obala Pina Budičina 1, 52210 Rovinj</izvorni_sadrzaj>
    <derivirana_varijabla naziv="DomainObject.Predmet.ProtustrankaWithAdressOIB_1">EUROSTAR TRAVEL d.o.o. ROVINJ, OIB 52485108562, Obala Pina Budičina 1, 52210 Rovinj</derivirana_varijabla>
  </DomainObject.Predmet.ProtustrankaWithAdressOIB>
  <DomainObject.Predmet.ProtustrankaNazivFormated>
    <izvorni_sadrzaj>EUROSTAR TRAVEL d.o.o. ROVINJ</izvorni_sadrzaj>
    <derivirana_varijabla naziv="DomainObject.Predmet.ProtustrankaNazivFormated_1">EUROSTAR TRAVEL d.o.o. ROVINJ</derivirana_varijabla>
  </DomainObject.Predmet.ProtustrankaNazivFormated>
  <DomainObject.Predmet.ProtustrankaNazivFormatedOIB>
    <izvorni_sadrzaj>EUROSTAR TRAVEL d.o.o. ROVINJ, OIB 52485108562</izvorni_sadrzaj>
    <derivirana_varijabla naziv="DomainObject.Predmet.ProtustrankaNazivFormatedOIB_1">EUROSTAR TRAVEL d.o.o. ROVINJ, OIB 52485108562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72951.26</izvorni_sadrzaj>
    <derivirana_varijabla naziv="DomainObject.Predmet.TrenutnaVrijednost_1">72951.26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EUROSTAR TRAVEL d.o.o. ROVINJ</item>
    </izvorni_sadrzaj>
    <derivirana_varijabla naziv="DomainObject.Predmet.ProtuStrankaListFormated_1">
      <item>EUROSTAR TRAVEL d.o.o. ROVINJ</item>
    </derivirana_varijabla>
  </DomainObject.Predmet.ProtuStrankaListFormated>
  <DomainObject.Predmet.ProtuStrankaListFormatedOIB>
    <izvorni_sadrzaj>
      <item>EUROSTAR TRAVEL d.o.o. ROVINJ, OIB 52485108562</item>
    </izvorni_sadrzaj>
    <derivirana_varijabla naziv="DomainObject.Predmet.ProtuStrankaListFormatedOIB_1">
      <item>EUROSTAR TRAVEL d.o.o. ROVINJ, OIB 52485108562</item>
    </derivirana_varijabla>
  </DomainObject.Predmet.ProtuStrankaListFormatedOIB>
  <DomainObject.Predmet.ProtuStrankaListFormatedWithAdress>
    <izvorni_sadrzaj>
      <item>EUROSTAR TRAVEL d.o.o. ROVINJ, Obala Pina Budičina 1, 52210 Rovinj</item>
    </izvorni_sadrzaj>
    <derivirana_varijabla naziv="DomainObject.Predmet.ProtuStrankaListFormatedWithAdress_1">
      <item>EUROSTAR TRAVEL d.o.o. ROVINJ, Obala Pina Budičina 1, 52210 Rovinj</item>
    </derivirana_varijabla>
  </DomainObject.Predmet.ProtuStrankaListFormatedWithAdress>
  <DomainObject.Predmet.ProtuStrankaListFormatedWithAdressOIB>
    <izvorni_sadrzaj>
      <item>EUROSTAR TRAVEL d.o.o. ROVINJ, OIB 52485108562, Obala Pina Budičina 1, 52210 Rovinj</item>
    </izvorni_sadrzaj>
    <derivirana_varijabla naziv="DomainObject.Predmet.ProtuStrankaListFormatedWithAdressOIB_1">
      <item>EUROSTAR TRAVEL d.o.o. ROVINJ, OIB 52485108562, Obala Pina Budičina 1, 52210 Rovinj</item>
    </derivirana_varijabla>
  </DomainObject.Predmet.ProtuStrankaListFormatedWithAdressOIB>
  <DomainObject.Predmet.ProtuStrankaListNazivFormated>
    <izvorni_sadrzaj>
      <item>EUROSTAR TRAVEL d.o.o. ROVINJ</item>
    </izvorni_sadrzaj>
    <derivirana_varijabla naziv="DomainObject.Predmet.ProtuStrankaListNazivFormated_1">
      <item>EUROSTAR TRAVEL d.o.o. ROVINJ</item>
    </derivirana_varijabla>
  </DomainObject.Predmet.ProtuStrankaListNazivFormated>
  <DomainObject.Predmet.ProtuStrankaListNazivFormatedOIB>
    <izvorni_sadrzaj>
      <item>EUROSTAR TRAVEL d.o.o. ROVINJ, OIB 52485108562</item>
    </izvorni_sadrzaj>
    <derivirana_varijabla naziv="DomainObject.Predmet.ProtuStrankaListNazivFormatedOIB_1">
      <item>EUROSTAR TRAVEL d.o.o. ROVINJ, OIB 52485108562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EUROSTAR TRAVEL d.o.o. ROVINJ</izvorni_sadrzaj>
    <derivirana_varijabla naziv="DomainObject.Predmet.ProtustrankaIDrugi_1">EUROSTAR TRAVEL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EUROSTAR TRAVEL d.o.o. ROVINJ, OIB 52485108562, Obala Pina Budičina 1, 52210 Rovinj</izvorni_sadrzaj>
    <derivirana_varijabla naziv="DomainObject.Predmet.ProtustrankaIDrugiAdressOIB_1">EUROSTAR TRAVEL d.o.o. ROVINJ, OIB 52485108562, Obala Pina Budičina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EUROSTAR TRAVEL d.o.o. ROVINJ</item>
    </izvorni_sadrzaj>
    <derivirana_varijabla naziv="DomainObject.Predmet.SudioniciListNaziv_1">
      <item>FINANCIJSKA AGENCIJA, RC RIJEKA, PODRUŽNICA PULA, PULA</item>
      <item>EUROSTAR TRAVEL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EUROSTAR TRAVEL d.o.o. ROVINJ, OIB 52485108562, Obala Pina Budičina 1,52210 Rovinj</item>
    </izvorni_sadrzaj>
    <derivirana_varijabla naziv="DomainObject.Predmet.SudioniciListAdressOIB_1">
      <item>FINANCIJSKA AGENCIJA, RC RIJEKA, PODRUŽNICA PULA, PULA, OIB 85821130368, F. Kurelca 8,51000 Rijeka</item>
      <item>EUROSTAR TRAVEL d.o.o. ROVINJ, OIB 52485108562, Obala Pina Budičina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52485108562</item>
    </izvorni_sadrzaj>
    <derivirana_varijabla naziv="DomainObject.Predmet.SudioniciListNazivOIB_1">
      <item>, OIB 85821130368</item>
      <item>, OIB 52485108562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2654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2017-09-25T13:15:00Z</dcterms:created>
  <dc:creator>Morena Brajuha</dc:creator>
  <dc:description/>
  <cp:keywords/>
  <cp:lastModifiedBy>Hani Udovičić</cp:lastModifiedBy>
  <cp:lastPrinted>2017-09-25T13:18:00Z</cp:lastPrinted>
  <dcterms:modified xmlns:xsi="http://www.w3.org/2001/XMLSchema-instance" xsi:type="dcterms:W3CDTF">2017-09-27T08:38:00Z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