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bfa5" w14:paraId="0fbbfa5" w:rsidRDefault="00F53A7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3A71" w:rsidP="00F53A71" w:rsidR="00AE649C">
      <w:pPr>
        <w:pStyle w:val="Bezproreda"/>
      </w:pPr>
      <w:r>
        <w:t xml:space="preserve">     Republika Hrvatska</w:t>
      </w:r>
    </w:p>
    <w:p w:rsidRDefault="00F53A71" w:rsidP="00F53A71" w:rsidR="00F53A71">
      <w:pPr>
        <w:pStyle w:val="Bezproreda"/>
      </w:pPr>
      <w:r>
        <w:t>Trgovački sud u Bjelovaru</w:t>
      </w:r>
    </w:p>
    <w:p w:rsidRDefault="00F53A71" w:rsidP="00F53A71" w:rsidR="00F53A71" w:rsidRPr="00B76F3C">
      <w:pPr>
        <w:pStyle w:val="Bezproreda"/>
      </w:pPr>
      <w:r>
        <w:t>Bjelovar, Dr. I. Lebovića 42.</w:t>
      </w:r>
    </w:p>
    <w:p w:rsidRDefault="00F53A71" w:rsidP="00F53A71" w:rsidR="00F53A71">
      <w:pPr>
        <w:pStyle w:val="Bezproreda"/>
        <w:ind w:left="4956"/>
      </w:pPr>
      <w:r>
        <w:t>Poslovni broj: 1 St-65/2018-2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  <w:jc w:val="center"/>
      </w:pPr>
      <w:r>
        <w:t>U    I M E    R E P U B L I K E     H R V A T S K E</w:t>
      </w:r>
    </w:p>
    <w:p w:rsidRDefault="00F53A71" w:rsidP="00F53A71" w:rsidR="00F53A71">
      <w:pPr>
        <w:pStyle w:val="Bezproreda"/>
        <w:jc w:val="center"/>
      </w:pPr>
    </w:p>
    <w:p w:rsidRDefault="00F53A71" w:rsidP="00F53A71" w:rsidR="00F53A71">
      <w:pPr>
        <w:pStyle w:val="Bezproreda"/>
        <w:jc w:val="center"/>
      </w:pPr>
      <w:r>
        <w:t>R J E Š E NJ E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</w:pPr>
      <w:r>
        <w:tab/>
        <w:t>Trgovački sud u Bjelovaru, po sucu toga suda Branki Pleskalt, u stečajnom predmetu povodom prijedloga predlagatelja FINA RC ZAGREB, Podružnica Varaždin  za otvaranje stečajnog postupka nad dužnikom MIFRA j.d.o.o. za trgovinu i usluge Varaždin, Hallerova aleja 6, OIB: 68057078168, dana 17. siječnja 2018.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  <w:jc w:val="center"/>
      </w:pPr>
      <w:r>
        <w:t>r i j e š i o    j e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</w:pPr>
      <w:r>
        <w:t>Obustavlja se postupak za otvaranje stečajnog postupka nad dužnikom MIFRA j.d.o.o. za trgovinu i usluge Varaždin, Hallerova aleja 6, OIB: 68057078168.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  <w:jc w:val="center"/>
      </w:pPr>
      <w:r>
        <w:t>Obrazloženje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  <w:ind w:firstLine="708"/>
      </w:pPr>
      <w:r>
        <w:t>FINA RC Zagreb,  Podružnica Varaždin, dana 5. listopada 2017. godine  podnijela je sudu prijedlog za otvaranje stečajnog postupka, navodeći da dužnik MIFRA j.d.o.o. za trgovinu i usluge Varaždin, Hallerova aleja 6, OIB: 68057078168, budući vjerovnik na dan 3. listopada 2017. godine u očevidniku redoslijeda osnova za plaćanje ima evidentirane neizvršene osnove za plaćanje u neprekidnom razdoblju od 120 dana u ukupnom iznosu od 18.563,61 kunu.</w:t>
      </w:r>
    </w:p>
    <w:p w:rsidRDefault="00F53A71" w:rsidP="00F53A71" w:rsidR="00F53A71">
      <w:pPr>
        <w:pStyle w:val="Bezproreda"/>
        <w:ind w:firstLine="708"/>
      </w:pPr>
      <w:r>
        <w:t>Podneskom od 12. listopada 2017. godine Financijska agencija RC Zagreb, Podružnica Varaždin, je obavijestila sud da dužnik MIFRA j.d.o.o. za trgovinu i usluge Varaždin, Hallerova aleja 6, OIB: 68057078168, nije više  nesposoban za plaćanje i da nema nepodmirene obveze na dan 11. listopada 2017. godine, a što proizlazi i iz Potvrde (list 4 spisa).</w:t>
      </w:r>
    </w:p>
    <w:p w:rsidRDefault="00F53A71" w:rsidP="00F53A71" w:rsidR="00F53A71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  <w:ind w:firstLine="708"/>
      </w:pPr>
      <w:r>
        <w:t>U Bjelovaru 17.  siječnja 2018.</w:t>
      </w:r>
      <w:r>
        <w:tab/>
      </w:r>
      <w:r>
        <w:tab/>
      </w:r>
      <w:r>
        <w:tab/>
      </w:r>
    </w:p>
    <w:p w:rsidRDefault="00F53A71" w:rsidP="00F53A71" w:rsidR="00F53A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53A71" w:rsidP="00F53A71" w:rsidR="00F53A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F53A71" w:rsidP="00F53A71" w:rsidR="00F53A71">
      <w:pPr>
        <w:pStyle w:val="Bezproreda"/>
      </w:pPr>
    </w:p>
    <w:p w:rsidRDefault="00F53A71" w:rsidP="00F53A71" w:rsidR="00F53A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F53A71" w:rsidP="00F53A71" w:rsidR="00F53A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F53A71" w:rsidP="00F53A71" w:rsidR="00F53A71">
      <w:pPr>
        <w:pStyle w:val="Bezproreda"/>
      </w:pPr>
    </w:p>
    <w:p w:rsidRDefault="00F53A71" w:rsidP="004B3A67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A67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A7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33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St-65/2018-2</izvorni_sadrzaj>
    <derivirana_varijabla naziv="DomainObject.Oznaka_1">St-65/2018-2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MIFRA jednostavno društvo s ograničenom odgovornošću za trgovinu i usluge</izvorni_sadrzaj>
    <derivirana_varijabla naziv="DomainObject.Predmet.ProtustrankaFormated_1">  MIFRA jednostavno društvo s ograničenom odgovornošću za trgovinu i usluge</derivirana_varijabla>
  </DomainObject.Predmet.ProtustrankaFormated>
  <DomainObject.Predmet.ProtustrankaFormatedOIB>
    <izvorni_sadrzaj>  MIFRA jednostavno društvo s ograničenom odgovornošću za trgovinu i usluge, OIB 68057078168</izvorni_sadrzaj>
    <derivirana_varijabla naziv="DomainObject.Predmet.ProtustrankaFormatedOIB_1">  MIFRA jednostavno društvo s ograničenom odgovornošću za trgovinu i usluge, OIB 68057078168</derivirana_varijabla>
  </DomainObject.Predmet.ProtustrankaFormatedOIB>
  <DomainObject.Predmet.ProtustrankaFormatedWithAdress>
    <izvorni_sadrzaj> MIFRA jednostavno društvo s ograničenom odgovornošću za trgovinu i usluge, Hallerova aleja 6, 42000 Varaždin</izvorni_sadrzaj>
    <derivirana_varijabla naziv="DomainObject.Predmet.ProtustrankaFormatedWithAdress_1"> MIFRA jednostavno društvo s ograničenom odgovornošću za trgovinu i usluge, Hallerova aleja 6, 42000 Varaždin</derivirana_varijabla>
  </DomainObject.Predmet.ProtustrankaFormatedWithAdress>
  <DomainObject.Predmet.ProtustrankaFormatedWithAdressOIB>
    <izvorni_sadrzaj> MIFRA jednostavno društvo s ograničenom odgovornošću za trgovinu i usluge, OIB 68057078168, Hallerova aleja 6, 42000 Varaždin</izvorni_sadrzaj>
    <derivirana_varijabla naziv="DomainObject.Predmet.ProtustrankaFormatedWithAdressOIB_1"> MIFRA jednostavno društvo s ograničenom odgovornošću za trgovinu i usluge, OIB 68057078168, Hallerova aleja 6, 42000 Varaždin</derivirana_varijabla>
  </DomainObject.Predmet.ProtustrankaFormatedWithAdressOIB>
  <DomainObject.Predmet.ProtustrankaWithAdress>
    <izvorni_sadrzaj>MIFRA jednostavno društvo s ograničenom odgovornošću za trgovinu i usluge Hallerova aleja 6, 42000 Varaždin</izvorni_sadrzaj>
    <derivirana_varijabla naziv="DomainObject.Predmet.ProtustrankaWithAdress_1">MIFRA jednostavno društvo s ograničenom odgovornošću za trgovinu i usluge Hallerova aleja 6, 42000 Varaždin</derivirana_varijabla>
  </DomainObject.Predmet.ProtustrankaWithAdress>
  <DomainObject.Predmet.ProtustrankaWithAdressOIB>
    <izvorni_sadrzaj>MIFRA jednostavno društvo s ograničenom odgovornošću za trgovinu i usluge, OIB 68057078168, Hallerova aleja 6, 42000 Varaždin</izvorni_sadrzaj>
    <derivirana_varijabla naziv="DomainObject.Predmet.ProtustrankaWithAdressOIB_1">MIFRA jednostavno društvo s ograničenom odgovornošću za trgovinu i usluge, OIB 68057078168, Hallerova aleja 6, 42000 Varaždin</derivirana_varijabla>
  </DomainObject.Predmet.ProtustrankaWithAdressOIB>
  <DomainObject.Predmet.ProtustrankaNazivFormated>
    <izvorni_sadrzaj>MIFRA jednostavno društvo s ograničenom odgovornošću za trgovinu i usluge</izvorni_sadrzaj>
    <derivirana_varijabla naziv="DomainObject.Predmet.ProtustrankaNazivFormated_1">MIFRA jednostavno društvo s ograničenom odgovornošću za trgovinu i usluge</derivirana_varijabla>
  </DomainObject.Predmet.ProtustrankaNazivFormated>
  <DomainObject.Predmet.ProtustrankaNazivFormatedOIB>
    <izvorni_sadrzaj>MIFRA jednostavno društvo s ograničenom odgovornošću za trgovinu i usluge, OIB 68057078168</izvorni_sadrzaj>
    <derivirana_varijabla naziv="DomainObject.Predmet.ProtustrankaNazivFormatedOIB_1">MIFRA jednostavno društvo s ograničenom odgovornošću za trgovinu i usluge, OIB 68057078168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MIFRA jednostavno društvo s ograničenom odgovornošću za trgovinu i usluge</item>
    </izvorni_sadrzaj>
    <derivirana_varijabla naziv="DomainObject.Predmet.ProtuStrankaListFormated_1">
      <item>MIFRA jednostavno društvo s ograničenom odgovornošću za trgovinu i usluge</item>
    </derivirana_varijabla>
  </DomainObject.Predmet.ProtuStrankaListFormated>
  <DomainObject.Predmet.ProtuStrankaListFormatedOIB>
    <izvorni_sadrzaj>
      <item>MIFRA jednostavno društvo s ograničenom odgovornošću za trgovinu i usluge, OIB 68057078168</item>
    </izvorni_sadrzaj>
    <derivirana_varijabla naziv="DomainObject.Predmet.ProtuStrankaListFormatedOIB_1">
      <item>MIFRA jednostavno društvo s ograničenom odgovornošću za trgovinu i usluge, OIB 68057078168</item>
    </derivirana_varijabla>
  </DomainObject.Predmet.ProtuStrankaListFormatedOIB>
  <DomainObject.Predmet.ProtuStrankaListFormatedWithAdress>
    <izvorni_sadrzaj>
      <item>MIFRA jednostavno društvo s ograničenom odgovornošću za trgovinu i usluge, Hallerova aleja 6, 42000 Varaždin</item>
    </izvorni_sadrzaj>
    <derivirana_varijabla naziv="DomainObject.Predmet.ProtuStrankaListFormatedWithAdress_1">
      <item>MIFRA jednostavno društvo s ograničenom odgovornošću za trgovinu i usluge, Hallerova aleja 6, 42000 Varaždin</item>
    </derivirana_varijabla>
  </DomainObject.Predmet.ProtuStrankaListFormatedWithAdress>
  <DomainObject.Predmet.ProtuStrankaListFormatedWithAdressOIB>
    <izvorni_sadrzaj>
      <item>MIFRA jednostavno društvo s ograničenom odgovornošću za trgovinu i usluge, OIB 68057078168, Hallerova aleja 6, 42000 Varaždin</item>
    </izvorni_sadrzaj>
    <derivirana_varijabla naziv="DomainObject.Predmet.ProtuStrankaListFormatedWithAdressOIB_1">
      <item>MIFRA jednostavno društvo s ograničenom odgovornošću za trgovinu i usluge, OIB 68057078168, Hallerova aleja 6, 42000 Varaždin</item>
    </derivirana_varijabla>
  </DomainObject.Predmet.ProtuStrankaListFormatedWithAdressOIB>
  <DomainObject.Predmet.ProtuStrankaListNazivFormated>
    <izvorni_sadrzaj>
      <item>MIFRA jednostavno društvo s ograničenom odgovornošću za trgovinu i usluge</item>
    </izvorni_sadrzaj>
    <derivirana_varijabla naziv="DomainObject.Predmet.ProtuStrankaListNazivFormated_1">
      <item>MIFRA jednostavno društvo s ograničenom odgovornošću za trgovinu i usluge</item>
    </derivirana_varijabla>
  </DomainObject.Predmet.ProtuStrankaListNazivFormated>
  <DomainObject.Predmet.ProtuStrankaListNazivFormatedOIB>
    <izvorni_sadrzaj>
      <item>MIFRA jednostavno društvo s ograničenom odgovornošću za trgovinu i usluge, OIB 68057078168</item>
    </izvorni_sadrzaj>
    <derivirana_varijabla naziv="DomainObject.Predmet.ProtuStrankaListNazivFormatedOIB_1">
      <item>MIFRA jednostavno društvo s ograničenom odgovornošću za trgovinu i usluge, OIB 68057078168</item>
    </derivirana_varijabla>
  </DomainObject.Predmet.ProtuStrankaListNazivFormatedOIB>
  <DomainObject.Predmet.OstaliListFormated>
    <izvorni_sadrzaj>
      <item>Maja Kolarić</item>
      <item>Sudski registar</item>
    </izvorni_sadrzaj>
    <derivirana_varijabla naziv="DomainObject.Predmet.OstaliListFormated_1">
      <item>Maja Kolarić</item>
      <item>Sudski registar</item>
    </derivirana_varijabla>
  </DomainObject.Predmet.OstaliListFormated>
  <DomainObject.Predmet.OstaliListFormatedOIB>
    <izvorni_sadrzaj>
      <item>Maja Kolarić, OIB 52555165569</item>
      <item>Sudski registar</item>
    </izvorni_sadrzaj>
    <derivirana_varijabla naziv="DomainObject.Predmet.OstaliListFormatedOIB_1">
      <item>Maja Kolarić, OIB 52555165569</item>
      <item>Sudski registar</item>
    </derivirana_varijabla>
  </DomainObject.Predmet.OstaliListFormatedOIB>
  <DomainObject.Predmet.OstaliListFormatedWithAdress>
    <izvorni_sadrzaj>
      <item>Maja Kolarić, Varaždinska 138, 42000 Donji Kućan</item>
      <item>Sudski registar</item>
    </izvorni_sadrzaj>
    <derivirana_varijabla naziv="DomainObject.Predmet.OstaliListFormatedWithAdress_1">
      <item>Maja Kolarić, Varaždinska 138, 42000 Donji Kućan</item>
      <item>Sudski registar</item>
    </derivirana_varijabla>
  </DomainObject.Predmet.OstaliListFormatedWithAdress>
  <DomainObject.Predmet.OstaliListFormatedWithAdressOIB>
    <izvorni_sadrzaj>
      <item>Maja Kolarić, OIB 52555165569, Varaždinska 138, 42000 Donji Kućan</item>
      <item>Sudski registar</item>
    </izvorni_sadrzaj>
    <derivirana_varijabla naziv="DomainObject.Predmet.OstaliListFormatedWithAdressOIB_1">
      <item>Maja Kolarić, OIB 52555165569, Varaždinska 138, 42000 Donji Kućan</item>
      <item>Sudski registar</item>
    </derivirana_varijabla>
  </DomainObject.Predmet.OstaliListFormatedWithAdressOIB>
  <DomainObject.Predmet.OstaliListNazivFormated>
    <izvorni_sadrzaj>
      <item>Maja Kolarić</item>
      <item>Sudski registar</item>
    </izvorni_sadrzaj>
    <derivirana_varijabla naziv="DomainObject.Predmet.OstaliListNazivFormated_1">
      <item>Maja Kolarić</item>
      <item>Sudski registar</item>
    </derivirana_varijabla>
  </DomainObject.Predmet.OstaliListNazivFormated>
  <DomainObject.Predmet.OstaliListNazivFormatedOIB>
    <izvorni_sadrzaj>
      <item>Maja Kolarić, OIB 52555165569</item>
      <item>Sudski registar</item>
    </izvorni_sadrzaj>
    <derivirana_varijabla naziv="DomainObject.Predmet.OstaliListNazivFormatedOIB_1">
      <item>Maja Kolarić, OIB 52555165569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St-65/2018-2</izvorni_sadrzaj>
    <derivirana_varijabla naziv="DomainObject.PoslovniBrojDokumenta_1">St-65/2018-2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MIFRA jednostavno društvo s ograničenom odgovornošću za trgovinu i usluge</izvorni_sadrzaj>
    <derivirana_varijabla naziv="DomainObject.Predmet.ProtustrankaIDrugi_1">MIFRA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MIFRA jednostavno društvo s ograničenom odgovornošću za trgovinu i usluge, OIB 68057078168, Hallerova aleja 6, 42000 Varaždin</izvorni_sadrzaj>
    <derivirana_varijabla naziv="DomainObject.Predmet.ProtustrankaIDrugiAdressOIB_1">MIFRA jednostavno društvo s ograničenom odgovornošću za trgovinu i usluge, OIB 68057078168, Hallerova aleja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MIFRA jednostavno društvo s ograničenom odgovornošću za trgovinu i usluge</item>
      <item>Maja Kolarić</item>
      <item>Sudski registar</item>
    </izvorni_sadrzaj>
    <derivirana_varijabla naziv="DomainObject.Predmet.SudioniciListNaziv_1">
      <item>Financijska agencija</item>
      <item>MIFRA jednostavno društvo s ograničenom odgovornošću za trgovinu i usluge</item>
      <item>Maja Kolarić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MIFRA jednostavno društvo s ograničenom odgovornošću za trgovinu i usluge, OIB 68057078168, Hallerova aleja 6,42000 Varaždin</item>
      <item>Maja Kolarić, OIB 52555165569, Varaždinska 138,42000 Donji Kućan</item>
      <item>Sudski registar</item>
    </izvorni_sadrzaj>
    <derivirana_varijabla naziv="DomainObject.Predmet.SudioniciListAdressOIB_1">
      <item>Financijska agencija, OIB 85821130368, Ulica grada Vukovara 70,10000 Zagreb</item>
      <item>MIFRA jednostavno društvo s ograničenom odgovornošću za trgovinu i usluge, OIB 68057078168, Hallerova aleja 6,42000 Varaždin</item>
      <item>Maja Kolarić, OIB 52555165569, Varaždinska 138,42000 Donji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F075C-5341-4052-B6A8-CBDA18FBD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1716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2018-01-17T06:12:00Z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St-65/2018-2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