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6ffb" w14:paraId="f1f6ffb" w:rsidRDefault="00F47543" w:rsidP="00F47543" w:rsidR="00F4754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7543" w:rsidP="00F47543" w:rsidR="00F4754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47543" w:rsidP="00F47543" w:rsidR="00F4754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47543" w:rsidP="00F47543" w:rsidR="00F4754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47543" w:rsidP="00F47543" w:rsidR="00F4754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47543" w:rsidP="00F47543" w:rsidR="00F4754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47543" w:rsidP="00F47543" w:rsidR="00F47543" w:rsidRPr="005D578C">
      <w:pPr>
        <w:jc w:val="center"/>
        <w:rPr>
          <w:rFonts w:cs="Times New Roman" w:eastAsia="Times New Roman"/>
          <w:szCs w:val="24"/>
        </w:rPr>
      </w:pPr>
    </w:p>
    <w:p w:rsidRDefault="00F47543" w:rsidP="00F47543" w:rsidR="00F4754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47543" w:rsidP="00F47543" w:rsidR="00F47543" w:rsidRPr="005D578C">
      <w:pPr>
        <w:rPr>
          <w:rFonts w:cs="Times New Roman" w:eastAsia="Times New Roman"/>
          <w:szCs w:val="24"/>
        </w:rPr>
      </w:pPr>
    </w:p>
    <w:p w:rsidRDefault="00F47543" w:rsidP="00F47543" w:rsidR="00F4754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Pr="00E3498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8151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ISTROS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Roč</w:t>
      </w:r>
      <w:r w:rsidR="00EB3AB8">
        <w:rPr>
          <w:rFonts w:cs="Times New Roman" w:eastAsia="Times New Roman"/>
          <w:szCs w:val="24"/>
        </w:rPr>
        <w:t xml:space="preserve"> (Grad Buzet)</w:t>
      </w:r>
      <w:r>
        <w:rPr>
          <w:rFonts w:cs="Times New Roman" w:eastAsia="Times New Roman"/>
          <w:szCs w:val="24"/>
        </w:rPr>
        <w:t>, Roč 8/1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68117863155, MBS 040158676, 12. veljače 2016.</w:t>
      </w:r>
    </w:p>
    <w:p w:rsidRDefault="00F47543" w:rsidP="00F47543" w:rsidR="00F47543" w:rsidRPr="005D578C">
      <w:pPr>
        <w:rPr>
          <w:rFonts w:cs="Times New Roman" w:eastAsia="Times New Roman"/>
          <w:szCs w:val="24"/>
        </w:rPr>
      </w:pPr>
    </w:p>
    <w:p w:rsidRDefault="00F47543" w:rsidP="00F47543" w:rsidR="00F4754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47543" w:rsidP="00F47543" w:rsidR="00F47543" w:rsidRPr="005D578C">
      <w:pPr>
        <w:rPr>
          <w:rFonts w:cs="Times New Roman" w:eastAsia="Times New Roman"/>
          <w:szCs w:val="24"/>
        </w:rPr>
      </w:pPr>
    </w:p>
    <w:p w:rsidRDefault="00F47543" w:rsidP="00F47543" w:rsidR="00F4754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ISTROS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Roč</w:t>
      </w:r>
      <w:r w:rsidR="00EB3AB8">
        <w:rPr>
          <w:rFonts w:cs="Times New Roman" w:eastAsia="Times New Roman"/>
          <w:szCs w:val="24"/>
        </w:rPr>
        <w:t xml:space="preserve"> (Grad Buzet)</w:t>
      </w:r>
      <w:r>
        <w:rPr>
          <w:rFonts w:cs="Times New Roman" w:eastAsia="Times New Roman"/>
          <w:szCs w:val="24"/>
        </w:rPr>
        <w:t>, Roč 8/1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68117863155, MBS 040158676,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F47543" w:rsidP="00F47543" w:rsidR="00F47543" w:rsidRPr="005D578C">
      <w:pPr>
        <w:rPr>
          <w:rFonts w:cs="Times New Roman" w:eastAsia="Times New Roman"/>
          <w:szCs w:val="24"/>
        </w:rPr>
      </w:pPr>
    </w:p>
    <w:p w:rsidRDefault="00F47543" w:rsidP="00F47543" w:rsidR="00F4754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F47543" w:rsidP="00F47543" w:rsidR="00F47543">
      <w:pPr>
        <w:rPr>
          <w:rFonts w:cs="Times New Roman" w:eastAsia="Times New Roman"/>
          <w:szCs w:val="20"/>
        </w:rPr>
      </w:pPr>
    </w:p>
    <w:p w:rsidRDefault="00F47543" w:rsidP="00F47543" w:rsidR="00F4754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ISTROS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Roč</w:t>
      </w:r>
      <w:r w:rsidR="00EB3AB8">
        <w:rPr>
          <w:rFonts w:cs="Times New Roman" w:eastAsia="Times New Roman"/>
          <w:szCs w:val="24"/>
        </w:rPr>
        <w:t xml:space="preserve"> (Grad Buzet)</w:t>
      </w:r>
      <w:r>
        <w:rPr>
          <w:rFonts w:cs="Times New Roman" w:eastAsia="Times New Roman"/>
          <w:szCs w:val="24"/>
        </w:rPr>
        <w:t>, Roč 8/1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68117863155, MBS 040158676.</w:t>
      </w:r>
    </w:p>
    <w:p w:rsidRDefault="00F47543" w:rsidP="00F47543" w:rsidR="00F47543">
      <w:pPr>
        <w:rPr>
          <w:rFonts w:cs="Times New Roman" w:eastAsia="Times New Roman"/>
          <w:szCs w:val="24"/>
        </w:rPr>
      </w:pPr>
    </w:p>
    <w:p w:rsidRDefault="00F47543" w:rsidP="00F47543" w:rsidR="00F4754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ISTROS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Roč</w:t>
      </w:r>
      <w:r w:rsidR="00EB3AB8">
        <w:rPr>
          <w:rFonts w:cs="Times New Roman" w:eastAsia="Times New Roman"/>
          <w:szCs w:val="24"/>
        </w:rPr>
        <w:t xml:space="preserve"> (Grad Buzet)</w:t>
      </w:r>
      <w:r>
        <w:rPr>
          <w:rFonts w:cs="Times New Roman" w:eastAsia="Times New Roman"/>
          <w:szCs w:val="24"/>
        </w:rPr>
        <w:t>, Roč 8/1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68117863155, MBS 040158676.</w:t>
      </w:r>
    </w:p>
    <w:p w:rsidRDefault="00F47543" w:rsidP="00F47543" w:rsidR="00F47543">
      <w:pPr>
        <w:rPr>
          <w:rFonts w:cs="Times New Roman" w:eastAsia="Times New Roman"/>
          <w:szCs w:val="24"/>
        </w:rPr>
      </w:pPr>
    </w:p>
    <w:p w:rsidRDefault="00F47543" w:rsidP="00F47543" w:rsidR="00F47543" w:rsidRPr="005D578C">
      <w:pPr>
        <w:rPr>
          <w:rFonts w:cs="Times New Roman" w:eastAsia="Times New Roman"/>
          <w:szCs w:val="24"/>
        </w:rPr>
      </w:pPr>
    </w:p>
    <w:p w:rsidRDefault="00F47543" w:rsidP="00F47543" w:rsidR="00F4754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47543" w:rsidP="00F47543" w:rsidR="00F47543">
      <w:pPr>
        <w:ind w:firstLine="708"/>
        <w:rPr>
          <w:rFonts w:cs="Times New Roman" w:eastAsia="Times New Roman"/>
          <w:szCs w:val="24"/>
        </w:rPr>
      </w:pPr>
    </w:p>
    <w:p w:rsidRDefault="00F47543" w:rsidP="00F47543" w:rsidR="00F475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ISTROS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St-349/2015-3 od 23. studenog 2015. pokrenuo skraćeni</w:t>
      </w:r>
      <w:r w:rsidR="00EB3AB8">
        <w:rPr>
          <w:rFonts w:cs="Times New Roman" w:eastAsia="Times New Roman"/>
          <w:szCs w:val="24"/>
        </w:rPr>
        <w:t xml:space="preserve"> stečajni postupak nad dužnikom</w:t>
      </w:r>
      <w:r w:rsidR="001911B4">
        <w:rPr>
          <w:rFonts w:cs="Times New Roman" w:eastAsia="Times New Roman"/>
          <w:szCs w:val="24"/>
        </w:rPr>
        <w:t xml:space="preserve"> ISTROS</w:t>
      </w:r>
      <w:r w:rsidR="001911B4" w:rsidRPr="005D578C">
        <w:rPr>
          <w:rFonts w:cs="Times New Roman" w:eastAsia="Times New Roman"/>
          <w:szCs w:val="24"/>
        </w:rPr>
        <w:t xml:space="preserve"> d. o. o. </w:t>
      </w:r>
      <w:r w:rsidR="001911B4">
        <w:rPr>
          <w:rFonts w:cs="Times New Roman" w:eastAsia="Times New Roman"/>
          <w:szCs w:val="24"/>
        </w:rPr>
        <w:t>Roč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4.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St-349/2015-4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47543" w:rsidP="00F47543" w:rsidR="00F4754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47543" w:rsidP="00F47543" w:rsidR="00F47543" w:rsidRPr="005D578C">
      <w:pPr>
        <w:rPr>
          <w:rFonts w:cs="Times New Roman" w:eastAsia="Times New Roman"/>
          <w:szCs w:val="24"/>
        </w:rPr>
      </w:pPr>
    </w:p>
    <w:p w:rsidRDefault="00F47543" w:rsidP="00F47543" w:rsidR="00F4754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47543" w:rsidP="00F47543" w:rsidR="00F47543" w:rsidRPr="005D578C">
      <w:pPr>
        <w:jc w:val="center"/>
        <w:rPr>
          <w:rFonts w:cs="Times New Roman" w:eastAsia="Times New Roman"/>
          <w:szCs w:val="24"/>
        </w:rPr>
      </w:pPr>
    </w:p>
    <w:p w:rsidRDefault="00F47543" w:rsidP="00F47543" w:rsidR="00F4754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F47543" w:rsidP="00F47543" w:rsidR="00F4754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EB3AB8">
        <w:rPr>
          <w:rFonts w:cs="Times New Roman" w:eastAsia="Times New Roman"/>
          <w:szCs w:val="24"/>
        </w:rPr>
        <w:t>, v. r.</w:t>
      </w:r>
    </w:p>
    <w:p w:rsidRDefault="00F47543" w:rsidP="00F47543" w:rsidR="00F47543">
      <w:pPr>
        <w:jc w:val="left"/>
        <w:rPr>
          <w:rFonts w:cs="Times New Roman" w:eastAsia="Times New Roman"/>
          <w:szCs w:val="24"/>
        </w:rPr>
      </w:pPr>
    </w:p>
    <w:p w:rsidRDefault="00F47543" w:rsidP="00F47543" w:rsidR="00F47543" w:rsidRPr="005D578C">
      <w:pPr>
        <w:jc w:val="left"/>
        <w:rPr>
          <w:rFonts w:cs="Times New Roman" w:eastAsia="Times New Roman"/>
          <w:szCs w:val="24"/>
        </w:rPr>
      </w:pPr>
    </w:p>
    <w:p w:rsidRDefault="00F47543" w:rsidP="00F47543" w:rsidR="00F4754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47543" w:rsidP="00F47543" w:rsidR="00F4754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47543" w:rsidP="00F47543" w:rsidR="00F475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47543" w:rsidP="00F47543" w:rsidR="00F47543">
      <w:pPr>
        <w:rPr>
          <w:rFonts w:cs="Times New Roman" w:eastAsia="Times New Roman"/>
          <w:szCs w:val="24"/>
        </w:rPr>
      </w:pPr>
    </w:p>
    <w:p w:rsidRDefault="00F47543" w:rsidP="00F47543" w:rsidR="00F47543" w:rsidRPr="005D578C">
      <w:pPr>
        <w:rPr>
          <w:rFonts w:cs="Times New Roman" w:eastAsia="Times New Roman"/>
          <w:szCs w:val="24"/>
        </w:rPr>
      </w:pPr>
    </w:p>
    <w:p w:rsidRDefault="00F47543" w:rsidP="00F47543" w:rsidR="00F4754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47543" w:rsidP="00F47543" w:rsidR="00F475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47543" w:rsidP="00F47543" w:rsidR="00F475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ISTROS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Roč</w:t>
      </w:r>
      <w:r w:rsidR="00EB3AB8">
        <w:rPr>
          <w:rFonts w:cs="Times New Roman" w:eastAsia="Times New Roman"/>
          <w:szCs w:val="24"/>
        </w:rPr>
        <w:t xml:space="preserve"> (Grad Buzet)</w:t>
      </w:r>
      <w:r>
        <w:rPr>
          <w:rFonts w:cs="Times New Roman" w:eastAsia="Times New Roman"/>
          <w:szCs w:val="24"/>
        </w:rPr>
        <w:t>, Roč 8/1,</w:t>
      </w:r>
    </w:p>
    <w:p w:rsidRDefault="00F47543" w:rsidP="00F47543" w:rsidR="00F475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Sunčana Gobo, Bjelovar, Trg Hrvatskog Sokola 10, </w:t>
      </w:r>
    </w:p>
    <w:p w:rsidRDefault="00F47543" w:rsidP="00F47543" w:rsidR="00F4754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</w:t>
      </w:r>
      <w:r w:rsidR="00EB3AB8">
        <w:rPr>
          <w:rFonts w:cs="Times New Roman" w:eastAsia="Times New Roman"/>
          <w:szCs w:val="20"/>
        </w:rPr>
        <w:t xml:space="preserve">Pazin, </w:t>
      </w:r>
      <w:r>
        <w:rPr>
          <w:rFonts w:cs="Times New Roman" w:eastAsia="Times New Roman"/>
          <w:szCs w:val="20"/>
        </w:rPr>
        <w:t>M. B. Rašana 2/4,</w:t>
      </w:r>
    </w:p>
    <w:p w:rsidRDefault="00F47543" w:rsidP="00F47543" w:rsidR="00F475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47543" w:rsidP="00F47543" w:rsidR="00F4754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F47543" w:rsidP="00F47543" w:rsidR="00F475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47543" w:rsidP="00F47543" w:rsidR="00F475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47543" w:rsidP="00F47543" w:rsidR="00F475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47543" w:rsidP="00F47543" w:rsidR="00F47543" w:rsidRPr="00EB7ECC"/>
    <w:p w:rsidRDefault="00F47543" w:rsidP="00F47543" w:rsidR="00F47543">
      <w:pPr>
        <w:jc w:val="left"/>
        <w:rPr>
          <w:rFonts w:cs="Times New Roman" w:eastAsia="Times New Roman"/>
          <w:szCs w:val="24"/>
        </w:rPr>
      </w:pPr>
    </w:p>
    <w:p w:rsidRDefault="00F47543" w:rsidP="00F47543" w:rsidR="00F47543"/>
    <w:p w:rsidRDefault="00F47543" w:rsidP="00F47543" w:rsidR="00F47543"/>
    <w:p w:rsidRDefault="00F47543" w:rsidP="00F47543" w:rsidR="00F47543"/>
    <w:p w:rsidRDefault="00B25F9B" w:rsidR="00387208"/>
    <w:sectPr w:rsidSect="00A074C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543" w:rsidP="00F47543" w:rsidR="00F47543">
      <w:r>
        <w:separator/>
      </w:r>
    </w:p>
  </w:endnote>
  <w:endnote w:id="0" w:type="continuationSeparator">
    <w:p w:rsidRDefault="00F47543" w:rsidP="00F47543" w:rsidR="00F47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543" w:rsidP="00F47543" w:rsidR="00F47543">
      <w:r>
        <w:separator/>
      </w:r>
    </w:p>
  </w:footnote>
  <w:footnote w:id="0" w:type="continuationSeparator">
    <w:p w:rsidRDefault="00F47543" w:rsidP="00F47543" w:rsidR="00F47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543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25F9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St-349/2015-5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543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St-349/2015-5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73C"/>
    <w:rsid w:val="001911B4"/>
    <w:rsid w:val="0075528E"/>
    <w:rsid w:val="0079403F"/>
    <w:rsid w:val="00B25F9B"/>
    <w:rsid w:val="00E4673C"/>
    <w:rsid w:val="00EB3AB8"/>
    <w:rsid w:val="00F4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754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754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4754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7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754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5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54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F9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5F9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5F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5F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754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754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4754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7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754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5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54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F9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5F9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5F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5F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St-349/2015</izvorni_sadrzaj>
    <derivirana_varijabla naziv="DomainObject.Predmet.OznakaBroj_1">St-349/2015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ISTROS d.o.o. ROČ</izvorni_sadrzaj>
    <derivirana_varijabla naziv="DomainObject.Predmet.ProtustrankaFormated_1">  ISTROS d.o.o. ROČ</derivirana_varijabla>
  </DomainObject.Predmet.ProtustrankaFormated>
  <DomainObject.Predmet.ProtustrankaFormatedOIB>
    <izvorni_sadrzaj>  ISTROS d.o.o. ROČ, OIB 68117863155</izvorni_sadrzaj>
    <derivirana_varijabla naziv="DomainObject.Predmet.ProtustrankaFormatedOIB_1">  ISTROS d.o.o. ROČ, OIB 68117863155</derivirana_varijabla>
  </DomainObject.Predmet.ProtustrankaFormatedOIB>
  <DomainObject.Predmet.ProtustrankaFormatedWithAdress>
    <izvorni_sadrzaj> ISTROS d.o.o. ROČ, Roč 8/1, 52425 Roč</izvorni_sadrzaj>
    <derivirana_varijabla naziv="DomainObject.Predmet.ProtustrankaFormatedWithAdress_1"> ISTROS d.o.o. ROČ, Roč 8/1, 52425 Roč</derivirana_varijabla>
  </DomainObject.Predmet.ProtustrankaFormatedWithAdress>
  <DomainObject.Predmet.ProtustrankaFormatedWithAdressOIB>
    <izvorni_sadrzaj> ISTROS d.o.o. ROČ, OIB 68117863155, Roč 8/1, 52425 Roč</izvorni_sadrzaj>
    <derivirana_varijabla naziv="DomainObject.Predmet.ProtustrankaFormatedWithAdressOIB_1"> ISTROS d.o.o. ROČ, OIB 68117863155, Roč 8/1, 52425 Roč</derivirana_varijabla>
  </DomainObject.Predmet.ProtustrankaFormatedWithAdressOIB>
  <DomainObject.Predmet.ProtustrankaWithAdress>
    <izvorni_sadrzaj>ISTROS d.o.o. ROČ Roč 8/1, 52425 Roč</izvorni_sadrzaj>
    <derivirana_varijabla naziv="DomainObject.Predmet.ProtustrankaWithAdress_1">ISTROS d.o.o. ROČ Roč 8/1, 52425 Roč</derivirana_varijabla>
  </DomainObject.Predmet.ProtustrankaWithAdress>
  <DomainObject.Predmet.ProtustrankaWithAdressOIB>
    <izvorni_sadrzaj>ISTROS d.o.o. ROČ, OIB 68117863155, Roč 8/1, 52425 Roč</izvorni_sadrzaj>
    <derivirana_varijabla naziv="DomainObject.Predmet.ProtustrankaWithAdressOIB_1">ISTROS d.o.o. ROČ, OIB 68117863155, Roč 8/1, 52425 Roč</derivirana_varijabla>
  </DomainObject.Predmet.ProtustrankaWithAdressOIB>
  <DomainObject.Predmet.ProtustrankaNazivFormated>
    <izvorni_sadrzaj>ISTROS d.o.o. ROČ</izvorni_sadrzaj>
    <derivirana_varijabla naziv="DomainObject.Predmet.ProtustrankaNazivFormated_1">ISTROS d.o.o. ROČ</derivirana_varijabla>
  </DomainObject.Predmet.ProtustrankaNazivFormated>
  <DomainObject.Predmet.ProtustrankaNazivFormatedOIB>
    <izvorni_sadrzaj>ISTROS d.o.o. ROČ, OIB 68117863155</izvorni_sadrzaj>
    <derivirana_varijabla naziv="DomainObject.Predmet.ProtustrankaNazivFormatedOIB_1">ISTROS d.o.o. ROČ, OIB 68117863155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1530396.86</izvorni_sadrzaj>
    <derivirana_varijabla naziv="DomainObject.Predmet.TrenutnaVrijednost_1">1530396.86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ISTROS d.o.o. ROČ</item>
    </izvorni_sadrzaj>
    <derivirana_varijabla naziv="DomainObject.Predmet.ProtuStrankaListFormated_1">
      <item>ISTROS d.o.o. ROČ</item>
    </derivirana_varijabla>
  </DomainObject.Predmet.ProtuStrankaListFormated>
  <DomainObject.Predmet.ProtuStrankaListFormatedOIB>
    <izvorni_sadrzaj>
      <item>ISTROS d.o.o. ROČ, OIB 68117863155</item>
    </izvorni_sadrzaj>
    <derivirana_varijabla naziv="DomainObject.Predmet.ProtuStrankaListFormatedOIB_1">
      <item>ISTROS d.o.o. ROČ, OIB 68117863155</item>
    </derivirana_varijabla>
  </DomainObject.Predmet.ProtuStrankaListFormatedOIB>
  <DomainObject.Predmet.ProtuStrankaListFormatedWithAdress>
    <izvorni_sadrzaj>
      <item>ISTROS d.o.o. ROČ, Roč 8/1, 52425 Roč</item>
    </izvorni_sadrzaj>
    <derivirana_varijabla naziv="DomainObject.Predmet.ProtuStrankaListFormatedWithAdress_1">
      <item>ISTROS d.o.o. ROČ, Roč 8/1, 52425 Roč</item>
    </derivirana_varijabla>
  </DomainObject.Predmet.ProtuStrankaListFormatedWithAdress>
  <DomainObject.Predmet.ProtuStrankaListFormatedWithAdressOIB>
    <izvorni_sadrzaj>
      <item>ISTROS d.o.o. ROČ, OIB 68117863155, Roč 8/1, 52425 Roč</item>
    </izvorni_sadrzaj>
    <derivirana_varijabla naziv="DomainObject.Predmet.ProtuStrankaListFormatedWithAdressOIB_1">
      <item>ISTROS d.o.o. ROČ, OIB 68117863155, Roč 8/1, 52425 Roč</item>
    </derivirana_varijabla>
  </DomainObject.Predmet.ProtuStrankaListFormatedWithAdressOIB>
  <DomainObject.Predmet.ProtuStrankaListNazivFormated>
    <izvorni_sadrzaj>
      <item>ISTROS d.o.o. ROČ</item>
    </izvorni_sadrzaj>
    <derivirana_varijabla naziv="DomainObject.Predmet.ProtuStrankaListNazivFormated_1">
      <item>ISTROS d.o.o. ROČ</item>
    </derivirana_varijabla>
  </DomainObject.Predmet.ProtuStrankaListNazivFormated>
  <DomainObject.Predmet.ProtuStrankaListNazivFormatedOIB>
    <izvorni_sadrzaj>
      <item>ISTROS d.o.o. ROČ, OIB 68117863155</item>
    </izvorni_sadrzaj>
    <derivirana_varijabla naziv="DomainObject.Predmet.ProtuStrankaListNazivFormatedOIB_1">
      <item>ISTROS d.o.o. ROČ, OIB 68117863155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ISTROS d.o.o. ROČ</izvorni_sadrzaj>
    <derivirana_varijabla naziv="DomainObject.Predmet.ProtustrankaIDrugi_1">ISTROS d.o.o. ROČ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ISTROS d.o.o. ROČ, OIB 68117863155, Roč 8/1, 52425 Roč</izvorni_sadrzaj>
    <derivirana_varijabla naziv="DomainObject.Predmet.ProtustrankaIDrugiAdressOIB_1">ISTROS d.o.o. ROČ, OIB 68117863155, Roč 8/1, 52425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ISTROS d.o.o. ROČ</item>
    </izvorni_sadrzaj>
    <derivirana_varijabla naziv="DomainObject.Predmet.SudioniciListNaziv_1">
      <item>FINANCIJSKA AGENCIJA, RC RIJEKA, PODRUŽNICA PULA, PULA</item>
      <item>ISTROS d.o.o. ROČ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ISTROS d.o.o. ROČ, OIB 68117863155, Roč 8/1,52425 Roč</item>
    </izvorni_sadrzaj>
    <derivirana_varijabla naziv="DomainObject.Predmet.SudioniciListAdressOIB_1">
      <item>FINANCIJSKA AGENCIJA, RC RIJEKA, PODRUŽNICA PULA, PULA, OIB 85821130368, Ulica grada Vukovara 70,Zagreb</item>
      <item>ISTROS d.o.o. ROČ, OIB 68117863155, Roč 8/1,52425 Roč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68117863155</item>
    </izvorni_sadrzaj>
    <derivirana_varijabla naziv="DomainObject.Predmet.SudioniciListNazivOIB_1">
      <item>, OIB 85821130368</item>
      <item>, OIB 68117863155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3236</properties:Characters>
  <properties:Lines>83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2016-02-11T13:20:00Z</dcterms:created>
  <dc:creator>Mihaela Kaligari</dc:creator>
  <dc:description/>
  <cp:keywords/>
  <cp:lastModifiedBy>Mihaela Kaligari</cp:lastModifiedBy>
  <cp:lastPrinted>2016-02-12T07:45:00Z</cp:lastPrinted>
  <dcterms:modified xmlns:xsi="http://www.w3.org/2001/XMLSchema-instance" xsi:type="dcterms:W3CDTF">2016-02-12T10:47:00Z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