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bc31f" w14:paraId="b2bc31f" w:rsidRDefault="00947439" w:rsidP="00947439" w:rsidR="0094743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439" w:rsidP="00947439" w:rsidR="00947439" w:rsidRPr="00746C4B">
      <w:pPr>
        <w:pStyle w:val="Tijeloteksta"/>
        <w:outlineLvl w:val="0"/>
      </w:pPr>
      <w:r w:rsidRPr="00746C4B">
        <w:t xml:space="preserve">  </w:t>
      </w:r>
    </w:p>
    <w:p w:rsidRDefault="00947439" w:rsidP="00947439" w:rsidR="00947439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>REPUBLIKA HRVATSKA</w:t>
      </w:r>
    </w:p>
    <w:p w:rsidRDefault="00947439" w:rsidP="00947439" w:rsidR="00947439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 xml:space="preserve">TRGOVAČKI SUD U ZAGREBU                       </w:t>
      </w:r>
      <w:r>
        <w:rPr>
          <w:sz w:val="24"/>
          <w:szCs w:val="24"/>
        </w:rPr>
        <w:t xml:space="preserve">                            </w:t>
      </w:r>
      <w:smartTag w:element="metricconverter" w:uri="urn:schemas-microsoft-com:office:smarttags">
        <w:smartTagPr>
          <w:attr w:val="72. St" w:name="ProductID"/>
        </w:smartTagPr>
        <w:r w:rsidRPr="00746C4B">
          <w:rPr>
            <w:sz w:val="24"/>
            <w:szCs w:val="24"/>
          </w:rPr>
          <w:t>72. St</w:t>
        </w:r>
      </w:smartTag>
      <w:r w:rsidRPr="00746C4B">
        <w:rPr>
          <w:sz w:val="24"/>
          <w:szCs w:val="24"/>
        </w:rPr>
        <w:t xml:space="preserve"> -</w:t>
      </w:r>
      <w:r>
        <w:rPr>
          <w:sz w:val="24"/>
          <w:szCs w:val="24"/>
        </w:rPr>
        <w:t>977/2015</w:t>
      </w:r>
      <w:r w:rsidR="00515B50">
        <w:rPr>
          <w:sz w:val="24"/>
          <w:szCs w:val="24"/>
        </w:rPr>
        <w:t>-8</w:t>
      </w:r>
    </w:p>
    <w:p w:rsidRDefault="00947439" w:rsidP="00947439" w:rsidR="00947439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>Amruševa 2/II</w:t>
      </w:r>
    </w:p>
    <w:p w:rsidRDefault="00947439" w:rsidP="00947439" w:rsidR="00947439" w:rsidRPr="00746C4B">
      <w:pPr>
        <w:jc w:val="center"/>
        <w:rPr>
          <w:sz w:val="24"/>
          <w:szCs w:val="24"/>
        </w:rPr>
      </w:pPr>
      <w:r w:rsidRPr="00746C4B">
        <w:rPr>
          <w:sz w:val="24"/>
          <w:szCs w:val="24"/>
        </w:rPr>
        <w:t>REPUBLIKA HRVATSKA</w:t>
      </w:r>
    </w:p>
    <w:p w:rsidRDefault="00947439" w:rsidP="00947439" w:rsidR="00947439" w:rsidRPr="00746C4B">
      <w:pPr>
        <w:jc w:val="center"/>
        <w:rPr>
          <w:sz w:val="24"/>
          <w:szCs w:val="24"/>
        </w:rPr>
      </w:pPr>
      <w:r w:rsidRPr="00746C4B">
        <w:rPr>
          <w:sz w:val="24"/>
          <w:szCs w:val="24"/>
        </w:rPr>
        <w:t>R J E Š E NJ E</w:t>
      </w:r>
    </w:p>
    <w:p w:rsidRDefault="00947439" w:rsidP="00947439" w:rsidR="00947439" w:rsidRPr="00473165">
      <w:pPr>
        <w:rPr>
          <w:sz w:val="24"/>
          <w:szCs w:val="24"/>
        </w:rPr>
      </w:pPr>
    </w:p>
    <w:p w:rsidRDefault="00947439" w:rsidP="00947439" w:rsidR="00947439">
      <w:pPr>
        <w:jc w:val="both"/>
        <w:rPr>
          <w:sz w:val="24"/>
          <w:szCs w:val="24"/>
          <w:lang w:val="pt-BR"/>
        </w:rPr>
      </w:pPr>
      <w:r w:rsidRPr="00BE2BB6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B51AD8">
        <w:rPr>
          <w:sz w:val="24"/>
          <w:szCs w:val="24"/>
          <w:lang w:val="pt-BR"/>
        </w:rPr>
        <w:t>BARTOL-BARO d.o.o.</w:t>
      </w:r>
      <w:r>
        <w:rPr>
          <w:sz w:val="24"/>
          <w:szCs w:val="24"/>
          <w:lang w:val="pt-BR"/>
        </w:rPr>
        <w:t xml:space="preserve">, </w:t>
      </w:r>
      <w:r w:rsidRPr="00B51AD8">
        <w:rPr>
          <w:sz w:val="24"/>
          <w:szCs w:val="24"/>
          <w:lang w:val="pt-BR"/>
        </w:rPr>
        <w:t>Kupljenovo (Grad Zaprešić)</w:t>
      </w:r>
      <w:r>
        <w:rPr>
          <w:sz w:val="24"/>
          <w:szCs w:val="24"/>
          <w:lang w:val="pt-BR"/>
        </w:rPr>
        <w:t xml:space="preserve">, </w:t>
      </w:r>
      <w:r w:rsidRPr="00B51AD8">
        <w:rPr>
          <w:sz w:val="24"/>
          <w:szCs w:val="24"/>
          <w:lang w:val="pt-BR"/>
        </w:rPr>
        <w:t>Matije Gupca 45</w:t>
      </w:r>
      <w:r>
        <w:rPr>
          <w:sz w:val="24"/>
          <w:szCs w:val="24"/>
          <w:lang w:val="pt-BR"/>
        </w:rPr>
        <w:t xml:space="preserve">, OIB: </w:t>
      </w:r>
      <w:r w:rsidRPr="00B51AD8">
        <w:rPr>
          <w:sz w:val="24"/>
          <w:szCs w:val="24"/>
          <w:lang w:val="pt-BR"/>
        </w:rPr>
        <w:t>23683939375</w:t>
      </w:r>
      <w:r>
        <w:rPr>
          <w:sz w:val="24"/>
          <w:szCs w:val="24"/>
          <w:lang w:val="pt-BR"/>
        </w:rPr>
        <w:t xml:space="preserve">, dana 11. siječnja 2017. godine, </w:t>
      </w:r>
    </w:p>
    <w:p w:rsidRDefault="003447AD" w:rsidP="003447AD" w:rsidR="003447AD" w:rsidRPr="00531122">
      <w:pPr>
        <w:ind w:firstLine="708"/>
        <w:jc w:val="both"/>
        <w:rPr>
          <w:sz w:val="24"/>
          <w:szCs w:val="24"/>
        </w:rPr>
      </w:pPr>
    </w:p>
    <w:p w:rsidRDefault="003447AD" w:rsidP="003447AD" w:rsidR="003447AD">
      <w:pPr>
        <w:jc w:val="center"/>
        <w:rPr>
          <w:sz w:val="24"/>
          <w:szCs w:val="24"/>
        </w:rPr>
      </w:pPr>
      <w:r w:rsidRPr="00531122">
        <w:rPr>
          <w:sz w:val="24"/>
          <w:szCs w:val="24"/>
        </w:rPr>
        <w:t>r i j e š i o   j e</w:t>
      </w:r>
    </w:p>
    <w:p w:rsidRDefault="00531122" w:rsidP="003447AD" w:rsidR="00531122" w:rsidRPr="00531122">
      <w:pPr>
        <w:jc w:val="center"/>
        <w:rPr>
          <w:sz w:val="24"/>
          <w:szCs w:val="24"/>
        </w:rPr>
      </w:pPr>
    </w:p>
    <w:p w:rsidRDefault="003447AD" w:rsidP="003447AD" w:rsidR="003447AD" w:rsidRPr="00531122">
      <w:pPr>
        <w:jc w:val="center"/>
        <w:rPr>
          <w:sz w:val="24"/>
          <w:szCs w:val="24"/>
        </w:rPr>
      </w:pPr>
    </w:p>
    <w:p w:rsidRDefault="005556A5" w:rsidP="005556A5" w:rsidR="005556A5" w:rsidRPr="005556A5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531122" w:rsidRPr="005556A5">
        <w:rPr>
          <w:sz w:val="24"/>
          <w:szCs w:val="24"/>
        </w:rPr>
        <w:t xml:space="preserve">Dužniku </w:t>
      </w:r>
      <w:r w:rsidR="00947439" w:rsidRPr="00B51AD8">
        <w:rPr>
          <w:sz w:val="24"/>
          <w:szCs w:val="24"/>
          <w:lang w:val="pt-BR"/>
        </w:rPr>
        <w:t>BARTOL-BARO d.o.o.</w:t>
      </w:r>
      <w:r w:rsidR="00947439">
        <w:rPr>
          <w:sz w:val="24"/>
          <w:szCs w:val="24"/>
          <w:lang w:val="pt-BR"/>
        </w:rPr>
        <w:t xml:space="preserve">, </w:t>
      </w:r>
      <w:r w:rsidR="00947439" w:rsidRPr="00B51AD8">
        <w:rPr>
          <w:sz w:val="24"/>
          <w:szCs w:val="24"/>
          <w:lang w:val="pt-BR"/>
        </w:rPr>
        <w:t>Kupljenovo (Grad Zaprešić)</w:t>
      </w:r>
      <w:r w:rsidR="00947439">
        <w:rPr>
          <w:sz w:val="24"/>
          <w:szCs w:val="24"/>
          <w:lang w:val="pt-BR"/>
        </w:rPr>
        <w:t xml:space="preserve">, </w:t>
      </w:r>
      <w:r w:rsidR="00947439" w:rsidRPr="00B51AD8">
        <w:rPr>
          <w:sz w:val="24"/>
          <w:szCs w:val="24"/>
          <w:lang w:val="pt-BR"/>
        </w:rPr>
        <w:t>Matije Gupca 45</w:t>
      </w:r>
      <w:r w:rsidR="00947439">
        <w:rPr>
          <w:sz w:val="24"/>
          <w:szCs w:val="24"/>
          <w:lang w:val="pt-BR"/>
        </w:rPr>
        <w:t xml:space="preserve">, OIB: </w:t>
      </w:r>
      <w:r w:rsidR="00947439" w:rsidRPr="00B51AD8">
        <w:rPr>
          <w:sz w:val="24"/>
          <w:szCs w:val="24"/>
          <w:lang w:val="pt-BR"/>
        </w:rPr>
        <w:t>23683939375</w:t>
      </w:r>
      <w:r w:rsidR="00531122" w:rsidRPr="005556A5">
        <w:rPr>
          <w:sz w:val="24"/>
          <w:szCs w:val="24"/>
        </w:rPr>
        <w:t xml:space="preserve">, postavlja se </w:t>
      </w:r>
    </w:p>
    <w:p w:rsidRDefault="00716525" w:rsidP="00716525" w:rsidR="00716525" w:rsidRPr="00AB36F4">
      <w:pPr>
        <w:spacing w:lineRule="atLeast" w:line="0"/>
        <w:contextualSpacing/>
        <w:rPr>
          <w:sz w:val="24"/>
          <w:szCs w:val="24"/>
        </w:rPr>
      </w:pPr>
      <w:r>
        <w:rPr>
          <w:sz w:val="24"/>
          <w:szCs w:val="24"/>
        </w:rPr>
        <w:t>MARIJAN BELANI, I.Z. DIJANKOVEČKOG, KRIŽEVCI, OIB: 73806587468</w:t>
      </w:r>
    </w:p>
    <w:p w:rsidRDefault="00AD7B0B" w:rsidP="005556A5" w:rsidR="00AD7B0B">
      <w:pPr>
        <w:jc w:val="both"/>
        <w:rPr>
          <w:sz w:val="24"/>
          <w:szCs w:val="24"/>
        </w:rPr>
      </w:pPr>
    </w:p>
    <w:p w:rsidRDefault="00531122" w:rsidP="005556A5" w:rsidR="00531122" w:rsidRPr="005556A5">
      <w:pPr>
        <w:jc w:val="both"/>
        <w:rPr>
          <w:sz w:val="24"/>
          <w:szCs w:val="24"/>
        </w:rPr>
      </w:pPr>
      <w:r w:rsidRPr="005556A5">
        <w:rPr>
          <w:sz w:val="24"/>
          <w:szCs w:val="24"/>
        </w:rPr>
        <w:t>za privremenog stečajnog upravitelja</w:t>
      </w:r>
    </w:p>
    <w:p w:rsidRDefault="00531122" w:rsidP="00531122" w:rsidR="00531122">
      <w:pPr>
        <w:tabs>
          <w:tab w:pos="1260" w:val="num"/>
        </w:tabs>
        <w:jc w:val="both"/>
        <w:rPr>
          <w:b/>
          <w:sz w:val="24"/>
          <w:szCs w:val="24"/>
        </w:rPr>
      </w:pPr>
    </w:p>
    <w:p w:rsidRDefault="00531122" w:rsidP="00531122" w:rsidR="00531122" w:rsidRPr="00531122">
      <w:pPr>
        <w:tabs>
          <w:tab w:pos="1260" w:val="num"/>
        </w:tabs>
        <w:jc w:val="both"/>
        <w:rPr>
          <w:sz w:val="24"/>
          <w:szCs w:val="24"/>
        </w:rPr>
      </w:pPr>
      <w:r w:rsidRPr="00531122">
        <w:rPr>
          <w:sz w:val="24"/>
          <w:szCs w:val="24"/>
        </w:rPr>
        <w:t xml:space="preserve">II. Dužnost je privremenog stečajnog upravitelja utvrditi imovinu stečajnog dužnika i njenu vrijednost, stanje obveza stečajnog dužnika, zatim je li imovina stečajnog dužnika dovoljna za namirenje troškova stečajnog postupka te koliki je iznos predvidivih troškova prethodnog i stečajnog postupka.  </w:t>
      </w:r>
    </w:p>
    <w:p w:rsidRDefault="00531122" w:rsidP="00531122" w:rsidR="00531122">
      <w:pPr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 xml:space="preserve">III.  Ovo rješenje će se dostaviti sudskom registru ovog suda. 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>
      <w:pPr>
        <w:jc w:val="center"/>
        <w:rPr>
          <w:sz w:val="24"/>
          <w:szCs w:val="24"/>
        </w:rPr>
      </w:pPr>
      <w:r w:rsidRPr="00531122">
        <w:rPr>
          <w:sz w:val="24"/>
          <w:szCs w:val="24"/>
        </w:rPr>
        <w:t>Obrazloženje</w:t>
      </w:r>
    </w:p>
    <w:p w:rsidRDefault="00531122" w:rsidP="00531122" w:rsidR="00531122" w:rsidRPr="00531122">
      <w:pPr>
        <w:jc w:val="center"/>
        <w:rPr>
          <w:sz w:val="24"/>
          <w:szCs w:val="24"/>
        </w:rPr>
      </w:pPr>
    </w:p>
    <w:p w:rsidRDefault="005556A5" w:rsidP="005556A5" w:rsidR="005556A5" w:rsidRPr="007C0FBE">
      <w:pPr>
        <w:ind w:firstLine="709"/>
        <w:jc w:val="both"/>
        <w:rPr>
          <w:sz w:val="24"/>
          <w:szCs w:val="24"/>
        </w:rPr>
      </w:pPr>
    </w:p>
    <w:p w:rsidRDefault="00716525" w:rsidP="00716525" w:rsidR="00716525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Financijska agencija, Regionalni centar Zagreb, podnijela je ovom sudu dana </w:t>
      </w:r>
      <w:r>
        <w:rPr>
          <w:sz w:val="24"/>
          <w:szCs w:val="24"/>
        </w:rPr>
        <w:t>17. rujna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>. prijedlog za otvaranje stečajnog postupka nad dužnikom.</w:t>
      </w:r>
    </w:p>
    <w:p w:rsidRDefault="00716525" w:rsidP="00716525" w:rsidR="00716525" w:rsidRPr="007C0FBE">
      <w:pPr>
        <w:ind w:firstLine="709"/>
        <w:jc w:val="both"/>
        <w:rPr>
          <w:sz w:val="24"/>
          <w:szCs w:val="24"/>
        </w:rPr>
      </w:pPr>
    </w:p>
    <w:p w:rsidRDefault="00716525" w:rsidP="00716525" w:rsidR="00716525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>Prijedlog je p</w:t>
      </w:r>
      <w:r>
        <w:rPr>
          <w:sz w:val="24"/>
          <w:szCs w:val="24"/>
        </w:rPr>
        <w:t>odnesen na temelju odredbe čl. 49.st.2.</w:t>
      </w:r>
      <w:r w:rsidRPr="007C0FBE">
        <w:rPr>
          <w:sz w:val="24"/>
          <w:szCs w:val="24"/>
        </w:rPr>
        <w:t xml:space="preserve"> Zakona o financijskom poslovanju i predstečajnoj nagodbi („Narodne novine“ broj 108/12 i 144/12, dalje ZFPN) jer je rješenjem od </w:t>
      </w:r>
      <w:r>
        <w:rPr>
          <w:sz w:val="24"/>
          <w:szCs w:val="24"/>
        </w:rPr>
        <w:t>24. kolovoza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>. poslovni broj ur. br. 04-06-1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>-</w:t>
      </w:r>
      <w:r>
        <w:rPr>
          <w:sz w:val="24"/>
          <w:szCs w:val="24"/>
        </w:rPr>
        <w:t xml:space="preserve">8206-6, </w:t>
      </w:r>
      <w:r w:rsidRPr="007C0FBE">
        <w:rPr>
          <w:sz w:val="24"/>
          <w:szCs w:val="24"/>
        </w:rPr>
        <w:t xml:space="preserve">nagodbeno vijeće </w:t>
      </w:r>
      <w:r>
        <w:rPr>
          <w:sz w:val="24"/>
          <w:szCs w:val="24"/>
        </w:rPr>
        <w:t>odbacilo prijedlog za sklapanjem predstečajne nagodbe.</w:t>
      </w:r>
    </w:p>
    <w:p w:rsidRDefault="00716525" w:rsidP="00716525" w:rsidR="00716525">
      <w:pPr>
        <w:ind w:firstLine="709"/>
        <w:jc w:val="both"/>
        <w:rPr>
          <w:sz w:val="24"/>
          <w:szCs w:val="24"/>
        </w:rPr>
      </w:pPr>
    </w:p>
    <w:p w:rsidRDefault="00716525" w:rsidP="00716525" w:rsidR="00716525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lastRenderedPageBreak/>
        <w:t xml:space="preserve">Financijska agencija je uz prijedlog za otvaranje stečajnog postupka nad dužnikom dostavila: potvrdu od </w:t>
      </w:r>
      <w:r>
        <w:rPr>
          <w:sz w:val="24"/>
          <w:szCs w:val="24"/>
        </w:rPr>
        <w:t>24</w:t>
      </w:r>
      <w:r w:rsidRPr="007C0FBE">
        <w:rPr>
          <w:sz w:val="24"/>
          <w:szCs w:val="24"/>
        </w:rPr>
        <w:t>.</w:t>
      </w:r>
      <w:r>
        <w:rPr>
          <w:sz w:val="24"/>
          <w:szCs w:val="24"/>
        </w:rPr>
        <w:t xml:space="preserve"> kolovoza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5.</w:t>
      </w:r>
      <w:r w:rsidRPr="007C0FBE">
        <w:rPr>
          <w:sz w:val="24"/>
          <w:szCs w:val="24"/>
        </w:rPr>
        <w:t xml:space="preserve">, rješenje o </w:t>
      </w:r>
      <w:r>
        <w:rPr>
          <w:sz w:val="24"/>
          <w:szCs w:val="24"/>
        </w:rPr>
        <w:t>odbačaju od 24. kolovoza 2015.</w:t>
      </w:r>
      <w:r w:rsidRPr="007C0FBE">
        <w:rPr>
          <w:sz w:val="24"/>
          <w:szCs w:val="24"/>
        </w:rPr>
        <w:t xml:space="preserve"> te spis predstečajne nagodbe. </w:t>
      </w:r>
    </w:p>
    <w:p w:rsidRDefault="00716525" w:rsidP="00716525" w:rsidR="00716525" w:rsidRPr="007C0FBE">
      <w:pPr>
        <w:ind w:firstLine="709"/>
        <w:jc w:val="both"/>
        <w:rPr>
          <w:sz w:val="24"/>
          <w:szCs w:val="24"/>
        </w:rPr>
      </w:pPr>
    </w:p>
    <w:p w:rsidRDefault="00BD1735" w:rsidP="00BD1735" w:rsidR="00BD1735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67840" w:rsidP="00BD1735" w:rsidR="00967840" w:rsidRPr="00E974B3">
      <w:pPr>
        <w:ind w:firstLine="709"/>
        <w:jc w:val="both"/>
        <w:rPr>
          <w:sz w:val="24"/>
          <w:szCs w:val="24"/>
        </w:rPr>
      </w:pPr>
    </w:p>
    <w:p w:rsidRDefault="008E19D7" w:rsidP="00531122" w:rsidR="00531122" w:rsidRPr="00B3101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</w:t>
      </w:r>
      <w:r w:rsidR="00716525">
        <w:rPr>
          <w:sz w:val="24"/>
          <w:szCs w:val="24"/>
        </w:rPr>
        <w:t>5</w:t>
      </w:r>
      <w:r w:rsidR="00531122" w:rsidRPr="00B3101F">
        <w:rPr>
          <w:sz w:val="24"/>
          <w:szCs w:val="24"/>
        </w:rPr>
        <w:t>.</w:t>
      </w:r>
      <w:r w:rsidR="005556A5">
        <w:rPr>
          <w:sz w:val="24"/>
          <w:szCs w:val="24"/>
        </w:rPr>
        <w:t xml:space="preserve"> svibnja</w:t>
      </w:r>
      <w:r>
        <w:rPr>
          <w:sz w:val="24"/>
          <w:szCs w:val="24"/>
        </w:rPr>
        <w:t xml:space="preserve"> 201</w:t>
      </w:r>
      <w:r w:rsidR="005556A5">
        <w:rPr>
          <w:sz w:val="24"/>
          <w:szCs w:val="24"/>
        </w:rPr>
        <w:t>6</w:t>
      </w:r>
      <w:r w:rsidR="00531122" w:rsidRPr="00B3101F">
        <w:rPr>
          <w:sz w:val="24"/>
          <w:szCs w:val="24"/>
        </w:rPr>
        <w:t>. pokrenut je prethodni postupak</w:t>
      </w:r>
      <w:r w:rsidR="00531122">
        <w:rPr>
          <w:sz w:val="24"/>
          <w:szCs w:val="24"/>
        </w:rPr>
        <w:t>, a po prijedlogu FINA-e,</w:t>
      </w:r>
      <w:r w:rsidR="00531122" w:rsidRPr="00B3101F">
        <w:rPr>
          <w:sz w:val="24"/>
          <w:szCs w:val="24"/>
        </w:rPr>
        <w:t xml:space="preserve"> radi utvrđivanja uvjeta za otvaranje stečajnog postupka nad dužnikom, te je određeno ročište radi izjašnjenja o prijedlogu za otvaranje stečajnog postupka.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ind w:firstLine="708"/>
        <w:jc w:val="both"/>
        <w:rPr>
          <w:sz w:val="24"/>
          <w:szCs w:val="24"/>
        </w:rPr>
      </w:pPr>
      <w:r w:rsidRPr="00531122">
        <w:rPr>
          <w:sz w:val="24"/>
          <w:szCs w:val="24"/>
        </w:rPr>
        <w:t xml:space="preserve">Prema odredbi čl. </w:t>
      </w:r>
      <w:r w:rsidR="000C06EE">
        <w:rPr>
          <w:sz w:val="24"/>
          <w:szCs w:val="24"/>
        </w:rPr>
        <w:t>132</w:t>
      </w:r>
      <w:r w:rsidRPr="00531122">
        <w:rPr>
          <w:sz w:val="24"/>
          <w:szCs w:val="24"/>
        </w:rPr>
        <w:t xml:space="preserve">. Stečajnog zakona („Narodne novine“ broj </w:t>
      </w:r>
      <w:r w:rsidR="000C06EE">
        <w:rPr>
          <w:sz w:val="24"/>
          <w:szCs w:val="24"/>
        </w:rPr>
        <w:t>71/15</w:t>
      </w:r>
      <w:r w:rsidRPr="00531122">
        <w:rPr>
          <w:sz w:val="24"/>
          <w:szCs w:val="24"/>
        </w:rPr>
        <w:t xml:space="preserve"> dalje: SZ) ako se tijekom prethodnog postupka utvrdi da imovina dužnika koja bi ušla u stečajnu masu nije dovoljna za namirenje troškova tog postupka ili je neznatne vrijednosti, stečajni sudac će donijeti odluku o otvaranju i zaključenju stečajnog postupka. 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>
      <w:pPr>
        <w:ind w:firstLine="708"/>
        <w:jc w:val="both"/>
        <w:rPr>
          <w:sz w:val="24"/>
          <w:szCs w:val="24"/>
        </w:rPr>
      </w:pPr>
      <w:r w:rsidRPr="00531122">
        <w:rPr>
          <w:sz w:val="24"/>
          <w:szCs w:val="24"/>
        </w:rPr>
        <w:t>Svrha prethodnog postupka ostvaruje se na način da se, sudjelovanjem privremenog stečajnog upravitelja kao tijela stečajnog postupka, odnosno njegovim djelovanjem nesporno utvrdilo postojanje stečajnog razloga, kao i da se s visokim stupnjem vjerojatnosti utvrdi imovina dužnika, a što kasnije utječe na tijek stečajnog postupka. Naime, imovinu stečajnog dužnika ne čini samo ona imovina koju je dužnik imao u trenutku otvaranja stečajnog postupka, već i ona imovina koja je različitim nedopuštenim radnjama prije otvaranja stečajnog postupka izišla iz imovine stečajnog dužnika</w:t>
      </w:r>
      <w:r w:rsidR="00CF6629">
        <w:rPr>
          <w:sz w:val="24"/>
          <w:szCs w:val="24"/>
        </w:rPr>
        <w:t>.</w:t>
      </w:r>
      <w:r w:rsidRPr="00531122">
        <w:rPr>
          <w:sz w:val="24"/>
          <w:szCs w:val="24"/>
        </w:rPr>
        <w:t xml:space="preserve"> Utvrđivanje imovine stečajnog dužnika bitno je za odluku suda o tome da li će otvoriti stečaj po čl. </w:t>
      </w:r>
      <w:r w:rsidR="000C06EE">
        <w:rPr>
          <w:sz w:val="24"/>
          <w:szCs w:val="24"/>
        </w:rPr>
        <w:t>129</w:t>
      </w:r>
      <w:r w:rsidRPr="00531122">
        <w:rPr>
          <w:sz w:val="24"/>
          <w:szCs w:val="24"/>
        </w:rPr>
        <w:t xml:space="preserve">. SZ-a ili će stečaj otvoriti i zaključiti u skladu s čl. </w:t>
      </w:r>
      <w:r w:rsidR="000C06EE">
        <w:rPr>
          <w:sz w:val="24"/>
          <w:szCs w:val="24"/>
        </w:rPr>
        <w:t>132</w:t>
      </w:r>
      <w:r w:rsidRPr="00531122">
        <w:rPr>
          <w:sz w:val="24"/>
          <w:szCs w:val="24"/>
        </w:rPr>
        <w:t xml:space="preserve">. SZ-a. S obzirom na to da u ovoj fazi stečajnog postupka nije bilo moguće utvrditi status i stanje obveza dužnika, stanje imovine dužnika i mogućnost da se imovinom dužnika pokriju troškovi stečajnog postupka, sud je na temelju odredbe čl. </w:t>
      </w:r>
      <w:r w:rsidR="00A62AC8">
        <w:rPr>
          <w:sz w:val="24"/>
          <w:szCs w:val="24"/>
        </w:rPr>
        <w:t>119</w:t>
      </w:r>
      <w:r w:rsidRPr="00531122">
        <w:rPr>
          <w:sz w:val="24"/>
          <w:szCs w:val="24"/>
        </w:rPr>
        <w:t xml:space="preserve">. SZ-a imenovao privremenog stečajnog upravitelja, čiji su zadaci određeni točkom II. ovog rješenja, a nakon čega će se uz ispunjenje ostalih pretpostavki i nakon prijema izvješća privremenog stečajnog upravitelja odrediti ročište radi rasprave i odlučivanja o otvaranju stečajnog postupka. </w:t>
      </w:r>
    </w:p>
    <w:p w:rsidRDefault="005556A5" w:rsidP="00531122" w:rsidR="005556A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Privremeni stečajni upravitelj imenovan je u skladu s odredbom članka </w:t>
      </w:r>
      <w:r w:rsidR="00D644B8">
        <w:rPr>
          <w:sz w:val="24"/>
          <w:szCs w:val="24"/>
        </w:rPr>
        <w:t>11</w:t>
      </w:r>
      <w:r w:rsidR="00180E03">
        <w:rPr>
          <w:sz w:val="24"/>
          <w:szCs w:val="24"/>
        </w:rPr>
        <w:t>8.st.2.toč.1. Stečajnog zakona</w:t>
      </w:r>
      <w:r w:rsidR="00A62AC8">
        <w:rPr>
          <w:sz w:val="24"/>
          <w:szCs w:val="24"/>
        </w:rPr>
        <w:t xml:space="preserve"> automatskom dodjelom.</w:t>
      </w:r>
    </w:p>
    <w:p w:rsidRDefault="00A62AC8" w:rsidP="00531122" w:rsidR="00A62AC8" w:rsidRPr="0053112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5F0672" w:rsidP="00531122" w:rsidR="005F0672">
      <w:pPr>
        <w:jc w:val="center"/>
        <w:rPr>
          <w:sz w:val="24"/>
          <w:szCs w:val="24"/>
        </w:rPr>
      </w:pPr>
    </w:p>
    <w:p w:rsidRDefault="008E3539" w:rsidP="00531122" w:rsidR="00531122" w:rsidRPr="0053112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1</w:t>
      </w:r>
      <w:r w:rsidR="00716525">
        <w:rPr>
          <w:sz w:val="24"/>
          <w:szCs w:val="24"/>
        </w:rPr>
        <w:t>1</w:t>
      </w:r>
      <w:r w:rsidR="00531122" w:rsidRPr="00531122">
        <w:rPr>
          <w:sz w:val="24"/>
          <w:szCs w:val="24"/>
        </w:rPr>
        <w:t>.</w:t>
      </w:r>
      <w:r>
        <w:rPr>
          <w:sz w:val="24"/>
          <w:szCs w:val="24"/>
        </w:rPr>
        <w:t xml:space="preserve"> siječnja</w:t>
      </w:r>
      <w:r w:rsidR="00531122" w:rsidRPr="00531122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="00531122" w:rsidRPr="00531122">
        <w:rPr>
          <w:sz w:val="24"/>
          <w:szCs w:val="24"/>
        </w:rPr>
        <w:t>.</w:t>
      </w:r>
    </w:p>
    <w:p w:rsidRDefault="00531122" w:rsidP="00E91121" w:rsidR="00515B5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31122">
        <w:rPr>
          <w:szCs w:val="24"/>
        </w:rPr>
        <w:t xml:space="preserve"> </w:t>
      </w:r>
      <w:r w:rsidR="00F41E7E">
        <w:rPr>
          <w:szCs w:val="24"/>
        </w:rPr>
        <w:t xml:space="preserve">                </w:t>
      </w:r>
      <w:r w:rsidR="00F41E7E">
        <w:rPr>
          <w:szCs w:val="24"/>
        </w:rPr>
        <w:tab/>
      </w:r>
      <w:r w:rsidR="00F41E7E">
        <w:rPr>
          <w:szCs w:val="24"/>
        </w:rPr>
        <w:tab/>
      </w:r>
      <w:r w:rsidR="00F41E7E">
        <w:rPr>
          <w:szCs w:val="24"/>
        </w:rPr>
        <w:tab/>
      </w:r>
      <w:r w:rsidR="00F41E7E">
        <w:rPr>
          <w:szCs w:val="24"/>
        </w:rPr>
        <w:tab/>
      </w:r>
      <w:r w:rsidR="00515B5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15B50" w:rsidP="00E91121" w:rsidR="00515B5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15B50" w:rsidP="00E91121" w:rsidR="00515B5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15B50" w:rsidP="00E91121" w:rsidR="00515B5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15B50" w:rsidP="00E91121" w:rsidR="00515B5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D47CB" w:rsidP="00515B50" w:rsidR="003D47C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F0672" w:rsidP="003D47CB" w:rsidR="005F067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31122" w:rsidP="005F0672" w:rsidR="00531122" w:rsidRPr="00531122">
      <w:pPr>
        <w:pStyle w:val="Podnaslov"/>
        <w:ind w:firstLine="708" w:left="4956"/>
        <w:rPr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 xml:space="preserve">Uputa o pravnom lijeku: </w:t>
      </w:r>
    </w:p>
    <w:p w:rsidRDefault="00531122" w:rsidP="00531122" w:rsidR="00F41E7E">
      <w:pPr>
        <w:jc w:val="both"/>
        <w:rPr>
          <w:sz w:val="24"/>
          <w:szCs w:val="24"/>
        </w:rPr>
      </w:pPr>
      <w:r w:rsidRPr="00531122">
        <w:rPr>
          <w:sz w:val="24"/>
          <w:szCs w:val="24"/>
        </w:rPr>
        <w:t>Protiv ovog rješenja dopuštena je žalba u roku od 8 dana.  Žalba se podnosi ovom sudu u 2 primjerka za Visoki trgovački sud RH u roku od 8 dana od dana dostave rješenja.</w:t>
      </w: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515B50" w:rsidP="00531122" w:rsidR="00515B50">
      <w:pPr>
        <w:jc w:val="both"/>
        <w:rPr>
          <w:sz w:val="24"/>
          <w:szCs w:val="24"/>
        </w:rPr>
      </w:pPr>
    </w:p>
    <w:p w:rsidRDefault="003447AD" w:rsidP="003447AD" w:rsidR="003447AD" w:rsidRPr="00531122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sectPr w:rsidSect="00CC3159" w:rsidR="003447AD" w:rsidRPr="00531122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2E5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947439">
      <w:t>977</w:t>
    </w:r>
    <w:r w:rsidR="008E3539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2D02198"/>
    <w:multiLevelType w:val="hybridMultilevel"/>
    <w:tmpl w:val="B55C1C9E"/>
    <w:lvl w:tplc="55B46D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C06EE"/>
    <w:rsid w:val="00131994"/>
    <w:rsid w:val="00180E03"/>
    <w:rsid w:val="001A3EC8"/>
    <w:rsid w:val="003447AD"/>
    <w:rsid w:val="003C7B4F"/>
    <w:rsid w:val="003D47CB"/>
    <w:rsid w:val="0046616D"/>
    <w:rsid w:val="0047269C"/>
    <w:rsid w:val="00496C70"/>
    <w:rsid w:val="00515B50"/>
    <w:rsid w:val="00531122"/>
    <w:rsid w:val="00537DFD"/>
    <w:rsid w:val="005556A5"/>
    <w:rsid w:val="005F0672"/>
    <w:rsid w:val="00716525"/>
    <w:rsid w:val="007C4A95"/>
    <w:rsid w:val="008E19D7"/>
    <w:rsid w:val="008E3539"/>
    <w:rsid w:val="008F1FA1"/>
    <w:rsid w:val="00924E9D"/>
    <w:rsid w:val="00947439"/>
    <w:rsid w:val="00967840"/>
    <w:rsid w:val="00A32E57"/>
    <w:rsid w:val="00A62AC8"/>
    <w:rsid w:val="00A73DBE"/>
    <w:rsid w:val="00AD7B0B"/>
    <w:rsid w:val="00B3101F"/>
    <w:rsid w:val="00BD1735"/>
    <w:rsid w:val="00CA5541"/>
    <w:rsid w:val="00CA5DE0"/>
    <w:rsid w:val="00CC3159"/>
    <w:rsid w:val="00CF6629"/>
    <w:rsid w:val="00D56683"/>
    <w:rsid w:val="00D644B8"/>
    <w:rsid w:val="00DC3925"/>
    <w:rsid w:val="00F41E7E"/>
    <w:rsid w:val="00F5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41E7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F41E7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556A5"/>
    <w:pPr>
      <w:ind w:left="720"/>
      <w:contextualSpacing/>
    </w:pPr>
  </w:style>
  <w:style w:customStyle="true" w:styleId="BodyText21" w:type="paragraph">
    <w:name w:val="Body Text 21"/>
    <w:basedOn w:val="Normal"/>
    <w:rsid w:val="00CA5DE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A32E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E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E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E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E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41E7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F41E7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556A5"/>
    <w:pPr>
      <w:ind w:left="720"/>
      <w:contextualSpacing/>
    </w:pPr>
  </w:style>
  <w:style w:customStyle="1" w:styleId="BodyText21" w:type="paragraph">
    <w:name w:val="Body Text 21"/>
    <w:basedOn w:val="Normal"/>
    <w:rsid w:val="00CA5DE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A32E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E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E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E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E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St-977/2015</izvorni_sadrzaj>
    <derivirana_varijabla naziv="DomainObject.Predmet.OznakaBroj_1">St-977/2015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BARTOL-BARO d.o.o. za prijevoz, otpremništvo i usluge</izvorni_sadrzaj>
    <derivirana_varijabla naziv="DomainObject.Predmet.ProtustrankaFormated_1">  BARTOL-BARO d.o.o. za prijevoz, otpremništvo i usluge</derivirana_varijabla>
  </DomainObject.Predmet.ProtustrankaFormated>
  <DomainObject.Predmet.ProtustrankaFormatedOIB>
    <izvorni_sadrzaj>  BARTOL-BARO d.o.o. za prijevoz, otpremništvo i usluge, OIB 23683939375</izvorni_sadrzaj>
    <derivirana_varijabla naziv="DomainObject.Predmet.ProtustrankaFormatedOIB_1">  BARTOL-BARO d.o.o. za prijevoz, otpremništvo i usluge, OIB 23683939375</derivirana_varijabla>
  </DomainObject.Predmet.ProtustrankaFormatedOIB>
  <DomainObject.Predmet.ProtustrankaFormatedWithAdress>
    <izvorni_sadrzaj> BARTOL-BARO d.o.o. za prijevoz, otpremništvo i usluge, Matije Gupca 45, 10295 Kupljenovo</izvorni_sadrzaj>
    <derivirana_varijabla naziv="DomainObject.Predmet.ProtustrankaFormatedWithAdress_1"> BARTOL-BARO d.o.o. za prijevoz, otpremništvo i usluge, Matije Gupca 45, 10295 Kupljenovo</derivirana_varijabla>
  </DomainObject.Predmet.ProtustrankaFormatedWithAdress>
  <DomainObject.Predmet.ProtustrankaFormatedWithAdressOIB>
    <izvorni_sadrzaj> BARTOL-BARO d.o.o. za prijevoz, otpremništvo i usluge, OIB 23683939375, Matije Gupca 45, 10295 Kupljenovo</izvorni_sadrzaj>
    <derivirana_varijabla naziv="DomainObject.Predmet.ProtustrankaFormatedWithAdressOIB_1"> BARTOL-BARO d.o.o. za prijevoz, otpremništvo i usluge, OIB 23683939375, Matije Gupca 45, 10295 Kupljenovo</derivirana_varijabla>
  </DomainObject.Predmet.ProtustrankaFormatedWithAdressOIB>
  <DomainObject.Predmet.ProtustrankaWithAdress>
    <izvorni_sadrzaj>BARTOL-BARO d.o.o. za prijevoz, otpremništvo i usluge Matije Gupca 45, 10295 Kupljenovo</izvorni_sadrzaj>
    <derivirana_varijabla naziv="DomainObject.Predmet.ProtustrankaWithAdress_1">BARTOL-BARO d.o.o. za prijevoz, otpremništvo i usluge Matije Gupca 45, 10295 Kupljenovo</derivirana_varijabla>
  </DomainObject.Predmet.ProtustrankaWithAdress>
  <DomainObject.Predmet.ProtustrankaWithAdressOIB>
    <izvorni_sadrzaj>BARTOL-BARO d.o.o. za prijevoz, otpremništvo i usluge, OIB 23683939375, Matije Gupca 45, 10295 Kupljenovo</izvorni_sadrzaj>
    <derivirana_varijabla naziv="DomainObject.Predmet.ProtustrankaWithAdressOIB_1">BARTOL-BARO d.o.o. za prijevoz, otpremništvo i usluge, OIB 23683939375, Matije Gupca 45, 10295 Kupljenovo</derivirana_varijabla>
  </DomainObject.Predmet.ProtustrankaWithAdressOIB>
  <DomainObject.Predmet.ProtustrankaNazivFormated>
    <izvorni_sadrzaj>BARTOL-BARO d.o.o. za prijevoz, otpremništvo i usluge</izvorni_sadrzaj>
    <derivirana_varijabla naziv="DomainObject.Predmet.ProtustrankaNazivFormated_1">BARTOL-BARO d.o.o. za prijevoz, otpremništvo i usluge</derivirana_varijabla>
  </DomainObject.Predmet.ProtustrankaNazivFormated>
  <DomainObject.Predmet.ProtustrankaNazivFormatedOIB>
    <izvorni_sadrzaj>BARTOL-BARO d.o.o. za prijevoz, otpremništvo i usluge, OIB 23683939375</izvorni_sadrzaj>
    <derivirana_varijabla naziv="DomainObject.Predmet.ProtustrankaNazivFormatedOIB_1">BARTOL-BARO d.o.o. za prijevoz, otpremništvo i usluge, OIB 23683939375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BARTOL-BARO d.o.o. za prijevoz, otpremništvo i usluge</item>
    </izvorni_sadrzaj>
    <derivirana_varijabla naziv="DomainObject.Predmet.ProtuStrankaListFormated_1">
      <item>BARTOL-BARO d.o.o. za prijevoz, otpremništvo i usluge</item>
    </derivirana_varijabla>
  </DomainObject.Predmet.ProtuStrankaListFormated>
  <DomainObject.Predmet.ProtuStrankaListFormatedOIB>
    <izvorni_sadrzaj>
      <item>BARTOL-BARO d.o.o. za prijevoz, otpremništvo i usluge, OIB 23683939375</item>
    </izvorni_sadrzaj>
    <derivirana_varijabla naziv="DomainObject.Predmet.ProtuStrankaListFormatedOIB_1">
      <item>BARTOL-BARO d.o.o. za prijevoz, otpremništvo i usluge, OIB 23683939375</item>
    </derivirana_varijabla>
  </DomainObject.Predmet.ProtuStrankaListFormatedOIB>
  <DomainObject.Predmet.ProtuStrankaListFormatedWithAdress>
    <izvorni_sadrzaj>
      <item>BARTOL-BARO d.o.o. za prijevoz, otpremništvo i usluge, Matije Gupca 45, 10295 Kupljenovo</item>
    </izvorni_sadrzaj>
    <derivirana_varijabla naziv="DomainObject.Predmet.ProtuStrankaListFormatedWithAdress_1">
      <item>BARTOL-BARO d.o.o. za prijevoz, otpremništvo i usluge, Matije Gupca 45, 10295 Kupljenovo</item>
    </derivirana_varijabla>
  </DomainObject.Predmet.ProtuStrankaListFormatedWithAdress>
  <DomainObject.Predmet.ProtuStrankaListFormatedWithAdressOIB>
    <izvorni_sadrzaj>
      <item>BARTOL-BARO d.o.o. za prijevoz, otpremništvo i usluge, OIB 23683939375, Matije Gupca 45, 10295 Kupljenovo</item>
    </izvorni_sadrzaj>
    <derivirana_varijabla naziv="DomainObject.Predmet.ProtuStrankaListFormatedWithAdressOIB_1">
      <item>BARTOL-BARO d.o.o. za prijevoz, otpremništvo i usluge, OIB 23683939375, Matije Gupca 45, 10295 Kupljenovo</item>
    </derivirana_varijabla>
  </DomainObject.Predmet.ProtuStrankaListFormatedWithAdressOIB>
  <DomainObject.Predmet.ProtuStrankaListNazivFormated>
    <izvorni_sadrzaj>
      <item>BARTOL-BARO d.o.o. za prijevoz, otpremništvo i usluge</item>
    </izvorni_sadrzaj>
    <derivirana_varijabla naziv="DomainObject.Predmet.ProtuStrankaListNazivFormated_1">
      <item>BARTOL-BARO d.o.o. za prijevoz, otpremništvo i usluge</item>
    </derivirana_varijabla>
  </DomainObject.Predmet.ProtuStrankaListNazivFormated>
  <DomainObject.Predmet.ProtuStrankaListNazivFormatedOIB>
    <izvorni_sadrzaj>
      <item>BARTOL-BARO d.o.o. za prijevoz, otpremništvo i usluge, OIB 23683939375</item>
    </izvorni_sadrzaj>
    <derivirana_varijabla naziv="DomainObject.Predmet.ProtuStrankaListNazivFormatedOIB_1">
      <item>BARTOL-BARO d.o.o. za prijevoz, otpremništvo i usluge, OIB 23683939375</item>
    </derivirana_varijabla>
  </DomainObject.Predmet.ProtuStrankaListNazivFormatedOIB>
  <DomainObject.Predmet.OstaliListFormated>
    <izvorni_sadrzaj>
      <item>Dario Balija</item>
    </izvorni_sadrzaj>
    <derivirana_varijabla naziv="DomainObject.Predmet.OstaliListFormated_1">
      <item>Dario Balija</item>
    </derivirana_varijabla>
  </DomainObject.Predmet.OstaliListFormated>
  <DomainObject.Predmet.OstaliListFormatedOIB>
    <izvorni_sadrzaj>
      <item>Dario Balija, OIB 56508010990</item>
    </izvorni_sadrzaj>
    <derivirana_varijabla naziv="DomainObject.Predmet.OstaliListFormatedOIB_1">
      <item>Dario Balija, OIB 56508010990</item>
    </derivirana_varijabla>
  </DomainObject.Predmet.OstaliListFormatedOIB>
  <DomainObject.Predmet.OstaliListFormatedWithAdress>
    <izvorni_sadrzaj>
      <item>Dario Balija, Kružna Ulica 49, 10295 Kupljenovo</item>
    </izvorni_sadrzaj>
    <derivirana_varijabla naziv="DomainObject.Predmet.OstaliListFormatedWithAdress_1">
      <item>Dario Balija, Kružna Ulica 49, 10295 Kupljenovo</item>
    </derivirana_varijabla>
  </DomainObject.Predmet.OstaliListFormatedWithAdress>
  <DomainObject.Predmet.OstaliListFormatedWithAdressOIB>
    <izvorni_sadrzaj>
      <item>Dario Balija, OIB 56508010990, Kružna Ulica 49, 10295 Kupljenovo</item>
    </izvorni_sadrzaj>
    <derivirana_varijabla naziv="DomainObject.Predmet.OstaliListFormatedWithAdressOIB_1">
      <item>Dario Balija, OIB 56508010990, Kružna Ulica 49, 10295 Kupljenovo</item>
    </derivirana_varijabla>
  </DomainObject.Predmet.OstaliListFormatedWithAdressOIB>
  <DomainObject.Predmet.OstaliListNazivFormated>
    <izvorni_sadrzaj>
      <item>Dario Balija</item>
    </izvorni_sadrzaj>
    <derivirana_varijabla naziv="DomainObject.Predmet.OstaliListNazivFormated_1">
      <item>Dario Balija</item>
    </derivirana_varijabla>
  </DomainObject.Predmet.OstaliListNazivFormated>
  <DomainObject.Predmet.OstaliListNazivFormatedOIB>
    <izvorni_sadrzaj>
      <item>Dario Balija, OIB 56508010990</item>
    </izvorni_sadrzaj>
    <derivirana_varijabla naziv="DomainObject.Predmet.OstaliListNazivFormatedOIB_1">
      <item>Dario Balija, OIB 56508010990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BARTOL-BARO d.o.o. za prijevoz, otpremništvo i usluge</izvorni_sadrzaj>
    <derivirana_varijabla naziv="DomainObject.Predmet.ProtustrankaIDrugi_1">BARTOL-BARO d.o.o. za prijevoz, otpremništvo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BARTOL-BARO d.o.o. za prijevoz, otpremništvo i usluge, OIB 23683939375, Matije Gupca 45, 10295 Kupljenovo</izvorni_sadrzaj>
    <derivirana_varijabla naziv="DomainObject.Predmet.ProtustrankaIDrugiAdressOIB_1">BARTOL-BARO d.o.o. za prijevoz, otpremništvo i usluge, OIB 23683939375, Matije Gupca 45, 10295 Kupljenovo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BARTOL-BARO d.o.o. za prijevoz, otpremništvo i usluge</item>
      <item>Dario Balija</item>
    </izvorni_sadrzaj>
    <derivirana_varijabla naziv="DomainObject.Predmet.SudioniciListNaziv_1">
      <item>FINA Regionalni centar Zagreb</item>
      <item>BARTOL-BARO d.o.o. za prijevoz, otpremništvo i usluge</item>
      <item>Dario Balija</item>
    </derivirana_varijabla>
  </DomainObject.Predmet.SudioniciListNaziv>
  <DomainObject.Predmet.SudioniciListAdressOIB>
    <izvorni_sadrzaj>
      <item>FINA Regionalni centar Zagreb, OIB 85821130368, Ilica 307,10000 Zagreb</item>
      <item>BARTOL-BARO d.o.o. za prijevoz, otpremništvo i usluge, OIB 23683939375, Matije Gupca 45,10295 Kupljenovo</item>
      <item>Dario Balija, OIB 56508010990, Kružna Ulica 49,10295 Kupljenovo</item>
    </izvorni_sadrzaj>
    <derivirana_varijabla naziv="DomainObject.Predmet.SudioniciListAdressOIB_1">
      <item>FINA Regionalni centar Zagreb, OIB 85821130368, Ilica 307,10000 Zagreb</item>
      <item>BARTOL-BARO d.o.o. za prijevoz, otpremništvo i usluge, OIB 23683939375, Matije Gupca 45,10295 Kupljenovo</item>
      <item>Dario Balija, OIB 56508010990, Kružna Ulica 49,10295 Kupljenovo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23683939375</item>
      <item>, OIB 56508010990</item>
    </izvorni_sadrzaj>
    <derivirana_varijabla naziv="DomainObject.Predmet.SudioniciListNazivOIB_1">
      <item>, OIB 85821130368</item>
      <item>, OIB 23683939375</item>
      <item>, OIB 56508010990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619</properties:Words>
  <properties:Characters>3638</properties:Characters>
  <properties:Lines>140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2017-01-11T13:09:00Z</dcterms:created>
  <dc:creator>nribaric</dc:creator>
  <cp:lastModifiedBy>Jadranka Zelić</cp:lastModifiedBy>
  <cp:lastPrinted>2017-01-12T07:45:00Z</cp:lastPrinted>
  <dcterms:modified xmlns:xsi="http://www.w3.org/2001/XMLSchema-instance" xsi:type="dcterms:W3CDTF">2017-01-12T07:46:00Z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