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9232fdc" w14:paraId="9232fdc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074F4A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074F4A">
              <w:rPr>
                <w:rFonts w:cs="Times New Roman" w:eastAsia="Times New Roman"/>
                <w:kern w:val="0"/>
                <w:lang w:bidi="ar-SA" w:eastAsia="hr-HR"/>
              </w:rPr>
              <w:t>280/2018-11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074F4A">
        <w:rPr>
          <w:kern w:val="2"/>
        </w:rPr>
        <w:t xml:space="preserve"> MARATON d.o.o., Donji Kraljevec, Kolodvorska 54, OIB: 09010678579, 15</w:t>
      </w:r>
      <w:r w:rsidR="00291A5A">
        <w:rPr>
          <w:kern w:val="2"/>
        </w:rPr>
        <w:t xml:space="preserve">. ožujka </w:t>
      </w:r>
      <w:r w:rsidR="00FE35AF">
        <w:rPr>
          <w:rFonts w:cs="Times New Roman"/>
        </w:rPr>
        <w:t>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7C087D" w:rsidP="007C087D" w:rsidR="007C087D" w:rsidRPr="007C087D">
      <w:pPr>
        <w:suppressAutoHyphens w:val="false"/>
        <w:ind w:firstLine="720"/>
        <w:jc w:val="both"/>
        <w:rPr>
          <w:rFonts w:cs="Times New Roman" w:eastAsia="Times New Roman"/>
          <w:snapToGrid w:val="false"/>
          <w:kern w:val="0"/>
          <w:szCs w:val="20"/>
          <w:lang w:bidi="ar-SA" w:eastAsia="en-US"/>
        </w:rPr>
      </w:pP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Pozivaju se osobe koje imaju pravni interes za provedbom ovog stečajnog postupka nad stečajnim dužnikom</w:t>
      </w:r>
      <w:r w:rsidR="00074F4A">
        <w:rPr>
          <w:kern w:val="2"/>
        </w:rPr>
        <w:t xml:space="preserve"> MARATON d.o.o., Donji Kraljevec, Kolodvorska 54, OIB: 09010678579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da u roku od 15 dana od objave na mrežnoj stranici e-Oglasna ploča suda, uplate predujam za namirenje tro</w:t>
      </w:r>
      <w:r w:rsidRPr="007C087D">
        <w:rPr>
          <w:rFonts w:cs="Goudy Old Style" w:eastAsia="Times New Roman"/>
          <w:snapToGrid w:val="false"/>
          <w:kern w:val="0"/>
          <w:szCs w:val="20"/>
          <w:lang w:bidi="ar-SA" w:eastAsia="en-US"/>
        </w:rPr>
        <w:t>š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kova prethodnog i otvorenog stečajnog postupka u iznosu od 5.000,00 kn, na račun ovoga suda koji se vodi kod Hrvatske poštanske banke d.d. Zagreb, IBAN: HR40 2390 0011 3000 0275 4, model: 02, s poz</w:t>
      </w:r>
      <w:r w:rsidR="00682359">
        <w:rPr>
          <w:rFonts w:cs="Times New Roman" w:eastAsia="Times New Roman"/>
          <w:snapToGrid w:val="false"/>
          <w:kern w:val="0"/>
          <w:szCs w:val="20"/>
          <w:lang w:bidi="ar-SA" w:eastAsia="en-US"/>
        </w:rPr>
        <w:t>i</w:t>
      </w:r>
      <w:r w:rsidR="00074F4A">
        <w:rPr>
          <w:rFonts w:cs="Times New Roman" w:eastAsia="Times New Roman"/>
          <w:snapToGrid w:val="false"/>
          <w:kern w:val="0"/>
          <w:szCs w:val="20"/>
          <w:lang w:bidi="ar-SA" w:eastAsia="en-US"/>
        </w:rPr>
        <w:t>vom na poslovni broj spisa St-280/2018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A61381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074F4A">
        <w:rPr>
          <w:rFonts w:cs="Times New Roman"/>
        </w:rPr>
        <w:t>1</w:t>
      </w:r>
      <w:r w:rsidR="00291A5A">
        <w:rPr>
          <w:rFonts w:cs="Times New Roman"/>
        </w:rPr>
        <w:t>5. ožujka 2019.</w:t>
      </w: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982" w:rsidP="00BA0147" w:rsidR="00484982">
      <w:r>
        <w:separator/>
      </w:r>
    </w:p>
  </w:endnote>
  <w:endnote w:id="0" w:type="continuationSeparator">
    <w:p w:rsidRDefault="00484982" w:rsidP="00BA0147" w:rsidR="00484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982" w:rsidP="00BA0147" w:rsidR="00484982">
      <w:r>
        <w:separator/>
      </w:r>
    </w:p>
  </w:footnote>
  <w:footnote w:id="0" w:type="continuationSeparator">
    <w:p w:rsidRDefault="00484982" w:rsidP="00BA0147" w:rsidR="004849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74F4A"/>
    <w:rsid w:val="000B44AC"/>
    <w:rsid w:val="000C472A"/>
    <w:rsid w:val="000D6933"/>
    <w:rsid w:val="000F0DE4"/>
    <w:rsid w:val="000F55DF"/>
    <w:rsid w:val="001111CA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91A5A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84982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2359"/>
    <w:rsid w:val="006873E3"/>
    <w:rsid w:val="00695D0C"/>
    <w:rsid w:val="006B57C6"/>
    <w:rsid w:val="006B5EF7"/>
    <w:rsid w:val="006C5FEF"/>
    <w:rsid w:val="006E73CA"/>
    <w:rsid w:val="00720601"/>
    <w:rsid w:val="00724390"/>
    <w:rsid w:val="0072529F"/>
    <w:rsid w:val="007410CE"/>
    <w:rsid w:val="00742B02"/>
    <w:rsid w:val="007655BD"/>
    <w:rsid w:val="0076577E"/>
    <w:rsid w:val="0077041B"/>
    <w:rsid w:val="0079114C"/>
    <w:rsid w:val="007945AC"/>
    <w:rsid w:val="007C087D"/>
    <w:rsid w:val="007D0CE4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31B40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D3491"/>
    <w:rsid w:val="00EF04AA"/>
    <w:rsid w:val="00EF51DF"/>
    <w:rsid w:val="00F001B5"/>
    <w:rsid w:val="00F01826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31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B40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931B40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931B40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931B40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31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B4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931B40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931B4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931B4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MARATON d.o.o. za trgovinu, ugostiteljstvo i građevinarstvo zastupanog po punomoćniku Zdenka Tisaj; Josip Tisaj</izvorni_sadrzaj>
    <derivirana_varijabla naziv="DomainObject.Predmet.ProtustrankaFormated_1">  MARATON d.o.o. za trgovinu, ugostiteljstvo i građevinarstvo zastupanog po punomoćniku Zdenka Tisaj; Josip Tisaj</derivirana_varijabla>
  </DomainObject.Predmet.ProtustrankaFormated>
  <DomainObject.Predmet.ProtustrankaFormatedOIB>
    <izvorni_sadrzaj>  MARATON d.o.o. za trgovinu, ugostiteljstvo i građevinarstvo, OIB 09010678579 zastupanog po punomoćniku Zdenka Tisaj; Josip Tisaj</izvorni_sadrzaj>
    <derivirana_varijabla naziv="DomainObject.Predmet.ProtustrankaFormatedOIB_1">  MARATON d.o.o. za trgovinu, ugostiteljstvo i građevinarstvo, OIB 09010678579 zastupanog po punomoćniku Zdenka Tisaj; Josip Tisaj</derivirana_varijabla>
  </DomainObject.Predmet.ProtustrankaFormatedOIB>
  <DomainObject.Predmet.ProtustrankaFormatedWithAdress>
    <izvorni_sadrzaj> MARATON d.o.o. za trgovinu, ugostiteljstvo i građevinarstvo, Kolodvorska 54, 40320 Donji Kraljevec zastupanog po punomoćniku Zdenka Tisaj; Josip Tisaj</izvorni_sadrzaj>
    <derivirana_varijabla naziv="DomainObject.Predmet.ProtustrankaFormatedWithAdress_1"> MARATON d.o.o. za trgovinu, ugostiteljstvo i građevinarstvo, Kolodvorska 54, 40320 Donji Kraljevec zastupanog po punomoćniku Zdenka Tisaj; Josip Tisaj</derivirana_varijabla>
  </DomainObject.Predmet.ProtustrankaFormatedWithAdress>
  <DomainObject.Predmet.ProtustrankaFormatedWithAdressOIB>
    <izvorni_sadrzaj> MARATON d.o.o. za trgovinu, ugostiteljstvo i građevinarstvo, OIB 09010678579, Kolodvorska 54, 40320 Donji Kraljevec zastupanog po punomoćniku Zdenka Tisaj; Josip Tisaj</izvorni_sadrzaj>
    <derivirana_varijabla naziv="DomainObject.Predmet.ProtustrankaFormatedWithAdressOIB_1"> MARATON d.o.o. za trgovinu, ugostiteljstvo i građevinarstvo, OIB 09010678579, Kolodvorska 54, 40320 Donji Kraljevec zastupanog po punomoćniku Zdenka Tisaj; Josip Tisaj</derivirana_varijabla>
  </DomainObject.Predmet.ProtustrankaFormatedWithAdressOIB>
  <DomainObject.Predmet.ProtustrankaWithAdress>
    <izvorni_sadrzaj>MARATON d.o.o. za trgovinu, ugostiteljstvo i građevinarstvo Kolodvorska 54, 40320 Donji Kraljevec</izvorni_sadrzaj>
    <derivirana_varijabla naziv="DomainObject.Predmet.ProtustrankaWithAdress_1">MARATON d.o.o. za trgovinu, ugostiteljstvo i građevinarstvo Kolodvorska 54, 40320 Donji Kraljevec</derivirana_varijabla>
  </DomainObject.Predmet.ProtustrankaWithAdress>
  <DomainObject.Predmet.ProtustrankaWithAdressOIB>
    <izvorni_sadrzaj>MARATON d.o.o. za trgovinu, ugostiteljstvo i građevinarstvo, OIB 09010678579, Kolodvorska 54, 40320 Donji Kraljevec</izvorni_sadrzaj>
    <derivirana_varijabla naziv="DomainObject.Predmet.ProtustrankaWithAdressOIB_1">MARATON d.o.o. za trgovinu, ugostiteljstvo i građevinarstvo, OIB 09010678579, Kolodvorska 54, 40320 Donji Kraljevec</derivirana_varijabla>
  </DomainObject.Predmet.ProtustrankaWithAdressOIB>
  <DomainObject.Predmet.ProtustrankaNazivFormated>
    <izvorni_sadrzaj>MARATON d.o.o. za trgovinu, ugostiteljstvo i građevinarstvo</izvorni_sadrzaj>
    <derivirana_varijabla naziv="DomainObject.Predmet.ProtustrankaNazivFormated_1">MARATON d.o.o. za trgovinu, ugostiteljstvo i građevinarstvo</derivirana_varijabla>
  </DomainObject.Predmet.ProtustrankaNazivFormated>
  <DomainObject.Predmet.ProtustrankaNazivFormatedOIB>
    <izvorni_sadrzaj>MARATON d.o.o. za trgovinu, ugostiteljstvo i građevinarstvo, OIB 09010678579</izvorni_sadrzaj>
    <derivirana_varijabla naziv="DomainObject.Predmet.ProtustrankaNazivFormatedOIB_1">MARATON d.o.o. za trgovinu, ugostiteljstvo i građevinarstvo, OIB 09010678579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63966.82</izvorni_sadrzaj>
    <derivirana_varijabla naziv="DomainObject.Predmet.TrenutnaVrijednost_1">63966.82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MARATON d.o.o. za trgovinu, ugostiteljstvo i građevinarstvo zastupanog po punomoćniku Zdenka Tisaj; Josip Tisaj</item>
    </izvorni_sadrzaj>
    <derivirana_varijabla naziv="DomainObject.Predmet.ProtuStrankaListFormated_1">
      <item>MARATON d.o.o. za trgovinu, ugostiteljstvo i građevinarstvo zastupanog po punomoćniku Zdenka Tisaj; Josip Tisaj</item>
    </derivirana_varijabla>
  </DomainObject.Predmet.ProtuStrankaListFormated>
  <DomainObject.Predmet.ProtuStrankaListFormatedOIB>
    <izvorni_sadrzaj>
      <item>MARATON d.o.o. za trgovinu, ugostiteljstvo i građevinarstvo, OIB 09010678579 zastupanog po punomoćniku Zdenka Tisaj; Josip Tisaj</item>
    </izvorni_sadrzaj>
    <derivirana_varijabla naziv="DomainObject.Predmet.ProtuStrankaListFormatedOIB_1">
      <item>MARATON d.o.o. za trgovinu, ugostiteljstvo i građevinarstvo, OIB 09010678579 zastupanog po punomoćniku Zdenka Tisaj; Josip Tisaj</item>
    </derivirana_varijabla>
  </DomainObject.Predmet.ProtuStrankaListFormatedOIB>
  <DomainObject.Predmet.ProtuStrankaListFormatedWithAdress>
    <izvorni_sadrzaj>
      <item>MARATON d.o.o. za trgovinu, ugostiteljstvo i građevinarstvo, Kolodvorska 54, 40320 Donji Kraljevec zastupanog po punomoćniku Zdenka Tisaj; Josip Tisaj</item>
    </izvorni_sadrzaj>
    <derivirana_varijabla naziv="DomainObject.Predmet.ProtuStrankaListFormatedWithAdress_1">
      <item>MARATON d.o.o. za trgovinu, ugostiteljstvo i građevinarstvo, Kolodvorska 54, 40320 Donji Kraljevec zastupanog po punomoćniku Zdenka Tisaj; Josip Tisaj</item>
    </derivirana_varijabla>
  </DomainObject.Predmet.ProtuStrankaListFormatedWithAdress>
  <DomainObject.Predmet.ProtuStrankaListFormatedWithAdressOIB>
    <izvorni_sadrzaj>
      <item>MARATON d.o.o. za trgovinu, ugostiteljstvo i građevinarstvo, OIB 09010678579, Kolodvorska 54, 40320 Donji Kraljevec zastupanog po punomoćniku Zdenka Tisaj; Josip Tisaj</item>
    </izvorni_sadrzaj>
    <derivirana_varijabla naziv="DomainObject.Predmet.ProtuStrankaListFormatedWithAdressOIB_1">
      <item>MARATON d.o.o. za trgovinu, ugostiteljstvo i građevinarstvo, OIB 09010678579, Kolodvorska 54, 40320 Donji Kraljevec zastupanog po punomoćniku Zdenka Tisaj; Josip Tisaj</item>
    </derivirana_varijabla>
  </DomainObject.Predmet.ProtuStrankaListFormatedWithAdressOIB>
  <DomainObject.Predmet.ProtuStrankaListNazivFormated>
    <izvorni_sadrzaj>
      <item>MARATON d.o.o. za trgovinu, ugostiteljstvo i građevinarstvo</item>
    </izvorni_sadrzaj>
    <derivirana_varijabla naziv="DomainObject.Predmet.ProtuStrankaListNazivFormated_1">
      <item>MARATON d.o.o. za trgovinu, ugostiteljstvo i građevinarstvo</item>
    </derivirana_varijabla>
  </DomainObject.Predmet.ProtuStrankaListNazivFormated>
  <DomainObject.Predmet.ProtuStrankaListNazivFormatedOIB>
    <izvorni_sadrzaj>
      <item>MARATON d.o.o. za trgovinu, ugostiteljstvo i građevinarstvo, OIB 09010678579</item>
    </izvorni_sadrzaj>
    <derivirana_varijabla naziv="DomainObject.Predmet.ProtuStrankaListNazivFormatedOIB_1">
      <item>MARATON d.o.o. za trgovinu, ugostiteljstvo i građevinarstvo, OIB 09010678579</item>
    </derivirana_varijabla>
  </DomainObject.Predmet.ProtuStrankaListNazivFormatedOIB>
  <DomainObject.Predmet.OstaliListFormated>
    <izvorni_sadrzaj>
      <item>Zdenka Tisaj punomoćnica sudionika u postupku MARATON d.o.o. za trgovinu, ugostiteljstvo i građevinarstvo</item>
      <item>Josip Tisaj punomoćnik sudionika u postupku MARATON d.o.o. za trgovinu, ugostiteljstvo i građevinarstvo</item>
      <item>Sudski registar</item>
    </izvorni_sadrzaj>
    <derivirana_varijabla naziv="DomainObject.Predmet.OstaliListFormated_1">
      <item>Zdenka Tisaj punomoćnica sudionika u postupku MARATON d.o.o. za trgovinu, ugostiteljstvo i građevinarstvo</item>
      <item>Josip Tisaj punomoćnik sudionika u postupku MARATON d.o.o. za trgovinu, ugostiteljstvo i građevinarstvo</item>
      <item>Sudski registar</item>
    </derivirana_varijabla>
  </DomainObject.Predmet.OstaliListFormated>
  <DomainObject.Predmet.OstaliListFormatedOIB>
    <izvorni_sadrzaj>
      <item>Zdenka Tisaj, OIB 30989392187 punomoćnica sudionika u postupku MARATON d.o.o. za trgovinu, ugostiteljstvo i građevinarstvo</item>
      <item>Josip Tisaj, OIB 71773680524 punomoćnik sudionika u postupku MARATON d.o.o. za trgovinu, ugostiteljstvo i građevinarstvo</item>
      <item>Sudski registar</item>
    </izvorni_sadrzaj>
    <derivirana_varijabla naziv="DomainObject.Predmet.OstaliListFormatedOIB_1">
      <item>Zdenka Tisaj, OIB 30989392187 punomoćnica sudionika u postupku MARATON d.o.o. za trgovinu, ugostiteljstvo i građevinarstvo</item>
      <item>Josip Tisaj, OIB 71773680524 punomoćnik sudionika u postupku MARATON d.o.o. za trgovinu, ugostiteljstvo i građevinarstvo</item>
      <item>Sudski registar</item>
    </derivirana_varijabla>
  </DomainObject.Predmet.OstaliListFormatedOIB>
  <DomainObject.Predmet.OstaliListFormatedWithAdress>
    <izvorni_sadrzaj>
      <item>Zdenka Tisaj, Kolodvorska 54, 40320 Donji Kraljevec punomoćnica sudionika u postupku MARATON d.o.o. za trgovinu, ugostiteljstvo i građevinarstvo</item>
      <item>Josip Tisaj, Kolodvorska 54, 40320 Donji Kraljevec punomoćnik sudionika u postupku MARATON d.o.o. za trgovinu, ugostiteljstvo i građevinarstvo</item>
      <item>Sudski registar</item>
    </izvorni_sadrzaj>
    <derivirana_varijabla naziv="DomainObject.Predmet.OstaliListFormatedWithAdress_1">
      <item>Zdenka Tisaj, Kolodvorska 54, 40320 Donji Kraljevec punomoćnica sudionika u postupku MARATON d.o.o. za trgovinu, ugostiteljstvo i građevinarstvo</item>
      <item>Josip Tisaj, Kolodvorska 54, 40320 Donji Kraljevec punomoćnik sudionika u postupku MARATON d.o.o. za trgovinu, ugostiteljstvo i građevinarstvo</item>
      <item>Sudski registar</item>
    </derivirana_varijabla>
  </DomainObject.Predmet.OstaliListFormatedWithAdress>
  <DomainObject.Predmet.OstaliListFormatedWithAdressOIB>
    <izvorni_sadrzaj>
      <item>Zdenka Tisaj, OIB 30989392187, Kolodvorska 54, 40320 Donji Kraljevec punomoćnica sudionika u postupku MARATON d.o.o. za trgovinu, ugostiteljstvo i građevinarstvo</item>
      <item>Josip Tisaj, OIB 71773680524, Kolodvorska 54, 40320 Donji Kraljevec punomoćnik sudionika u postupku MARATON d.o.o. za trgovinu, ugostiteljstvo i građevinarstvo</item>
      <item>Sudski registar</item>
    </izvorni_sadrzaj>
    <derivirana_varijabla naziv="DomainObject.Predmet.OstaliListFormatedWithAdressOIB_1">
      <item>Zdenka Tisaj, OIB 30989392187, Kolodvorska 54, 40320 Donji Kraljevec punomoćnica sudionika u postupku MARATON d.o.o. za trgovinu, ugostiteljstvo i građevinarstvo</item>
      <item>Josip Tisaj, OIB 71773680524, Kolodvorska 54, 40320 Donji Kraljevec punomoćnik sudionika u postupku MARATON d.o.o. za trgovinu, ugostiteljstvo i građevinarstvo</item>
      <item>Sudski registar</item>
    </derivirana_varijabla>
  </DomainObject.Predmet.OstaliListFormatedWithAdressOIB>
  <DomainObject.Predmet.OstaliListNazivFormated>
    <izvorni_sadrzaj>
      <item>Zdenka Tisaj</item>
      <item>Josip Tisaj</item>
      <item>Sudski registar</item>
    </izvorni_sadrzaj>
    <derivirana_varijabla naziv="DomainObject.Predmet.OstaliListNazivFormated_1">
      <item>Zdenka Tisaj</item>
      <item>Josip Tisaj</item>
      <item>Sudski registar</item>
    </derivirana_varijabla>
  </DomainObject.Predmet.OstaliListNazivFormated>
  <DomainObject.Predmet.OstaliListNazivFormatedOIB>
    <izvorni_sadrzaj>
      <item>Zdenka Tisaj, OIB 30989392187</item>
      <item>Josip Tisaj, OIB 71773680524</item>
      <item>Sudski registar</item>
    </izvorni_sadrzaj>
    <derivirana_varijabla naziv="DomainObject.Predmet.OstaliListNazivFormatedOIB_1">
      <item>Zdenka Tisaj, OIB 30989392187</item>
      <item>Josip Tisaj, OIB 71773680524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MARATON d.o.o. za trgovinu, ugostiteljstvo i građevinarstvo</izvorni_sadrzaj>
    <derivirana_varijabla naziv="DomainObject.Predmet.ProtustrankaIDrugi_1">MARATON d.o.o. za trgovinu, ugostiteljstvo i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MARATON d.o.o. za trgovinu, ugostiteljstvo i građevinarstvo, OIB 09010678579, Kolodvorska 54, 40320 Donji Kraljevec</izvorni_sadrzaj>
    <derivirana_varijabla naziv="DomainObject.Predmet.ProtustrankaIDrugiAdressOIB_1">MARATON d.o.o. za trgovinu, ugostiteljstvo i građevinarstvo, OIB 09010678579, Kolodvorska 54,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MARATON d.o.o. za trgovinu, ugostiteljstvo i građevinarstvo</item>
      <item>Zdenka Tisaj</item>
      <item>Josip Tisaj</item>
      <item>Sudski registar</item>
    </izvorni_sadrzaj>
    <derivirana_varijabla naziv="DomainObject.Predmet.SudioniciListNaziv_1">
      <item>Financijska agencija</item>
      <item>MARATON d.o.o. za trgovinu, ugostiteljstvo i građevinarstvo</item>
      <item>Zdenka Tisaj</item>
      <item>Josip Tisaj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MARATON d.o.o. za trgovinu, ugostiteljstvo i građevinarstvo, OIB 09010678579, Kolodvorska 54,40320 Donji Kraljevec</item>
      <item>Zdenka Tisaj, OIB 30989392187, Kolodvorska 54,40320 Donji Kraljevec</item>
      <item>Josip Tisaj, OIB 71773680524, Kolodvorska 54,40320 Donji Kraljevec</item>
      <item>Sudski registar</item>
    </izvorni_sadrzaj>
    <derivirana_varijabla naziv="DomainObject.Predmet.SudioniciListAdressOIB_1">
      <item>Financijska agencija, OIB 85821130368, Ulica grada Vukovara 70,10000 Zagreb</item>
      <item>MARATON d.o.o. za trgovinu, ugostiteljstvo i građevinarstvo, OIB 09010678579, Kolodvorska 54,40320 Donji Kraljevec</item>
      <item>Zdenka Tisaj, OIB 30989392187, Kolodvorska 54,40320 Donji Kraljevec</item>
      <item>Josip Tisaj, OIB 71773680524, Kolodvorska 54,40320 Donji Kraljevec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09010678579</item>
      <item>, OIB 30989392187</item>
      <item>, OIB 71773680524</item>
      <item>, OIB null</item>
    </izvorni_sadrzaj>
    <derivirana_varijabla naziv="DomainObject.Predmet.SudioniciListNazivOIB_1">
      <item>, OIB 85821130368</item>
      <item>, OIB 09010678579</item>
      <item>, OIB 30989392187</item>
      <item>, OIB 71773680524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St-280/2018-3</izvorni_sadrzaj>
    <derivirana_varijabla naziv="DomainObject.PredzadnjaOdlukaIzPredmeta.Oznaka_1">St-280/2018-3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E1924-603D-4D79-9CA8-E97511F1A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1097</properties:Characters>
  <properties:Lines>42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2019-03-15T14:03:00Z</cp:lastPrinted>
  <dcterms:modified xmlns:xsi="http://www.w3.org/2001/XMLSchema-instance" xsi:type="dcterms:W3CDTF">2019-03-15T14:04:00Z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(ST-280-18-11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