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f074" w14:paraId="5e9f074" w:rsidRDefault="00C46A47" w:rsidP="00C46A47" w:rsidR="00C46A47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6A47" w:rsidP="00C46A47" w:rsidR="00C46A47" w:rsidRPr="006572C0">
      <w:pPr>
        <w:jc w:val="both"/>
      </w:pPr>
      <w:r w:rsidRPr="006572C0">
        <w:t xml:space="preserve">   REPUBLIKA HRVATSKA</w:t>
      </w:r>
    </w:p>
    <w:p w:rsidRDefault="00C46A47" w:rsidP="00C46A47" w:rsidR="00C46A47" w:rsidRPr="006572C0">
      <w:pPr>
        <w:jc w:val="both"/>
      </w:pPr>
      <w:r w:rsidRPr="006572C0">
        <w:t>TRGOVAČKI SUD U PAZINU</w:t>
      </w:r>
    </w:p>
    <w:p w:rsidRDefault="00C46A47" w:rsidP="00C46A47" w:rsidR="00C46A47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St-402</w:t>
      </w:r>
      <w:r w:rsidRPr="006572C0">
        <w:t>/</w:t>
      </w:r>
      <w:r>
        <w:t>16</w:t>
      </w:r>
      <w:r w:rsidRPr="000C4F40">
        <w:t>-</w:t>
      </w:r>
      <w:r w:rsidR="00845957">
        <w:t>28</w:t>
      </w:r>
    </w:p>
    <w:p w:rsidRDefault="00C46A47" w:rsidP="00C46A47" w:rsidR="00C46A47" w:rsidRPr="006572C0">
      <w:pPr>
        <w:jc w:val="both"/>
      </w:pPr>
    </w:p>
    <w:p w:rsidRDefault="00C46A47" w:rsidP="00C46A47" w:rsidR="00C46A47" w:rsidRPr="006572C0">
      <w:pPr>
        <w:jc w:val="both"/>
      </w:pPr>
    </w:p>
    <w:p w:rsidRDefault="00C46A47" w:rsidP="00C46A47" w:rsidR="00C46A47" w:rsidRPr="006572C0">
      <w:pPr>
        <w:jc w:val="center"/>
      </w:pPr>
      <w:r w:rsidRPr="006572C0">
        <w:t>R E P U B L I K A  H R V A T S K A</w:t>
      </w:r>
    </w:p>
    <w:p w:rsidRDefault="00C46A47" w:rsidP="00C46A47" w:rsidR="00C46A47" w:rsidRPr="006572C0">
      <w:pPr>
        <w:jc w:val="center"/>
      </w:pPr>
    </w:p>
    <w:p w:rsidRDefault="00C46A47" w:rsidP="00C46A47" w:rsidR="00C46A47" w:rsidRPr="006572C0">
      <w:pPr>
        <w:jc w:val="center"/>
      </w:pPr>
      <w:r w:rsidRPr="006572C0">
        <w:t>R J E Š E N J E</w:t>
      </w:r>
    </w:p>
    <w:p w:rsidRDefault="00C46A47" w:rsidP="00C46A47" w:rsidR="00C46A47" w:rsidRPr="006572C0">
      <w:pPr>
        <w:jc w:val="center"/>
      </w:pPr>
    </w:p>
    <w:p w:rsidRDefault="00C46A47" w:rsidP="00C46A47" w:rsidR="00C46A47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8E6752">
        <w:t>2 MG STUDIO d.o.o. Pula, Palisina Ulica 13, OIB 97645231188</w:t>
      </w:r>
      <w:r w:rsidRPr="000C4F40">
        <w:t xml:space="preserve">, </w:t>
      </w:r>
      <w:r>
        <w:t>10. studenog</w:t>
      </w:r>
      <w:r w:rsidRPr="000C4F40">
        <w:t xml:space="preserve"> 20</w:t>
      </w:r>
      <w:r w:rsidRPr="006572C0">
        <w:t>16.</w:t>
      </w:r>
    </w:p>
    <w:p w:rsidRDefault="00C46A47" w:rsidP="00C46A47" w:rsidR="00C46A47" w:rsidRPr="006572C0">
      <w:pPr>
        <w:jc w:val="center"/>
      </w:pPr>
    </w:p>
    <w:p w:rsidRDefault="00C46A47" w:rsidP="00C46A47" w:rsidR="00C46A47" w:rsidRPr="006572C0">
      <w:pPr>
        <w:jc w:val="center"/>
      </w:pPr>
      <w:r w:rsidRPr="006572C0">
        <w:t>r i j e š i o  j e</w:t>
      </w:r>
    </w:p>
    <w:p w:rsidRDefault="00C46A47" w:rsidP="00C46A47" w:rsidR="00C46A47" w:rsidRPr="006572C0">
      <w:pPr>
        <w:jc w:val="center"/>
      </w:pPr>
    </w:p>
    <w:p w:rsidRDefault="00C46A47" w:rsidP="00C46A47" w:rsidR="00C46A47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8E6752">
        <w:t>2 MG STUDIO d.o.o. Pula, Palisina Ulica 13, OIB 97645231188</w:t>
      </w:r>
      <w:r w:rsidRPr="006572C0">
        <w:t xml:space="preserve">, </w:t>
      </w:r>
      <w:r w:rsidR="00845957">
        <w:t>utvrđene su t</w:t>
      </w:r>
      <w:r w:rsidRPr="004434A4">
        <w:t>ražbine drugog višeg isplatnog reda:</w:t>
      </w:r>
    </w:p>
    <w:p w:rsidRDefault="00C46A47" w:rsidP="00C46A47" w:rsidR="00C46A47">
      <w:pPr>
        <w:jc w:val="both"/>
      </w:pPr>
    </w:p>
    <w:p w:rsidRDefault="00C46A47" w:rsidP="00C46A47" w:rsidR="00C46A47">
      <w:pPr>
        <w:jc w:val="both"/>
      </w:pPr>
      <w:r>
        <w:tab/>
        <w:t xml:space="preserve">1. </w:t>
      </w:r>
      <w:r w:rsidRPr="00C4593E">
        <w:t>ALBANEŽ d.o.o., Pomer, Pomer 1, OIB: 18426902929</w:t>
      </w:r>
      <w:r>
        <w:t xml:space="preserve">, u iznosu od </w:t>
      </w:r>
      <w:r w:rsidRPr="001D6D0B">
        <w:t>3.</w:t>
      </w:r>
      <w:r w:rsidR="00845957">
        <w:t>642,88</w:t>
      </w:r>
      <w:r w:rsidRPr="001D6D0B">
        <w:t xml:space="preserve"> kn.</w:t>
      </w:r>
    </w:p>
    <w:p w:rsidRDefault="00845957" w:rsidP="00C46A47" w:rsidR="00C46A47">
      <w:pPr>
        <w:jc w:val="both"/>
      </w:pPr>
      <w:r>
        <w:tab/>
        <w:t xml:space="preserve">2. </w:t>
      </w:r>
      <w:r w:rsidRPr="00C4593E">
        <w:t>REPUBLIKA HRVATSKA, Ministarstvo financija, Porezna uprava, Katančićeva 5, Zagreb, OIB: 52634238587, u iznosu od 1.112.591,22 kn.</w:t>
      </w:r>
    </w:p>
    <w:p w:rsidRDefault="00845957" w:rsidP="00C46A47" w:rsidR="0027596D">
      <w:pPr>
        <w:jc w:val="both"/>
      </w:pPr>
      <w:r>
        <w:tab/>
      </w:r>
      <w:r w:rsidRPr="00C4593E">
        <w:t>3. GRAD PULA, Pula, Forum 1, OIB: 79517841355, u iznosu od 7.148,65 kn.</w:t>
      </w:r>
    </w:p>
    <w:p w:rsidRDefault="00C46A47" w:rsidP="00C46A47" w:rsidR="00C46A47" w:rsidRPr="006572C0">
      <w:pPr>
        <w:ind w:firstLine="540"/>
        <w:jc w:val="center"/>
      </w:pPr>
    </w:p>
    <w:p w:rsidRDefault="00C46A47" w:rsidP="00C46A47" w:rsidR="00C46A47" w:rsidRPr="006572C0">
      <w:pPr>
        <w:ind w:left="360"/>
        <w:jc w:val="center"/>
      </w:pPr>
      <w:r w:rsidRPr="006572C0">
        <w:t>Obrazloženje</w:t>
      </w:r>
    </w:p>
    <w:p w:rsidRDefault="00C46A47" w:rsidP="00C46A47" w:rsidR="00C46A47" w:rsidRPr="006572C0">
      <w:pPr>
        <w:ind w:left="360"/>
        <w:jc w:val="center"/>
      </w:pPr>
    </w:p>
    <w:p w:rsidRDefault="00C46A47" w:rsidP="00C46A47" w:rsidR="00C46A47" w:rsidRPr="006F3547">
      <w:pPr>
        <w:jc w:val="both"/>
      </w:pPr>
      <w:r w:rsidRPr="0094722D">
        <w:tab/>
        <w:t xml:space="preserve">Na ispitnom ročištu održanom </w:t>
      </w:r>
      <w:r w:rsidR="00845957">
        <w:t>10</w:t>
      </w:r>
      <w:r w:rsidRPr="0094722D">
        <w:t xml:space="preserve">. studenog 2016. ispitane su prijave tražbina prema svojim iznosima i redu. Stečajni sudac </w:t>
      </w:r>
      <w:r w:rsidR="00845957"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 w:rsidR="00845957">
        <w:t>.</w:t>
      </w:r>
    </w:p>
    <w:p w:rsidRDefault="00C46A47" w:rsidP="00C46A47" w:rsidR="00C46A47" w:rsidRPr="006F3547">
      <w:pPr>
        <w:jc w:val="both"/>
      </w:pPr>
      <w:r w:rsidRPr="006F3547">
        <w:tab/>
        <w:t xml:space="preserve">Tražbine drugog višeg isplatnog reda </w:t>
      </w:r>
      <w:r w:rsidR="00845957"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 w:rsidR="00845957">
        <w:t xml:space="preserve"> su</w:t>
      </w:r>
      <w:r w:rsidRPr="006F3547">
        <w:t xml:space="preserve"> u cijelosti </w:t>
      </w:r>
      <w:r w:rsidR="00845957">
        <w:t xml:space="preserve">te </w:t>
      </w:r>
      <w:r w:rsidRPr="006F3547">
        <w:t>nisu posebno obrazložene.</w:t>
      </w:r>
    </w:p>
    <w:p w:rsidRDefault="00C46A47" w:rsidP="00C46A47" w:rsidR="00C46A47" w:rsidRPr="000C4F40">
      <w:pPr>
        <w:jc w:val="both"/>
        <w:rPr>
          <w:color w:val="00B050"/>
        </w:rPr>
      </w:pPr>
    </w:p>
    <w:p w:rsidRDefault="00C46A47" w:rsidP="00C46A47" w:rsidR="00C46A47">
      <w:pPr>
        <w:ind w:firstLine="708"/>
        <w:jc w:val="center"/>
      </w:pPr>
      <w:r w:rsidRPr="006572C0">
        <w:t>U Pazin</w:t>
      </w:r>
      <w:r>
        <w:t>u</w:t>
      </w:r>
      <w:r w:rsidRPr="000C4F40">
        <w:t xml:space="preserve"> </w:t>
      </w:r>
      <w:r w:rsidR="00845957">
        <w:t>10</w:t>
      </w:r>
      <w:r>
        <w:t>. studenog</w:t>
      </w:r>
      <w:r w:rsidRPr="000C4F40">
        <w:t xml:space="preserve"> 20</w:t>
      </w:r>
      <w:r w:rsidRPr="006572C0">
        <w:t>16.</w:t>
      </w:r>
    </w:p>
    <w:p w:rsidRDefault="00C46A47" w:rsidP="00C46A47" w:rsidR="00C46A47" w:rsidRPr="006572C0">
      <w:pPr>
        <w:ind w:firstLine="708"/>
        <w:jc w:val="center"/>
      </w:pPr>
    </w:p>
    <w:p w:rsidRDefault="00C46A47" w:rsidP="00C46A47" w:rsidR="00C46A47" w:rsidRPr="006572C0">
      <w:pPr>
        <w:ind w:firstLine="708" w:left="5664"/>
        <w:jc w:val="center"/>
      </w:pPr>
      <w:r w:rsidRPr="006572C0">
        <w:t>Stečajni sudac</w:t>
      </w:r>
    </w:p>
    <w:p w:rsidRDefault="00C46A47" w:rsidP="00C46A47" w:rsidR="00C46A47">
      <w:pPr>
        <w:ind w:firstLine="708" w:left="4956"/>
        <w:jc w:val="center"/>
      </w:pPr>
      <w:r w:rsidRPr="006572C0">
        <w:t xml:space="preserve">           Adrijana Labinjan Skok, v.r.</w:t>
      </w:r>
    </w:p>
    <w:p w:rsidRDefault="00C46A47" w:rsidP="00C46A47" w:rsidR="00C46A47">
      <w:pPr>
        <w:ind w:firstLine="708" w:left="4956"/>
        <w:jc w:val="center"/>
      </w:pPr>
    </w:p>
    <w:p w:rsidRDefault="00C46A47" w:rsidP="00C46A47" w:rsidR="00C46A47" w:rsidRPr="006572C0">
      <w:pPr>
        <w:jc w:val="both"/>
      </w:pPr>
    </w:p>
    <w:p w:rsidRDefault="00C46A47" w:rsidP="00C46A47" w:rsidR="00C46A47" w:rsidRPr="006572C0">
      <w:pPr>
        <w:jc w:val="both"/>
      </w:pPr>
      <w:r w:rsidRPr="006572C0">
        <w:t>UPUTA O PRAVNOM LIJEKU:</w:t>
      </w:r>
    </w:p>
    <w:p w:rsidRDefault="00C46A47" w:rsidP="00C46A47" w:rsidR="00C46A47" w:rsidRPr="006572C0">
      <w:pPr>
        <w:ind w:firstLine="708"/>
        <w:jc w:val="both"/>
      </w:pPr>
      <w:r w:rsidRPr="006572C0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C46A47" w:rsidP="00C46A47" w:rsidR="00C46A47" w:rsidRPr="006572C0">
      <w:pPr>
        <w:ind w:left="7080"/>
        <w:jc w:val="both"/>
      </w:pPr>
    </w:p>
    <w:p w:rsidRDefault="00C46A47" w:rsidP="00C46A47" w:rsidR="00C46A47" w:rsidRPr="006572C0">
      <w:r w:rsidRPr="006572C0">
        <w:t xml:space="preserve">DNA:  </w:t>
      </w:r>
    </w:p>
    <w:p w:rsidRDefault="00C46A47" w:rsidP="00845957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A47" w:rsidP="00C46A47" w:rsidR="00C46A47">
      <w:r>
        <w:separator/>
      </w:r>
    </w:p>
  </w:endnote>
  <w:endnote w:id="0" w:type="continuationSeparator">
    <w:p w:rsidRDefault="00C46A47" w:rsidP="00C46A47" w:rsidR="00C46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A47" w:rsidP="00C46A47" w:rsidR="00C46A47">
      <w:r>
        <w:separator/>
      </w:r>
    </w:p>
  </w:footnote>
  <w:footnote w:id="0" w:type="continuationSeparator">
    <w:p w:rsidRDefault="00C46A47" w:rsidP="00C46A47" w:rsidR="00C46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4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3C8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4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9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6A47" w:rsidP="00BC7372" w:rsidR="00BC7372">
    <w:pPr>
      <w:pStyle w:val="Zaglavlje"/>
    </w:pPr>
    <w:r>
      <w:tab/>
    </w:r>
    <w:r>
      <w:tab/>
      <w:t>Posl.br.: 2 St-402</w:t>
    </w:r>
    <w:r w:rsidRPr="006572C0">
      <w:t>/</w:t>
    </w:r>
    <w:r>
      <w:t>16</w:t>
    </w:r>
    <w:r w:rsidRPr="000C4F40">
      <w:t>-</w:t>
    </w:r>
    <w:r w:rsidR="00845957">
      <w:t>28</w:t>
    </w:r>
  </w:p>
  <w:p w:rsidRDefault="00F03C8C" w:rsidP="00E84C66" w:rsidR="00E84C66">
    <w:pPr>
      <w:pStyle w:val="Zaglavlje"/>
    </w:pPr>
  </w:p>
  <w:p w:rsidRDefault="00F03C8C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4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A47"/>
    <w:rsid w:val="00016948"/>
    <w:rsid w:val="0027596D"/>
    <w:rsid w:val="004E5E32"/>
    <w:rsid w:val="00554328"/>
    <w:rsid w:val="00845957"/>
    <w:rsid w:val="00985388"/>
    <w:rsid w:val="00C46A47"/>
    <w:rsid w:val="00F0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6A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6A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46A4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6A47"/>
  </w:style>
  <w:style w:styleId="Tekstbalonia" w:type="paragraph">
    <w:name w:val="Balloon Text"/>
    <w:basedOn w:val="Normal"/>
    <w:link w:val="TekstbaloniaChar"/>
    <w:uiPriority w:val="99"/>
    <w:semiHidden/>
    <w:unhideWhenUsed/>
    <w:rsid w:val="00C4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6A4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6A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6A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6A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6A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46A4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6A47"/>
  </w:style>
  <w:style w:styleId="Tekstbalonia" w:type="paragraph">
    <w:name w:val="Balloon Text"/>
    <w:basedOn w:val="Normal"/>
    <w:link w:val="TekstbaloniaChar"/>
    <w:uiPriority w:val="99"/>
    <w:semiHidden/>
    <w:unhideWhenUsed/>
    <w:rsid w:val="00C4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6A4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6A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6A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1464</properties:Characters>
  <properties:Lines>47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2016-11-10T07:40:00Z</dcterms:created>
  <dc:creator>Jasmina Matika</dc:creator>
  <cp:lastModifiedBy>Jasmina Matika</cp:lastModifiedBy>
  <cp:lastPrinted>2016-11-10T12:26:00Z</cp:lastPrinted>
  <dcterms:modified xmlns:xsi="http://www.w3.org/2001/XMLSchema-instance" xsi:type="dcterms:W3CDTF">2016-11-10T12:37:00Z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