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c9a4" w14:paraId="69ec9a4" w:rsidRDefault="00B551B4" w:rsidP="00B551B4" w:rsidR="00B551B4">
      <w:pPr>
        <w:pStyle w:val="Bezproreda"/>
        <w15:collapsed w:val="false"/>
      </w:pPr>
      <w:bookmarkStart w:name="_GoBack" w:id="0"/>
      <w:bookmarkEnd w:id="0"/>
    </w:p>
    <w:p w:rsidRDefault="00B551B4" w:rsidP="00B551B4" w:rsidR="00B551B4">
      <w:pPr>
        <w:pStyle w:val="Bezproreda"/>
      </w:pPr>
    </w:p>
    <w:p w:rsidRDefault="004D3956" w:rsidR="004D3956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4EAA" w:rsidP="00AA4EAA" w:rsidR="00AA4EAA">
      <w:pPr>
        <w:pStyle w:val="Bezproreda"/>
      </w:pPr>
      <w:r>
        <w:t xml:space="preserve">REPUBLIKA HRVATSKA </w:t>
      </w:r>
    </w:p>
    <w:p w:rsidRDefault="00AA4EAA" w:rsidP="00AA4EAA" w:rsidR="00AA4EAA">
      <w:pPr>
        <w:pStyle w:val="Bezproreda"/>
      </w:pPr>
      <w:r>
        <w:t>Trgovački sud u Zagrebu</w:t>
      </w:r>
    </w:p>
    <w:p w:rsidRDefault="00AA4EAA" w:rsidP="00AA4EAA" w:rsidR="00B551B4">
      <w:pPr>
        <w:pStyle w:val="Bezproreda"/>
      </w:pPr>
      <w:r>
        <w:t xml:space="preserve">  Zagreb, Amruševa 2/II</w:t>
      </w:r>
    </w:p>
    <w:p w:rsidRDefault="00B551B4" w:rsidP="00B551B4" w:rsidR="00B551B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90.St-1881/2015</w:t>
      </w:r>
    </w:p>
    <w:p w:rsidRDefault="00B551B4" w:rsidP="00B551B4" w:rsidR="00B551B4">
      <w:pPr>
        <w:pStyle w:val="Bezproreda"/>
      </w:pPr>
    </w:p>
    <w:p w:rsidRDefault="00B551B4" w:rsidP="00B551B4" w:rsidR="00B551B4">
      <w:pPr>
        <w:pStyle w:val="Bezproreda"/>
      </w:pPr>
    </w:p>
    <w:p w:rsidRDefault="00B551B4" w:rsidP="00B551B4" w:rsidR="00B551B4">
      <w:pPr>
        <w:pStyle w:val="Bezproreda"/>
        <w:jc w:val="center"/>
      </w:pPr>
      <w:r>
        <w:t>R E P U B L I K A    H R V A T S K A</w:t>
      </w:r>
    </w:p>
    <w:p w:rsidRDefault="00B551B4" w:rsidP="00B551B4" w:rsidR="00B551B4">
      <w:pPr>
        <w:pStyle w:val="Bezproreda"/>
        <w:jc w:val="center"/>
      </w:pPr>
    </w:p>
    <w:p w:rsidRDefault="00B551B4" w:rsidP="00B551B4" w:rsidR="00B551B4">
      <w:pPr>
        <w:pStyle w:val="Bezproreda"/>
        <w:jc w:val="center"/>
      </w:pPr>
      <w:r>
        <w:t>R J E Š E N J E</w:t>
      </w:r>
    </w:p>
    <w:p w:rsidRDefault="00B551B4" w:rsidP="00B551B4" w:rsidR="00B551B4">
      <w:pPr>
        <w:pStyle w:val="Bezproreda"/>
      </w:pPr>
    </w:p>
    <w:p w:rsidRDefault="00B551B4" w:rsidP="00B551B4" w:rsidR="00B551B4">
      <w:pPr>
        <w:pStyle w:val="Bezproreda"/>
      </w:pPr>
      <w:r>
        <w:tab/>
        <w:t>Trgovački sud u Zagrebu po sucu Sandri Rotar Vogrin u skraćenom stečajnom postupku pokrenutim nad dužnikom</w:t>
      </w:r>
      <w:r w:rsidRPr="00B551B4">
        <w:t xml:space="preserve"> </w:t>
      </w:r>
      <w:r>
        <w:t>F + U d.o.o., Sveti Ivan Zelina (Grad Sveti Ivan Zelina)</w:t>
      </w:r>
    </w:p>
    <w:p w:rsidRDefault="00B551B4" w:rsidP="00B551B4" w:rsidR="00B551B4">
      <w:pPr>
        <w:pStyle w:val="Bezproreda"/>
      </w:pPr>
      <w:r>
        <w:t>Šulinec 67,  OIB: 90955566532</w:t>
      </w:r>
      <w:r w:rsidR="00887E20">
        <w:t>, dana 14</w:t>
      </w:r>
      <w:r>
        <w:t xml:space="preserve">. ožujka 2016. </w:t>
      </w:r>
    </w:p>
    <w:p w:rsidRDefault="00B551B4" w:rsidP="00B551B4" w:rsidR="00B551B4">
      <w:pPr>
        <w:pStyle w:val="Bezproreda"/>
      </w:pPr>
    </w:p>
    <w:p w:rsidRDefault="00B551B4" w:rsidP="00B551B4" w:rsidR="00B551B4">
      <w:pPr>
        <w:pStyle w:val="Bezproreda"/>
        <w:jc w:val="center"/>
      </w:pPr>
      <w:r>
        <w:t>r i j e š i o    je</w:t>
      </w:r>
    </w:p>
    <w:p w:rsidRDefault="00B551B4" w:rsidP="00B551B4" w:rsidR="00B551B4">
      <w:pPr>
        <w:pStyle w:val="Bezproreda"/>
      </w:pPr>
    </w:p>
    <w:p w:rsidRDefault="00B551B4" w:rsidP="00B551B4" w:rsidR="00B551B4">
      <w:pPr>
        <w:pStyle w:val="Bezproreda"/>
      </w:pPr>
      <w:r>
        <w:t>I.)</w:t>
      </w:r>
      <w:r>
        <w:tab/>
        <w:t>Otvara se stečajni postupak nad dužnikom F + U d.o.o., Sveti Ivan Zelina (Grad Sveti Ivan Zelina), Šulinec 67,  OIB: 90955566532.</w:t>
      </w:r>
    </w:p>
    <w:p w:rsidRDefault="00B551B4" w:rsidP="00B551B4" w:rsidR="00B551B4">
      <w:pPr>
        <w:pStyle w:val="Bezproreda"/>
      </w:pPr>
    </w:p>
    <w:p w:rsidRDefault="00B551B4" w:rsidP="00B551B4" w:rsidR="00B551B4" w:rsidRPr="00887E20">
      <w:pPr>
        <w:pStyle w:val="Bezproreda"/>
      </w:pPr>
      <w:r w:rsidRPr="00887E20">
        <w:t>Steč</w:t>
      </w:r>
      <w:r w:rsidR="00887E20" w:rsidRPr="00887E20">
        <w:t>ajni postupak otvoren je dana 14</w:t>
      </w:r>
      <w:r w:rsidRPr="00887E20">
        <w:t xml:space="preserve">. ožujka </w:t>
      </w:r>
      <w:r w:rsidR="00887E20" w:rsidRPr="00887E20">
        <w:t>2016., u 15</w:t>
      </w:r>
      <w:r w:rsidRPr="00887E20">
        <w:t xml:space="preserve"> sati i 00 </w:t>
      </w:r>
      <w:r w:rsidRPr="00887E20">
        <w:tab/>
        <w:t>minuta,  kada  je ovo rješenje objavljeno na mrežnoj stranici e-Oglasna ploča ovog suda.</w:t>
      </w:r>
    </w:p>
    <w:p w:rsidRDefault="00B551B4" w:rsidP="00B551B4" w:rsidR="00B551B4" w:rsidRPr="00A927C7">
      <w:pPr>
        <w:pStyle w:val="Bezproreda"/>
        <w:rPr>
          <w:color w:val="FF0000"/>
        </w:rPr>
      </w:pPr>
    </w:p>
    <w:p w:rsidRDefault="00B551B4" w:rsidP="00B551B4" w:rsidR="00B551B4" w:rsidRPr="00F94F09">
      <w:pPr>
        <w:pStyle w:val="Bezproreda"/>
      </w:pPr>
      <w:r w:rsidRPr="00F94F09">
        <w:t>II.)</w:t>
      </w:r>
      <w:r w:rsidRPr="00F94F09">
        <w:tab/>
        <w:t xml:space="preserve">Za stečajnog upravitelja imenuje se </w:t>
      </w:r>
      <w:r w:rsidR="00F94F09" w:rsidRPr="00F94F09">
        <w:t>Jelenko Lehki, Zagreb, Pavla Hatza 10, OIB: 96068307857.</w:t>
      </w:r>
    </w:p>
    <w:p w:rsidRDefault="00BB0D7F" w:rsidP="00B551B4" w:rsidR="00BB0D7F">
      <w:pPr>
        <w:pStyle w:val="Bezproreda"/>
      </w:pPr>
    </w:p>
    <w:p w:rsidRDefault="00B551B4" w:rsidP="00B551B4" w:rsidR="00B551B4">
      <w:pPr>
        <w:pStyle w:val="Bezproreda"/>
      </w:pPr>
      <w:r>
        <w:t>III.)</w:t>
      </w:r>
      <w:r>
        <w:tab/>
        <w:t xml:space="preserve">Zaključuje se stečajni postupak nad dužnikom </w:t>
      </w:r>
      <w:r w:rsidR="00BB0D7F" w:rsidRPr="00BB0D7F">
        <w:t>F + U d.o.o., Sveti Ivan Zelina (Grad Sveti Ivan Zelina), Šulinec 67,  OIB: 90955566532.</w:t>
      </w:r>
    </w:p>
    <w:p w:rsidRDefault="00BB0D7F" w:rsidP="00B551B4" w:rsidR="00BB0D7F">
      <w:pPr>
        <w:pStyle w:val="Bezproreda"/>
      </w:pPr>
    </w:p>
    <w:p w:rsidRDefault="00B551B4" w:rsidP="00B551B4" w:rsidR="00B551B4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B551B4" w:rsidP="00B551B4" w:rsidR="00B551B4">
      <w:pPr>
        <w:pStyle w:val="Bezproreda"/>
      </w:pPr>
    </w:p>
    <w:p w:rsidRDefault="00B551B4" w:rsidP="00BB0D7F" w:rsidR="00B551B4">
      <w:pPr>
        <w:pStyle w:val="Bezproreda"/>
        <w:jc w:val="center"/>
      </w:pPr>
      <w:r>
        <w:t>Obrazloženje</w:t>
      </w:r>
    </w:p>
    <w:p w:rsidRDefault="00B551B4" w:rsidP="00B551B4" w:rsidR="00B551B4">
      <w:pPr>
        <w:pStyle w:val="Bezproreda"/>
      </w:pPr>
    </w:p>
    <w:p w:rsidRDefault="00B551B4" w:rsidP="00B551B4" w:rsidR="00B551B4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B551B4" w:rsidP="00B551B4" w:rsidR="00B551B4">
      <w:pPr>
        <w:pStyle w:val="Bezproreda"/>
      </w:pPr>
    </w:p>
    <w:p w:rsidRDefault="00B551B4" w:rsidP="00B551B4" w:rsidR="00B551B4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 . Nakon ovog poziva utvrđeno je da  dužnik nema imovinu dostatnu za namirenje troškova postupka.</w:t>
      </w:r>
    </w:p>
    <w:p w:rsidRDefault="00B551B4" w:rsidP="00B551B4" w:rsidR="00B551B4">
      <w:pPr>
        <w:pStyle w:val="Bezproreda"/>
      </w:pPr>
      <w:r>
        <w:t xml:space="preserve"> </w:t>
      </w:r>
    </w:p>
    <w:p w:rsidRDefault="00B551B4" w:rsidP="00B551B4" w:rsidR="00B551B4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B551B4" w:rsidP="00B551B4" w:rsidR="00B551B4">
      <w:pPr>
        <w:pStyle w:val="Bezproreda"/>
      </w:pPr>
    </w:p>
    <w:p w:rsidRDefault="00B551B4" w:rsidP="00B551B4" w:rsidR="00B551B4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B551B4" w:rsidP="00B551B4" w:rsidR="00B551B4">
      <w:pPr>
        <w:pStyle w:val="Bezproreda"/>
      </w:pPr>
    </w:p>
    <w:p w:rsidRDefault="00B551B4" w:rsidP="00B551B4" w:rsidR="00B551B4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B551B4" w:rsidP="00B551B4" w:rsidR="00B551B4">
      <w:pPr>
        <w:pStyle w:val="Bezproreda"/>
      </w:pPr>
    </w:p>
    <w:p w:rsidRDefault="00B551B4" w:rsidP="00B551B4" w:rsidR="00B551B4">
      <w:pPr>
        <w:pStyle w:val="Bezproreda"/>
      </w:pPr>
    </w:p>
    <w:p w:rsidRDefault="00887E20" w:rsidP="00BB0D7F" w:rsidR="00B551B4">
      <w:pPr>
        <w:pStyle w:val="Bezproreda"/>
        <w:jc w:val="center"/>
      </w:pPr>
      <w:r>
        <w:t>U Zagrebu, 14</w:t>
      </w:r>
      <w:r w:rsidR="00B551B4">
        <w:t>. ožujka 2016.</w:t>
      </w:r>
    </w:p>
    <w:p w:rsidRDefault="00B551B4" w:rsidP="00B551B4" w:rsidR="00B551B4">
      <w:pPr>
        <w:pStyle w:val="Bezproreda"/>
      </w:pPr>
    </w:p>
    <w:p w:rsidRDefault="00B551B4" w:rsidP="00B551B4" w:rsidR="00B551B4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551B4" w:rsidP="00B551B4" w:rsidR="00B551B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Sandra Rotar Vogrin</w:t>
      </w:r>
    </w:p>
    <w:p w:rsidRDefault="00B551B4" w:rsidP="00B551B4" w:rsidR="00B551B4">
      <w:pPr>
        <w:pStyle w:val="Bezproreda"/>
      </w:pPr>
      <w:r>
        <w:t>Uputa o pravnom lijeku:</w:t>
      </w:r>
    </w:p>
    <w:p w:rsidRDefault="00B551B4" w:rsidP="00B551B4" w:rsidR="00B551B4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B551B4" w:rsidP="00B551B4" w:rsidR="00B551B4">
      <w:pPr>
        <w:pStyle w:val="Bezproreda"/>
      </w:pPr>
    </w:p>
    <w:p w:rsidRDefault="00B551B4" w:rsidP="00B551B4" w:rsidR="00B551B4">
      <w:pPr>
        <w:pStyle w:val="Bezproreda"/>
      </w:pPr>
    </w:p>
    <w:p w:rsidRDefault="00B551B4" w:rsidP="00B551B4" w:rsidR="00B551B4">
      <w:pPr>
        <w:pStyle w:val="Bezproreda"/>
      </w:pPr>
    </w:p>
    <w:p w:rsidRDefault="006C312D" w:rsidP="00B551B4" w:rsidR="006C312D">
      <w:pPr>
        <w:pStyle w:val="Bezproreda"/>
      </w:pPr>
    </w:p>
    <w:sectPr w:rsidSect="00F90077" w:rsidR="006C31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0077" w:rsidP="00F90077" w:rsidR="00F90077">
      <w:pPr>
        <w:spacing w:lineRule="auto" w:line="240" w:after="0"/>
      </w:pPr>
      <w:r>
        <w:separator/>
      </w:r>
    </w:p>
  </w:endnote>
  <w:endnote w:id="0" w:type="continuationSeparator">
    <w:p w:rsidRDefault="00F90077" w:rsidP="00F90077" w:rsidR="00F9007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077" w:rsidR="00F9007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077" w:rsidR="00F9007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077" w:rsidR="00F9007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0077" w:rsidP="00F90077" w:rsidR="00F90077">
      <w:pPr>
        <w:spacing w:lineRule="auto" w:line="240" w:after="0"/>
      </w:pPr>
      <w:r>
        <w:separator/>
      </w:r>
    </w:p>
  </w:footnote>
  <w:footnote w:id="0" w:type="continuationSeparator">
    <w:p w:rsidRDefault="00F90077" w:rsidP="00F90077" w:rsidR="00F9007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077" w:rsidR="00F900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7068675"/>
      <w:docPartObj>
        <w:docPartGallery w:val="Page Numbers (Top of Page)"/>
        <w:docPartUnique/>
      </w:docPartObj>
    </w:sdtPr>
    <w:sdtEndPr/>
    <w:sdtContent>
      <w:p w:rsidRDefault="00F90077" w:rsidR="00F90077">
        <w:pPr>
          <w:pStyle w:val="Zaglavlje"/>
          <w:jc w:val="center"/>
        </w:pPr>
        <w:r>
          <w:t xml:space="preserve">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E36D3">
          <w:rPr>
            <w:noProof/>
          </w:rPr>
          <w:t>2</w:t>
        </w:r>
        <w:r>
          <w:fldChar w:fldCharType="end"/>
        </w:r>
        <w:r>
          <w:t xml:space="preserve">                                        90. St-1881/2015</w:t>
        </w:r>
      </w:p>
    </w:sdtContent>
  </w:sdt>
  <w:p w:rsidRDefault="00F90077" w:rsidR="00F9007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077" w:rsidR="00F9007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51B4"/>
    <w:rsid w:val="004D3956"/>
    <w:rsid w:val="006C312D"/>
    <w:rsid w:val="00887E20"/>
    <w:rsid w:val="009E36D3"/>
    <w:rsid w:val="00A927C7"/>
    <w:rsid w:val="00AA4EAA"/>
    <w:rsid w:val="00B551B4"/>
    <w:rsid w:val="00BB0D7F"/>
    <w:rsid w:val="00F90077"/>
    <w:rsid w:val="00F9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551B4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D39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39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9007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0077"/>
  </w:style>
  <w:style w:styleId="Podnoje" w:type="paragraph">
    <w:name w:val="footer"/>
    <w:basedOn w:val="Normal"/>
    <w:link w:val="PodnojeChar"/>
    <w:uiPriority w:val="99"/>
    <w:unhideWhenUsed/>
    <w:rsid w:val="00F9007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0077"/>
  </w:style>
  <w:style w:styleId="Tekstrezerviranogmjesta" w:type="character">
    <w:name w:val="Placeholder Text"/>
    <w:basedOn w:val="Zadanifontodlomka"/>
    <w:uiPriority w:val="99"/>
    <w:semiHidden/>
    <w:rsid w:val="009E3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6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6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6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6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551B4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D39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39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9007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0077"/>
  </w:style>
  <w:style w:styleId="Podnoje" w:type="paragraph">
    <w:name w:val="footer"/>
    <w:basedOn w:val="Normal"/>
    <w:link w:val="PodnojeChar"/>
    <w:uiPriority w:val="99"/>
    <w:unhideWhenUsed/>
    <w:rsid w:val="00F9007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0077"/>
  </w:style>
  <w:style w:styleId="Tekstrezerviranogmjesta" w:type="character">
    <w:name w:val="Placeholder Text"/>
    <w:basedOn w:val="Zadanifontodlomka"/>
    <w:uiPriority w:val="99"/>
    <w:semiHidden/>
    <w:rsid w:val="009E36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6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6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6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6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1881</izvorni_sadrzaj>
    <derivirana_varijabla naziv="DomainObject.Predmet.Broj_1">1881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St-1881/2015</izvorni_sadrzaj>
    <derivirana_varijabla naziv="DomainObject.Predmet.OznakaBroj_1">St-1881/2015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 + U d.o.o.</izvorni_sadrzaj>
    <derivirana_varijabla naziv="DomainObject.Predmet.ProtustrankaFormated_1">  F + U d.o.o.</derivirana_varijabla>
  </DomainObject.Predmet.ProtustrankaFormated>
  <DomainObject.Predmet.ProtustrankaFormatedOIB>
    <izvorni_sadrzaj>  F + U d.o.o., OIB 90955566532</izvorni_sadrzaj>
    <derivirana_varijabla naziv="DomainObject.Predmet.ProtustrankaFormatedOIB_1">  F + U d.o.o., OIB 90955566532</derivirana_varijabla>
  </DomainObject.Predmet.ProtustrankaFormatedOIB>
  <DomainObject.Predmet.ProtustrankaFormatedWithAdress>
    <izvorni_sadrzaj> F + U d.o.o., Šulinec 67, 10380 Sveti Ivan Zelina</izvorni_sadrzaj>
    <derivirana_varijabla naziv="DomainObject.Predmet.ProtustrankaFormatedWithAdress_1"> F + U d.o.o., Šulinec 67, 10380 Sveti Ivan Zelina</derivirana_varijabla>
  </DomainObject.Predmet.ProtustrankaFormatedWithAdress>
  <DomainObject.Predmet.ProtustrankaFormatedWithAdressOIB>
    <izvorni_sadrzaj> F + U d.o.o., OIB 90955566532, Šulinec 67, 10380 Sveti Ivan Zelina</izvorni_sadrzaj>
    <derivirana_varijabla naziv="DomainObject.Predmet.ProtustrankaFormatedWithAdressOIB_1"> F + U d.o.o., OIB 90955566532, Šulinec 67, 10380 Sveti Ivan Zelina</derivirana_varijabla>
  </DomainObject.Predmet.ProtustrankaFormatedWithAdressOIB>
  <DomainObject.Predmet.ProtustrankaWithAdress>
    <izvorni_sadrzaj>F + U d.o.o. Šulinec 67, 10380 Sveti Ivan Zelina</izvorni_sadrzaj>
    <derivirana_varijabla naziv="DomainObject.Predmet.ProtustrankaWithAdress_1">F + U d.o.o. Šulinec 67, 10380 Sveti Ivan Zelina</derivirana_varijabla>
  </DomainObject.Predmet.ProtustrankaWithAdress>
  <DomainObject.Predmet.ProtustrankaWithAdressOIB>
    <izvorni_sadrzaj>F + U d.o.o., OIB 90955566532, Šulinec 67, 10380 Sveti Ivan Zelina</izvorni_sadrzaj>
    <derivirana_varijabla naziv="DomainObject.Predmet.ProtustrankaWithAdressOIB_1">F + U d.o.o., OIB 90955566532, Šulinec 67, 10380 Sveti Ivan Zelina</derivirana_varijabla>
  </DomainObject.Predmet.ProtustrankaWithAdressOIB>
  <DomainObject.Predmet.ProtustrankaNazivFormated>
    <izvorni_sadrzaj>F + U d.o.o.</izvorni_sadrzaj>
    <derivirana_varijabla naziv="DomainObject.Predmet.ProtustrankaNazivFormated_1">F + U d.o.o.</derivirana_varijabla>
  </DomainObject.Predmet.ProtustrankaNazivFormated>
  <DomainObject.Predmet.ProtustrankaNazivFormatedOIB>
    <izvorni_sadrzaj>F + U d.o.o., OIB 90955566532</izvorni_sadrzaj>
    <derivirana_varijabla naziv="DomainObject.Predmet.ProtustrankaNazivFormatedOIB_1">F + U d.o.o., OIB 90955566532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 + U d.o.o.</item>
    </izvorni_sadrzaj>
    <derivirana_varijabla naziv="DomainObject.Predmet.ProtuStrankaListFormated_1">
      <item>F + U d.o.o.</item>
    </derivirana_varijabla>
  </DomainObject.Predmet.ProtuStrankaListFormated>
  <DomainObject.Predmet.ProtuStrankaListFormatedOIB>
    <izvorni_sadrzaj>
      <item>F + U d.o.o., OIB 90955566532</item>
    </izvorni_sadrzaj>
    <derivirana_varijabla naziv="DomainObject.Predmet.ProtuStrankaListFormatedOIB_1">
      <item>F + U d.o.o., OIB 90955566532</item>
    </derivirana_varijabla>
  </DomainObject.Predmet.ProtuStrankaListFormatedOIB>
  <DomainObject.Predmet.ProtuStrankaListFormatedWithAdress>
    <izvorni_sadrzaj>
      <item>F + U d.o.o., Šulinec 67, 10380 Sveti Ivan Zelina</item>
    </izvorni_sadrzaj>
    <derivirana_varijabla naziv="DomainObject.Predmet.ProtuStrankaListFormatedWithAdress_1">
      <item>F + U d.o.o., Šulinec 67, 10380 Sveti Ivan Zelina</item>
    </derivirana_varijabla>
  </DomainObject.Predmet.ProtuStrankaListFormatedWithAdress>
  <DomainObject.Predmet.ProtuStrankaListFormatedWithAdressOIB>
    <izvorni_sadrzaj>
      <item>F + U d.o.o., OIB 90955566532, Šulinec 67, 10380 Sveti Ivan Zelina</item>
    </izvorni_sadrzaj>
    <derivirana_varijabla naziv="DomainObject.Predmet.ProtuStrankaListFormatedWithAdressOIB_1">
      <item>F + U d.o.o., OIB 90955566532, Šulinec 67, 10380 Sveti Ivan Zelina</item>
    </derivirana_varijabla>
  </DomainObject.Predmet.ProtuStrankaListFormatedWithAdressOIB>
  <DomainObject.Predmet.ProtuStrankaListNazivFormated>
    <izvorni_sadrzaj>
      <item>F + U d.o.o.</item>
    </izvorni_sadrzaj>
    <derivirana_varijabla naziv="DomainObject.Predmet.ProtuStrankaListNazivFormated_1">
      <item>F + U d.o.o.</item>
    </derivirana_varijabla>
  </DomainObject.Predmet.ProtuStrankaListNazivFormated>
  <DomainObject.Predmet.ProtuStrankaListNazivFormatedOIB>
    <izvorni_sadrzaj>
      <item>F + U d.o.o., OIB 90955566532</item>
    </izvorni_sadrzaj>
    <derivirana_varijabla naziv="DomainObject.Predmet.ProtuStrankaListNazivFormatedOIB_1">
      <item>F + U d.o.o., OIB 90955566532</item>
    </derivirana_varijabla>
  </DomainObject.Predmet.ProtuStrankaListNazivFormatedOIB>
  <DomainObject.Predmet.OstaliListFormated>
    <izvorni_sadrzaj>
      <item>Jelenko Lehki</item>
      <item>Ivanka Springer</item>
      <item>Alan Žepec</item>
    </izvorni_sadrzaj>
    <derivirana_varijabla naziv="DomainObject.Predmet.OstaliListFormated_1">
      <item>Jelenko Lehki</item>
      <item>Ivanka Springer</item>
      <item>Alan Žepec</item>
    </derivirana_varijabla>
  </DomainObject.Predmet.OstaliListFormated>
  <DomainObject.Predmet.OstaliListFormatedOIB>
    <izvorni_sadrzaj>
      <item>Jelenko Lehki, OIB 96068307857</item>
      <item>Ivanka Springer, OIB 57165445513</item>
      <item>Alan Žepec, OIB 55926034330</item>
    </izvorni_sadrzaj>
    <derivirana_varijabla naziv="DomainObject.Predmet.OstaliListFormatedOIB_1">
      <item>Jelenko Lehki, OIB 96068307857</item>
      <item>Ivanka Springer, OIB 57165445513</item>
      <item>Alan Žepec, OIB 55926034330</item>
    </derivirana_varijabla>
  </DomainObject.Predmet.OstaliListFormatedOIB>
  <DomainObject.Predmet.OstaliListFormatedWithAdress>
    <izvorni_sadrzaj>
      <item>Jelenko Lehki, Pavla Hatza 10, 10000 Zagreb</item>
      <item>Ivanka Springer, Šulinec 67, 10380 Šulinec</item>
      <item>Alan Žepec, Ul. Ljudevita Posavskog 6, 10000 Zagreb</item>
    </izvorni_sadrzaj>
    <derivirana_varijabla naziv="DomainObject.Predmet.OstaliListFormatedWithAdress_1">
      <item>Jelenko Lehki, Pavla Hatza 10, 10000 Zagreb</item>
      <item>Ivanka Springer, Šulinec 67, 10380 Šulinec</item>
      <item>Alan Žepec, Ul. Ljudevita Posavskog 6, 10000 Zagreb</item>
    </derivirana_varijabla>
  </DomainObject.Predmet.OstaliListFormatedWithAdress>
  <DomainObject.Predmet.OstaliListFormatedWithAdressOIB>
    <izvorni_sadrzaj>
      <item>Jelenko Lehki, OIB 96068307857, Pavla Hatza 10, 10000 Zagreb</item>
      <item>Ivanka Springer, OIB 57165445513, Šulinec 67, 10380 Šulinec</item>
      <item>Alan Žepec, OIB 55926034330, Ul. Ljudevita Posavskog 6, 10000 Zagreb</item>
    </izvorni_sadrzaj>
    <derivirana_varijabla naziv="DomainObject.Predmet.OstaliListFormatedWithAdressOIB_1">
      <item>Jelenko Lehki, OIB 96068307857, Pavla Hatza 10, 10000 Zagreb</item>
      <item>Ivanka Springer, OIB 57165445513, Šulinec 67, 10380 Šulinec</item>
      <item>Alan Žepec, OIB 55926034330, Ul. Ljudevita Posavskog 6, 10000 Zagreb</item>
    </derivirana_varijabla>
  </DomainObject.Predmet.OstaliListFormatedWithAdressOIB>
  <DomainObject.Predmet.OstaliListNazivFormated>
    <izvorni_sadrzaj>
      <item>Jelenko Lehki</item>
      <item>Ivanka Springer</item>
      <item>Alan Žepec</item>
    </izvorni_sadrzaj>
    <derivirana_varijabla naziv="DomainObject.Predmet.OstaliListNazivFormated_1">
      <item>Jelenko Lehki</item>
      <item>Ivanka Springer</item>
      <item>Alan Žepec</item>
    </derivirana_varijabla>
  </DomainObject.Predmet.OstaliListNazivFormated>
  <DomainObject.Predmet.OstaliListNazivFormatedOIB>
    <izvorni_sadrzaj>
      <item>Jelenko Lehki, OIB 96068307857</item>
      <item>Ivanka Springer, OIB 57165445513</item>
      <item>Alan Žepec, OIB 55926034330</item>
    </izvorni_sadrzaj>
    <derivirana_varijabla naziv="DomainObject.Predmet.OstaliListNazivFormatedOIB_1">
      <item>Jelenko Lehki, OIB 96068307857</item>
      <item>Ivanka Springer, OIB 57165445513</item>
      <item>Alan Žepec, OIB 55926034330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 + U d.o.o.</izvorni_sadrzaj>
    <derivirana_varijabla naziv="DomainObject.Predmet.ProtustrankaIDrugi_1">F + 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 + U d.o.o., OIB 90955566532, Šulinec 67, 10380 Sveti Ivan Zelina</izvorni_sadrzaj>
    <derivirana_varijabla naziv="DomainObject.Predmet.ProtustrankaIDrugiAdressOIB_1">F + U d.o.o., OIB 90955566532, Šulinec 67,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 + U d.o.o.</item>
      <item>Jelenko Lehki</item>
      <item>Ivanka Springer</item>
      <item>Alan Žepec</item>
    </izvorni_sadrzaj>
    <derivirana_varijabla naziv="DomainObject.Predmet.SudioniciListNaziv_1">
      <item>FINA Regionalni centar Zagreb</item>
      <item>F + U d.o.o.</item>
      <item>Jelenko Lehki</item>
      <item>Ivanka Springer</item>
      <item>Alan Žepec</item>
    </derivirana_varijabla>
  </DomainObject.Predmet.SudioniciListNaziv>
  <DomainObject.Predmet.SudioniciListAdressOIB>
    <izvorni_sadrzaj>
      <item>FINA Regionalni centar Zagreb, OIB 85821130368, Trg svibanjskih žrtava 1995. 1,10000 Zagreb</item>
      <item>F + U d.o.o., OIB 90955566532, Šulinec 67,10380 Sveti Ivan Zelina</item>
      <item>Jelenko Lehki, OIB 96068307857, Pavla Hatza 10,10000 Zagreb</item>
      <item>Ivanka Springer, OIB 57165445513, Šulinec 67,10380 Šulinec</item>
      <item>Alan Žepec, OIB 55926034330, Ul. Ljudevita Posavskog 6,10000 Zagreb</item>
    </izvorni_sadrzaj>
    <derivirana_varijabla naziv="DomainObject.Predmet.SudioniciListAdressOIB_1">
      <item>FINA Regionalni centar Zagreb, OIB 85821130368, Trg svibanjskih žrtava 1995. 1,10000 Zagreb</item>
      <item>F + U d.o.o., OIB 90955566532, Šulinec 67,10380 Sveti Ivan Zelina</item>
      <item>Jelenko Lehki, OIB 96068307857, Pavla Hatza 10,10000 Zagreb</item>
      <item>Ivanka Springer, OIB 57165445513, Šulinec 67,10380 Šulinec</item>
      <item>Alan Žepec, OIB 55926034330, Ul. Ljudevita Posavskog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90955566532</item>
      <item>, OIB 96068307857</item>
      <item>, OIB 57165445513</item>
      <item>, OIB 55926034330</item>
    </izvorni_sadrzaj>
    <derivirana_varijabla naziv="DomainObject.Predmet.SudioniciListNazivOIB_1">
      <item>, OIB 85821130368</item>
      <item>, OIB 90955566532</item>
      <item>, OIB 96068307857</item>
      <item>, OIB 57165445513</item>
      <item>, OIB 55926034330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1980</properties:Characters>
  <properties:Lines>67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2016-03-10T10:20:00Z</dcterms:created>
  <dc:creator>Sandra Rotar Vogrin</dc:creator>
  <cp:lastModifiedBy>Višnja Jurlina</cp:lastModifiedBy>
  <cp:lastPrinted>2016-03-14T12:55:00Z</cp:lastPrinted>
  <dcterms:modified xmlns:xsi="http://www.w3.org/2001/XMLSchema-instance" xsi:type="dcterms:W3CDTF">2016-03-14T12:55:00Z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