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3ae5" w14:paraId="20e3ae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7B02FB">
        <w:t>3</w:t>
      </w:r>
      <w:r w:rsidR="00F95C56">
        <w:t>448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F57CA">
        <w:t>16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F95C56" w:rsidR="00F95C56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95C56">
        <w:t xml:space="preserve">AJAVA d.o.o., Sveti Ivan Zelina, Bedenica, Omamno 32/b, MBS: </w:t>
      </w:r>
    </w:p>
    <w:p w:rsidRDefault="00F95C56" w:rsidP="00F95C56" w:rsidR="00A604BA">
      <w:pPr>
        <w:ind w:firstLine="708"/>
        <w:jc w:val="both"/>
      </w:pPr>
      <w:r>
        <w:t xml:space="preserve">  080038371, OIB: 32173906417</w:t>
      </w:r>
    </w:p>
    <w:p w:rsidRDefault="00A34A83" w:rsidP="00A34A83" w:rsidR="00A34A83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F95C56">
        <w:t>431.245,72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F95C56">
        <w:t>une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</w:t>
      </w:r>
      <w:r w:rsidR="002F57CA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04D0"/>
    <w:rsid w:val="00276582"/>
    <w:rsid w:val="00297E94"/>
    <w:rsid w:val="002A4EBD"/>
    <w:rsid w:val="002E745C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02FB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34A83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95C56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4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3448</izvorni_sadrzaj>
    <derivirana_varijabla naziv="DomainObject.Predmet.Broj_1">3448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St-3448/2015</izvorni_sadrzaj>
    <derivirana_varijabla naziv="DomainObject.Predmet.OznakaBroj_1">St-3448/2015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AJAVA d.o.o. zastupanog po punomoćniku DAMIR PRIBANIĆ</izvorni_sadrzaj>
    <derivirana_varijabla naziv="DomainObject.Predmet.ProtustrankaFormated_1">  AJAVA d.o.o. zastupanog po punomoćniku DAMIR PRIBANIĆ</derivirana_varijabla>
  </DomainObject.Predmet.ProtustrankaFormated>
  <DomainObject.Predmet.ProtustrankaFormatedOIB>
    <izvorni_sadrzaj>  AJAVA d.o.o., OIB 32173906417 zastupanog po punomoćniku DAMIR PRIBANIĆ</izvorni_sadrzaj>
    <derivirana_varijabla naziv="DomainObject.Predmet.ProtustrankaFormatedOIB_1">  AJAVA d.o.o., OIB 32173906417 zastupanog po punomoćniku DAMIR PRIBANIĆ</derivirana_varijabla>
  </DomainObject.Predmet.ProtustrankaFormatedOIB>
  <DomainObject.Predmet.ProtustrankaFormatedWithAdress>
    <izvorni_sadrzaj> AJAVA d.o.o., Bedenica, Omamno 32/b, 10380 Sveti Ivan Zelina zastupanog po punomoćniku DAMIR PRIBANIĆ</izvorni_sadrzaj>
    <derivirana_varijabla naziv="DomainObject.Predmet.ProtustrankaFormatedWithAdress_1"> AJAVA d.o.o., Bedenica, Omamno 32/b, 10380 Sveti Ivan Zelina zastupanog po punomoćniku DAMIR PRIBANIĆ</derivirana_varijabla>
  </DomainObject.Predmet.ProtustrankaFormatedWithAdress>
  <DomainObject.Predmet.ProtustrankaFormatedWithAdressOIB>
    <izvorni_sadrzaj> AJAVA d.o.o., OIB 32173906417, Bedenica, Omamno 32/b, 10380 Sveti Ivan Zelina zastupanog po punomoćniku DAMIR PRIBANIĆ</izvorni_sadrzaj>
    <derivirana_varijabla naziv="DomainObject.Predmet.ProtustrankaFormatedWithAdressOIB_1"> AJAVA d.o.o., OIB 32173906417, Bedenica, Omamno 32/b, 10380 Sveti Ivan Zelina zastupanog po punomoćniku DAMIR PRIBANIĆ</derivirana_varijabla>
  </DomainObject.Predmet.ProtustrankaFormatedWithAdressOIB>
  <DomainObject.Predmet.ProtustrankaWithAdress>
    <izvorni_sadrzaj>AJAVA d.o.o. Bedenica, Omamno 32/b, 10380 Sveti Ivan Zelina</izvorni_sadrzaj>
    <derivirana_varijabla naziv="DomainObject.Predmet.ProtustrankaWithAdress_1">AJAVA d.o.o. Bedenica, Omamno 32/b, 10380 Sveti Ivan Zelina</derivirana_varijabla>
  </DomainObject.Predmet.ProtustrankaWithAdress>
  <DomainObject.Predmet.ProtustrankaWithAdressOIB>
    <izvorni_sadrzaj>AJAVA d.o.o., OIB 32173906417, Bedenica, Omamno 32/b, 10380 Sveti Ivan Zelina</izvorni_sadrzaj>
    <derivirana_varijabla naziv="DomainObject.Predmet.ProtustrankaWithAdressOIB_1">AJAVA d.o.o., OIB 32173906417, Bedenica, Omamno 32/b, 10380 Sveti Ivan Zelina</derivirana_varijabla>
  </DomainObject.Predmet.ProtustrankaWithAdressOIB>
  <DomainObject.Predmet.ProtustrankaNazivFormated>
    <izvorni_sadrzaj>AJAVA d.o.o.</izvorni_sadrzaj>
    <derivirana_varijabla naziv="DomainObject.Predmet.ProtustrankaNazivFormated_1">AJAVA d.o.o.</derivirana_varijabla>
  </DomainObject.Predmet.ProtustrankaNazivFormated>
  <DomainObject.Predmet.ProtustrankaNazivFormatedOIB>
    <izvorni_sadrzaj>AJAVA d.o.o., OIB 32173906417</izvorni_sadrzaj>
    <derivirana_varijabla naziv="DomainObject.Predmet.ProtustrankaNazivFormatedOIB_1">AJAVA d.o.o., OIB 32173906417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AJAVA d.o.o. zastupanog po punomoćniku DAMIR PRIBANIĆ</item>
    </izvorni_sadrzaj>
    <derivirana_varijabla naziv="DomainObject.Predmet.ProtuStrankaListFormated_1">
      <item>AJAVA d.o.o. zastupanog po punomoćniku DAMIR PRIBANIĆ</item>
    </derivirana_varijabla>
  </DomainObject.Predmet.ProtuStrankaListFormated>
  <DomainObject.Predmet.ProtuStrankaListFormatedOIB>
    <izvorni_sadrzaj>
      <item>AJAVA d.o.o., OIB 32173906417 zastupanog po punomoćniku DAMIR PRIBANIĆ</item>
    </izvorni_sadrzaj>
    <derivirana_varijabla naziv="DomainObject.Predmet.ProtuStrankaListFormatedOIB_1">
      <item>AJAVA d.o.o., OIB 32173906417 zastupanog po punomoćniku DAMIR PRIBANIĆ</item>
    </derivirana_varijabla>
  </DomainObject.Predmet.ProtuStrankaListFormatedOIB>
  <DomainObject.Predmet.ProtuStrankaListFormatedWithAdress>
    <izvorni_sadrzaj>
      <item>AJAVA d.o.o., Bedenica, Omamno 32/b, 10380 Sveti Ivan Zelina zastupanog po punomoćniku DAMIR PRIBANIĆ</item>
    </izvorni_sadrzaj>
    <derivirana_varijabla naziv="DomainObject.Predmet.ProtuStrankaListFormatedWithAdress_1">
      <item>AJAVA d.o.o., Bedenica, Omamno 32/b, 10380 Sveti Ivan Zelina zastupanog po punomoćniku DAMIR PRIBANIĆ</item>
    </derivirana_varijabla>
  </DomainObject.Predmet.ProtuStrankaListFormatedWithAdress>
  <DomainObject.Predmet.ProtuStrankaListFormatedWithAdressOIB>
    <izvorni_sadrzaj>
      <item>AJAVA d.o.o., OIB 32173906417, Bedenica, Omamno 32/b, 10380 Sveti Ivan Zelina zastupanog po punomoćniku DAMIR PRIBANIĆ</item>
    </izvorni_sadrzaj>
    <derivirana_varijabla naziv="DomainObject.Predmet.ProtuStrankaListFormatedWithAdressOIB_1">
      <item>AJAVA d.o.o., OIB 32173906417, Bedenica, Omamno 32/b, 10380 Sveti Ivan Zelina zastupanog po punomoćniku DAMIR PRIBANIĆ</item>
    </derivirana_varijabla>
  </DomainObject.Predmet.ProtuStrankaListFormatedWithAdressOIB>
  <DomainObject.Predmet.ProtuStrankaListNazivFormated>
    <izvorni_sadrzaj>
      <item>AJAVA d.o.o.</item>
    </izvorni_sadrzaj>
    <derivirana_varijabla naziv="DomainObject.Predmet.ProtuStrankaListNazivFormated_1">
      <item>AJAVA d.o.o.</item>
    </derivirana_varijabla>
  </DomainObject.Predmet.ProtuStrankaListNazivFormated>
  <DomainObject.Predmet.ProtuStrankaListNazivFormatedOIB>
    <izvorni_sadrzaj>
      <item>AJAVA d.o.o., OIB 32173906417</item>
    </izvorni_sadrzaj>
    <derivirana_varijabla naziv="DomainObject.Predmet.ProtuStrankaListNazivFormatedOIB_1">
      <item>AJAVA d.o.o., OIB 32173906417</item>
    </derivirana_varijabla>
  </DomainObject.Predmet.ProtuStrankaListNazivFormatedOIB>
  <DomainObject.Predmet.OstaliListFormated>
    <izvorni_sadrzaj>
      <item>DAMIR PRIBANIĆ punomoćnik sudionika u postupku AJAVA d.o.o.</item>
    </izvorni_sadrzaj>
    <derivirana_varijabla naziv="DomainObject.Predmet.OstaliListFormated_1">
      <item>DAMIR PRIBANIĆ punomoćnik sudionika u postupku AJAVA d.o.o.</item>
    </derivirana_varijabla>
  </DomainObject.Predmet.OstaliListFormated>
  <DomainObject.Predmet.OstaliListFormatedOIB>
    <izvorni_sadrzaj>
      <item>DAMIR PRIBANIĆ, OIB 47161537203 punomoćnik sudionika u postupku AJAVA d.o.o.</item>
    </izvorni_sadrzaj>
    <derivirana_varijabla naziv="DomainObject.Predmet.OstaliListFormatedOIB_1">
      <item>DAMIR PRIBANIĆ, OIB 47161537203 punomoćnik sudionika u postupku AJAVA d.o.o.</item>
    </derivirana_varijabla>
  </DomainObject.Predmet.OstaliListFormatedOIB>
  <DomainObject.Predmet.OstaliListFormatedWithAdress>
    <izvorni_sadrzaj>
      <item>DAMIR PRIBANIĆ, Lastovska 5, 10000 Zagreb punomoćnik sudionika u postupku AJAVA d.o.o.</item>
    </izvorni_sadrzaj>
    <derivirana_varijabla naziv="DomainObject.Predmet.OstaliListFormatedWithAdress_1">
      <item>DAMIR PRIBANIĆ, Lastovska 5, 10000 Zagreb punomoćnik sudionika u postupku AJAVA d.o.o.</item>
    </derivirana_varijabla>
  </DomainObject.Predmet.OstaliListFormatedWithAdress>
  <DomainObject.Predmet.OstaliListFormatedWithAdressOIB>
    <izvorni_sadrzaj>
      <item>DAMIR PRIBANIĆ, OIB 47161537203, Lastovska 5, 10000 Zagreb punomoćnik sudionika u postupku AJAVA d.o.o.</item>
    </izvorni_sadrzaj>
    <derivirana_varijabla naziv="DomainObject.Predmet.OstaliListFormatedWithAdressOIB_1">
      <item>DAMIR PRIBANIĆ, OIB 47161537203, Lastovska 5, 10000 Zagreb punomoćnik sudionika u postupku AJAVA d.o.o.</item>
    </derivirana_varijabla>
  </DomainObject.Predmet.OstaliListFormatedWithAdressOIB>
  <DomainObject.Predmet.OstaliListNazivFormated>
    <izvorni_sadrzaj>
      <item>DAMIR PRIBANIĆ</item>
    </izvorni_sadrzaj>
    <derivirana_varijabla naziv="DomainObject.Predmet.OstaliListNazivFormated_1">
      <item>DAMIR PRIBANIĆ</item>
    </derivirana_varijabla>
  </DomainObject.Predmet.OstaliListNazivFormated>
  <DomainObject.Predmet.OstaliListNazivFormatedOIB>
    <izvorni_sadrzaj>
      <item>DAMIR PRIBANIĆ, OIB 47161537203</item>
    </izvorni_sadrzaj>
    <derivirana_varijabla naziv="DomainObject.Predmet.OstaliListNazivFormatedOIB_1">
      <item>DAMIR PRIBANIĆ, OIB 47161537203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AJAVA d.o.o.</izvorni_sadrzaj>
    <derivirana_varijabla naziv="DomainObject.Predmet.ProtustrankaIDrugi_1">AJAVA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AJAVA d.o.o., OIB 32173906417, Bedenica, Omamno 32/b, 10380 Sveti Ivan Zelina</izvorni_sadrzaj>
    <derivirana_varijabla naziv="DomainObject.Predmet.ProtustrankaIDrugiAdressOIB_1">AJAVA d.o.o., OIB 32173906417, Bedenica, Omamno 32/b,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AJAVA d.o.o.</item>
      <item>FINA Regionalni centar Zagreb</item>
      <item>DAMIR PRIBANIĆ</item>
    </izvorni_sadrzaj>
    <derivirana_varijabla naziv="DomainObject.Predmet.SudioniciListNaziv_1">
      <item>AJAVA d.o.o.</item>
      <item>FINA Regionalni centar Zagreb</item>
      <item>DAMIR PRIBANIĆ</item>
    </derivirana_varijabla>
  </DomainObject.Predmet.SudioniciListNaziv>
  <DomainObject.Predmet.SudioniciListAdressOIB>
    <izvorni_sadrzaj>
      <item>AJAVA d.o.o., OIB 32173906417, Bedenica, Omamno 32/b,10380 Sveti Ivan Zelina</item>
      <item>FINA Regionalni centar Zagreb, OIB 85821130368, Trg svibanjskih žrtava 1995. br.1,10000 Zagreb</item>
      <item>DAMIR PRIBANIĆ, OIB 47161537203, Lastovska 5,10000 Zagreb</item>
    </izvorni_sadrzaj>
    <derivirana_varijabla naziv="DomainObject.Predmet.SudioniciListAdressOIB_1">
      <item>AJAVA d.o.o., OIB 32173906417, Bedenica, Omamno 32/b,10380 Sveti Ivan Zelina</item>
      <item>FINA Regionalni centar Zagreb, OIB 85821130368, Trg svibanjskih žrtava 1995. br.1,10000 Zagreb</item>
      <item>DAMIR PRIBANIĆ, OIB 47161537203, Lastovska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32173906417</item>
      <item>, OIB 85821130368</item>
      <item>, OIB 47161537203</item>
    </izvorni_sadrzaj>
    <derivirana_varijabla naziv="DomainObject.Predmet.SudioniciListNazivOIB_1">
      <item>, OIB 32173906417</item>
      <item>, OIB 85821130368</item>
      <item>, OIB 47161537203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2015-11-16T14:44:00Z</dcterms:created>
  <dc:creator>ilukac</dc:creator>
  <cp:lastModifiedBy>Ksenija Nol</cp:lastModifiedBy>
  <cp:lastPrinted>2015-11-16T14:44:00Z</cp:lastPrinted>
  <dcterms:modified xmlns:xsi="http://www.w3.org/2001/XMLSchema-instance" xsi:type="dcterms:W3CDTF">2015-11-17T13:42:00Z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