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3B6527">
                    <w:rPr>
                      <w:sz w:val="22"/>
                      <w:szCs w:val="22"/>
                    </w:rPr>
                    <w:t>18. St-322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04456e5" w14:paraId="04456e5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3B6527">
        <w:t>LUPEN TRANSPORTI d.o.o. za prijevoz i usluge, Samobor, Dr. Milana Bogdanovića 3, MBS: 080353325, OIB: 87375942326</w:t>
      </w:r>
      <w:r w:rsidR="0069459D">
        <w:t xml:space="preserve">, 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BF08DA">
        <w:t>LUPEN TRANSPORTI d.o.o. za prijevoz i usluge, Samobor, Dr. Milana Bogdanovića 3, MBS: 080353325, OIB: 87375942326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BF08DA" w:rsidR="00BF08DA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BF08DA">
        <w:t>Maša Šoštarko, Brodska 26, Osijek, OIB: 30793582245</w:t>
      </w:r>
    </w:p>
    <w:p w:rsidRDefault="004E5FC6" w:rsidP="00BF08DA" w:rsidR="004E5FC6" w:rsidRPr="00BF08DA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BF08DA" w:rsidR="00BF08DA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BF08DA">
        <w:rPr>
          <w:bCs/>
        </w:rPr>
        <w:t xml:space="preserve"> </w:t>
      </w:r>
      <w:r w:rsidR="00BF08DA">
        <w:t>LUPEN TRANSPORTI d.o.o. za prijevoz i usluge, Samobor, Dr. Milana Bogdanovića 3, MBS: 080353325, OIB: 87375942326.</w:t>
      </w:r>
    </w:p>
    <w:p w:rsidRDefault="0083648E" w:rsidP="00BF08DA" w:rsidR="0083648E" w:rsidRPr="00BF08DA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BF08DA" w:rsidR="00BF08DA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BF08DA">
        <w:rPr>
          <w:bCs/>
        </w:rPr>
        <w:t>15. siječnja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BF08DA">
        <w:rPr>
          <w:bCs/>
        </w:rPr>
        <w:t>18</w:t>
      </w:r>
      <w:r w:rsidR="00D66914">
        <w:rPr>
          <w:bCs/>
        </w:rPr>
        <w:t>-01/</w:t>
      </w:r>
      <w:r w:rsidR="00BF08DA">
        <w:rPr>
          <w:bCs/>
        </w:rPr>
        <w:t>04, Ur.broj: 04-06-18</w:t>
      </w:r>
      <w:r w:rsidR="005B7B60">
        <w:rPr>
          <w:bCs/>
        </w:rPr>
        <w:t>-</w:t>
      </w:r>
      <w:r w:rsidR="00BF08DA">
        <w:rPr>
          <w:bCs/>
        </w:rPr>
        <w:t>158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BF08DA">
        <w:rPr>
          <w:bCs/>
        </w:rPr>
        <w:t>11. siječnja 2018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BF08DA">
        <w:t>LUPEN TRANSPORTI d.o.o. za prijevoz i usluge, Samobor, Dr. Milana Bogdanovića 3, MBS: 080353325, OIB: 87375942326.</w:t>
      </w: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BF08DA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St-322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BF08DA">
        <w:t>8</w:t>
      </w:r>
      <w:r w:rsidR="00057E16">
        <w:t xml:space="preserve">. </w:t>
      </w:r>
      <w:r w:rsidR="00BF08DA">
        <w:t>svibnja</w:t>
      </w:r>
      <w:r w:rsidR="005B7B60">
        <w:t xml:space="preserve"> 2018</w:t>
      </w:r>
      <w:r>
        <w:t>. objavio je Oglas na mrežnoj stranici e-oglasna ploča sud</w:t>
      </w:r>
      <w:r w:rsidR="00BF08DA">
        <w:t>ova pod poslovnim brojem St-322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125F5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LUPEN TRANSPORTI d.o.o.</izvorni_sadrzaj>
    <derivirana_varijabla naziv="DomainObject.Predmet.ProtustrankaFormated_1">  LUPEN TRANSPORTI d.o.o.</derivirana_varijabla>
  </DomainObject.Predmet.ProtustrankaFormated>
  <DomainObject.Predmet.ProtustrankaFormatedOIB>
    <izvorni_sadrzaj>  LUPEN TRANSPORTI d.o.o., OIB 87375942326</izvorni_sadrzaj>
    <derivirana_varijabla naziv="DomainObject.Predmet.ProtustrankaFormatedOIB_1">  LUPEN TRANSPORTI d.o.o., OIB 87375942326</derivirana_varijabla>
  </DomainObject.Predmet.ProtustrankaFormatedOIB>
  <DomainObject.Predmet.ProtustrankaFormatedWithAdress>
    <izvorni_sadrzaj> LUPEN TRANSPORTI d.o.o., Dr. Milana Bogdanovića 3, 10430 Samobor</izvorni_sadrzaj>
    <derivirana_varijabla naziv="DomainObject.Predmet.ProtustrankaFormatedWithAdress_1"> LUPEN TRANSPORTI d.o.o., Dr. Milana Bogdanovića 3, 10430 Samobor</derivirana_varijabla>
  </DomainObject.Predmet.ProtustrankaFormatedWithAdress>
  <DomainObject.Predmet.ProtustrankaFormatedWithAdressOIB>
    <izvorni_sadrzaj> LUPEN TRANSPORTI d.o.o., OIB 87375942326, Dr. Milana Bogdanovića 3, 10430 Samobor</izvorni_sadrzaj>
    <derivirana_varijabla naziv="DomainObject.Predmet.ProtustrankaFormatedWithAdressOIB_1"> LUPEN TRANSPORTI d.o.o., OIB 87375942326, Dr. Milana Bogdanovića 3, 10430 Samobor</derivirana_varijabla>
  </DomainObject.Predmet.ProtustrankaFormatedWithAdressOIB>
  <DomainObject.Predmet.ProtustrankaWithAdress>
    <izvorni_sadrzaj>LUPEN TRANSPORTI d.o.o. Dr. Milana Bogdanovića 3, 10430 Samobor</izvorni_sadrzaj>
    <derivirana_varijabla naziv="DomainObject.Predmet.ProtustrankaWithAdress_1">LUPEN TRANSPORTI d.o.o. Dr. Milana Bogdanovića 3, 10430 Samobor</derivirana_varijabla>
  </DomainObject.Predmet.ProtustrankaWithAdress>
  <DomainObject.Predmet.ProtustrankaWithAdressOIB>
    <izvorni_sadrzaj>LUPEN TRANSPORTI d.o.o., OIB 87375942326, Dr. Milana Bogdanovića 3, 10430 Samobor</izvorni_sadrzaj>
    <derivirana_varijabla naziv="DomainObject.Predmet.ProtustrankaWithAdressOIB_1">LUPEN TRANSPORTI d.o.o., OIB 87375942326, Dr. Milana Bogdanovića 3, 10430 Samobor</derivirana_varijabla>
  </DomainObject.Predmet.ProtustrankaWithAdressOIB>
  <DomainObject.Predmet.ProtustrankaNazivFormated>
    <izvorni_sadrzaj>LUPEN TRANSPORTI d.o.o.</izvorni_sadrzaj>
    <derivirana_varijabla naziv="DomainObject.Predmet.ProtustrankaNazivFormated_1">LUPEN TRANSPORTI d.o.o.</derivirana_varijabla>
  </DomainObject.Predmet.ProtustrankaNazivFormated>
  <DomainObject.Predmet.ProtustrankaNazivFormatedOIB>
    <izvorni_sadrzaj>LUPEN TRANSPORTI d.o.o., OIB 87375942326</izvorni_sadrzaj>
    <derivirana_varijabla naziv="DomainObject.Predmet.ProtustrankaNazivFormatedOIB_1">LUPEN TRANSPORTI d.o.o., OIB 87375942326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LUPEN TRANSPORTI d.o.o.</item>
    </izvorni_sadrzaj>
    <derivirana_varijabla naziv="DomainObject.Predmet.ProtuStrankaListFormated_1">
      <item>LUPEN TRANSPORTI d.o.o.</item>
    </derivirana_varijabla>
  </DomainObject.Predmet.ProtuStrankaListFormated>
  <DomainObject.Predmet.ProtuStrankaListFormatedOIB>
    <izvorni_sadrzaj>
      <item>LUPEN TRANSPORTI d.o.o., OIB 87375942326</item>
    </izvorni_sadrzaj>
    <derivirana_varijabla naziv="DomainObject.Predmet.ProtuStrankaListFormatedOIB_1">
      <item>LUPEN TRANSPORTI d.o.o., OIB 87375942326</item>
    </derivirana_varijabla>
  </DomainObject.Predmet.ProtuStrankaListFormatedOIB>
  <DomainObject.Predmet.ProtuStrankaListFormatedWithAdress>
    <izvorni_sadrzaj>
      <item>LUPEN TRANSPORTI d.o.o., Dr. Milana Bogdanovića 3, 10430 Samobor</item>
    </izvorni_sadrzaj>
    <derivirana_varijabla naziv="DomainObject.Predmet.ProtuStrankaListFormatedWithAdress_1">
      <item>LUPEN TRANSPORTI d.o.o., Dr. Milana Bogdanovića 3, 10430 Samobor</item>
    </derivirana_varijabla>
  </DomainObject.Predmet.ProtuStrankaListFormatedWithAdress>
  <DomainObject.Predmet.ProtuStrankaListFormatedWithAdressOIB>
    <izvorni_sadrzaj>
      <item>LUPEN TRANSPORTI d.o.o., OIB 87375942326, Dr. Milana Bogdanovića 3, 10430 Samobor</item>
    </izvorni_sadrzaj>
    <derivirana_varijabla naziv="DomainObject.Predmet.ProtuStrankaListFormatedWithAdressOIB_1">
      <item>LUPEN TRANSPORTI d.o.o., OIB 87375942326, Dr. Milana Bogdanovića 3, 10430 Samobor</item>
    </derivirana_varijabla>
  </DomainObject.Predmet.ProtuStrankaListFormatedWithAdressOIB>
  <DomainObject.Predmet.ProtuStrankaListNazivFormated>
    <izvorni_sadrzaj>
      <item>LUPEN TRANSPORTI d.o.o.</item>
    </izvorni_sadrzaj>
    <derivirana_varijabla naziv="DomainObject.Predmet.ProtuStrankaListNazivFormated_1">
      <item>LUPEN TRANSPORTI d.o.o.</item>
    </derivirana_varijabla>
  </DomainObject.Predmet.ProtuStrankaListNazivFormated>
  <DomainObject.Predmet.ProtuStrankaListNazivFormatedOIB>
    <izvorni_sadrzaj>
      <item>LUPEN TRANSPORTI d.o.o., OIB 87375942326</item>
    </izvorni_sadrzaj>
    <derivirana_varijabla naziv="DomainObject.Predmet.ProtuStrankaListNazivFormatedOIB_1">
      <item>LUPEN TRANSPORTI d.o.o., OIB 87375942326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LUPEN TRANSPORTI d.o.o.</izvorni_sadrzaj>
    <derivirana_varijabla naziv="DomainObject.Predmet.ProtustrankaIDrugi_1">LUPEN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LUPEN TRANSPORTI d.o.o., OIB 87375942326, Dr. Milana Bogdanovića 3, 10430 Samobor</izvorni_sadrzaj>
    <derivirana_varijabla naziv="DomainObject.Predmet.ProtustrankaIDrugiAdressOIB_1">LUPEN TRANSPORTI d.o.o., OIB 87375942326, Dr. Milana Bogdanovića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LUPEN TRANSPORTI d.o.o.</item>
      <item>FINA Regionalni centar Zagreb</item>
    </izvorni_sadrzaj>
    <derivirana_varijabla naziv="DomainObject.Predmet.SudioniciListNaziv_1">
      <item>LUPEN TRANSPORTI d.o.o.</item>
      <item>FINA Regionalni centar Zagreb</item>
    </derivirana_varijabla>
  </DomainObject.Predmet.SudioniciListNaziv>
  <DomainObject.Predmet.SudioniciListAdressOIB>
    <izvorni_sadrzaj>
      <item>LUPEN TRANSPORTI d.o.o., OIB 87375942326, Dr. Milana Bogdanovića 3,10430 Samobor</item>
      <item>FINA Regionalni centar Zagreb, OIB 85821130368, Trg svibanjskih žrtava 1995. br. 1,10000 Zagreb</item>
    </izvorni_sadrzaj>
    <derivirana_varijabla naziv="DomainObject.Predmet.SudioniciListAdressOIB_1">
      <item>LUPEN TRANSPORTI d.o.o., OIB 87375942326, Dr. Milana Bogdanovića 3,10430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87375942326</item>
      <item>, OIB 85821130368</item>
    </izvorni_sadrzaj>
    <derivirana_varijabla naziv="DomainObject.Predmet.SudioniciListNazivOIB_1">
      <item>, OIB 87375942326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F498C-AC80-4BDD-8080-51B342731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3237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2018-07-24T09:08:00Z</dcterms:created>
  <dc:creator>Snježana Andrijanić</dc:creator>
  <cp:lastModifiedBy>Gordana Harc</cp:lastModifiedBy>
  <cp:lastPrinted>2018-07-24T09:08:00Z</cp:lastPrinted>
  <dcterms:modified xmlns:xsi="http://www.w3.org/2001/XMLSchema-instance" xsi:type="dcterms:W3CDTF">2018-07-24T09:10:00Z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St-322-18-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