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d903" w14:paraId="97dd903" w:rsidRDefault="00262BCE" w:rsidP="00262BCE" w:rsidR="00262BCE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74725" cx="7245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47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62BCE" w:rsidP="00262BCE" w:rsidR="00262BCE">
      <w:pPr>
        <w:tabs>
          <w:tab w:pos="7020" w:val="left"/>
        </w:tabs>
      </w:pPr>
      <w:r>
        <w:t xml:space="preserve">REPUBLIKA HRVATSKA </w:t>
      </w:r>
    </w:p>
    <w:p w:rsidRDefault="00262BCE" w:rsidP="00262BCE" w:rsidR="00262BCE">
      <w:r>
        <w:t xml:space="preserve">  Trgovački sud u Zagrebu</w:t>
      </w:r>
    </w:p>
    <w:p w:rsidRDefault="00262BCE" w:rsidP="00262BCE" w:rsidR="00262BC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262BCE" w:rsidP="00262BCE" w:rsidR="00262BCE"/>
    <w:p w:rsidRDefault="00262BCE" w:rsidP="00262BCE" w:rsidR="00262BCE"/>
    <w:p w:rsidRDefault="00262BCE" w:rsidP="00262BCE" w:rsidR="00262BC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D18E1">
        <w:t>5496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1D18E1">
        <w:t>dana 5</w:t>
      </w:r>
      <w:r>
        <w:t>.1.2016. godine, objavljuje:</w:t>
      </w:r>
    </w:p>
    <w:p w:rsidRDefault="00262BCE" w:rsidP="00262BCE" w:rsidR="00262BCE">
      <w:pPr>
        <w:jc w:val="center"/>
        <w:rPr>
          <w:b/>
        </w:rPr>
      </w:pPr>
    </w:p>
    <w:p w:rsidRDefault="00262BCE" w:rsidP="00262BCE" w:rsidR="00262BCE">
      <w:pPr>
        <w:jc w:val="center"/>
        <w:rPr>
          <w:b/>
        </w:rPr>
      </w:pPr>
      <w:r>
        <w:rPr>
          <w:b/>
        </w:rPr>
        <w:t>O G L A S</w:t>
      </w:r>
    </w:p>
    <w:p w:rsidRDefault="00262BCE" w:rsidP="00262BCE" w:rsidR="00262BCE">
      <w:pPr>
        <w:rPr>
          <w:b/>
        </w:rPr>
      </w:pPr>
    </w:p>
    <w:p w:rsidRDefault="00262BCE" w:rsidP="00262BCE" w:rsidR="00262BCE">
      <w:pPr>
        <w:pStyle w:val="Odlomakpopisa"/>
        <w:numPr>
          <w:ilvl w:val="0"/>
          <w:numId w:val="4"/>
        </w:numPr>
      </w:pPr>
      <w:r>
        <w:t xml:space="preserve">Za dužnika  </w:t>
      </w:r>
      <w:r w:rsidR="001D18E1">
        <w:t xml:space="preserve">MIKUŠIĆ d.o.o. za trgovinu i usluge Sesvete, </w:t>
      </w:r>
      <w:proofErr w:type="spellStart"/>
      <w:r w:rsidR="001D18E1">
        <w:t>Kobiljačka</w:t>
      </w:r>
      <w:proofErr w:type="spellEnd"/>
      <w:r w:rsidR="001D18E1">
        <w:t xml:space="preserve"> 26</w:t>
      </w:r>
    </w:p>
    <w:p w:rsidRDefault="00262BCE" w:rsidP="00262BCE" w:rsidR="00262BCE">
      <w:pPr>
        <w:pStyle w:val="Odlomakpopisa"/>
        <w:ind w:left="1428"/>
      </w:pPr>
    </w:p>
    <w:p w:rsidRDefault="00262BCE" w:rsidP="00262BCE" w:rsidR="00262BCE">
      <w:pPr>
        <w:pStyle w:val="Odlomakpopisa"/>
        <w:numPr>
          <w:ilvl w:val="0"/>
          <w:numId w:val="4"/>
        </w:numPr>
      </w:pPr>
      <w:r>
        <w:t>Iznos duga evidentiran na temelju neizvršenih os</w:t>
      </w:r>
      <w:r w:rsidR="001D18E1">
        <w:t>nova za plaćanje je 172.347,93</w:t>
      </w:r>
      <w:r>
        <w:t xml:space="preserve"> kuna.</w:t>
      </w:r>
    </w:p>
    <w:p w:rsidRDefault="00262BCE" w:rsidP="00262BCE" w:rsidR="00262BCE">
      <w:pPr>
        <w:ind w:left="360"/>
      </w:pPr>
      <w:r>
        <w:t xml:space="preserve"> </w:t>
      </w: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62BCE" w:rsidP="00262BCE" w:rsidR="00262BCE">
      <w:pPr>
        <w:ind w:firstLine="720"/>
        <w:jc w:val="both"/>
      </w:pP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62BCE" w:rsidP="00262BCE" w:rsidR="00262BCE">
      <w:pPr>
        <w:pStyle w:val="Odlomakpopisa"/>
      </w:pP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262BCE" w:rsidP="00262BCE" w:rsidR="00262BCE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62BCE" w:rsidP="00262BCE" w:rsidR="00262BCE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262BCE" w:rsidP="00262BCE" w:rsidR="00262BCE">
      <w:pPr>
        <w:jc w:val="center"/>
      </w:pPr>
    </w:p>
    <w:p w:rsidRDefault="001D18E1" w:rsidP="00262BCE" w:rsidR="00262BCE">
      <w:pPr>
        <w:jc w:val="center"/>
      </w:pPr>
      <w:r>
        <w:t>Zagreb, 5</w:t>
      </w:r>
      <w:r w:rsidR="00262BCE">
        <w:t>.1.2016. godine</w:t>
      </w:r>
    </w:p>
    <w:p w:rsidRDefault="00262BCE" w:rsidP="00262BCE" w:rsidR="00262BCE">
      <w:pPr>
        <w:ind w:left="7788"/>
      </w:pPr>
      <w:r>
        <w:t xml:space="preserve">     Sudac:</w:t>
      </w:r>
    </w:p>
    <w:p w:rsidRDefault="00262BCE" w:rsidP="00262BCE" w:rsidR="00262BCE">
      <w:pPr>
        <w:jc w:val="right"/>
      </w:pPr>
      <w:r>
        <w:t xml:space="preserve">          Ljiljana Tomić </w:t>
      </w:r>
    </w:p>
    <w:p w:rsidRDefault="00262BCE" w:rsidP="00262BCE" w:rsidR="00262BCE">
      <w:pPr>
        <w:jc w:val="right"/>
      </w:pPr>
    </w:p>
    <w:p w:rsidRDefault="00262BCE" w:rsidP="00262BCE" w:rsidR="00262BCE">
      <w:pPr>
        <w:jc w:val="right"/>
      </w:pPr>
    </w:p>
    <w:p w:rsidRDefault="00262BCE" w:rsidP="00262BCE" w:rsidR="00262BCE">
      <w:r>
        <w:t>DNA:</w:t>
      </w:r>
    </w:p>
    <w:p w:rsidRDefault="00262BCE" w:rsidP="00262BCE" w:rsidR="00262BCE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262BCE" w:rsidP="00262BCE" w:rsidR="00262BCE">
      <w:pPr>
        <w:pStyle w:val="Odlomakpopisa"/>
        <w:numPr>
          <w:ilvl w:val="0"/>
          <w:numId w:val="6"/>
        </w:numPr>
      </w:pPr>
      <w:r>
        <w:t>kal</w:t>
      </w:r>
    </w:p>
    <w:p w:rsidRDefault="007E4ACB" w:rsidP="00262BCE" w:rsidR="007E4ACB" w:rsidRPr="00262BCE"/>
    <w:sectPr w:rsidSect="00CD7BC8" w:rsidR="007E4ACB" w:rsidRPr="00262BC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2BCE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486EE8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D18E1"/>
    <w:rsid w:val="001E121E"/>
    <w:rsid w:val="00201E7D"/>
    <w:rsid w:val="00262BCE"/>
    <w:rsid w:val="003245C6"/>
    <w:rsid w:val="003609F8"/>
    <w:rsid w:val="00372AAE"/>
    <w:rsid w:val="003D692E"/>
    <w:rsid w:val="003E3507"/>
    <w:rsid w:val="00400844"/>
    <w:rsid w:val="004228F3"/>
    <w:rsid w:val="00486EE8"/>
    <w:rsid w:val="004D03E5"/>
    <w:rsid w:val="005173B7"/>
    <w:rsid w:val="00554F72"/>
    <w:rsid w:val="00561DA9"/>
    <w:rsid w:val="0057574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77D94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06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5496</izvorni_sadrzaj>
    <derivirana_varijabla naziv="DomainObject.Predmet.Broj_1">5496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St-5496/2015</izvorni_sadrzaj>
    <derivirana_varijabla naziv="DomainObject.Predmet.OznakaBroj_1">St-5496/2015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MIKUŠIĆ d.o.o. zastupanog po punomoćniku MARIO MIKUŠIĆ</izvorni_sadrzaj>
    <derivirana_varijabla naziv="DomainObject.Predmet.ProtustrankaFormated_1">  MIKUŠIĆ d.o.o. zastupanog po punomoćniku MARIO MIKUŠIĆ</derivirana_varijabla>
  </DomainObject.Predmet.ProtustrankaFormated>
  <DomainObject.Predmet.ProtustrankaFormatedOIB>
    <izvorni_sadrzaj>  MIKUŠIĆ d.o.o., OIB 88616957287 zastupanog po punomoćniku MARIO MIKUŠIĆ</izvorni_sadrzaj>
    <derivirana_varijabla naziv="DomainObject.Predmet.ProtustrankaFormatedOIB_1">  MIKUŠIĆ d.o.o., OIB 88616957287 zastupanog po punomoćniku MARIO MIKUŠIĆ</derivirana_varijabla>
  </DomainObject.Predmet.ProtustrankaFormatedOIB>
  <DomainObject.Predmet.ProtustrankaFormatedWithAdress>
    <izvorni_sadrzaj> MIKUŠIĆ d.o.o., Kobiljačka 26, 10360 Sesvete zastupanog po punomoćniku MARIO MIKUŠIĆ</izvorni_sadrzaj>
    <derivirana_varijabla naziv="DomainObject.Predmet.ProtustrankaFormatedWithAdress_1"> MIKUŠIĆ d.o.o., Kobiljačka 26, 10360 Sesvete zastupanog po punomoćniku MARIO MIKUŠIĆ</derivirana_varijabla>
  </DomainObject.Predmet.ProtustrankaFormatedWithAdress>
  <DomainObject.Predmet.ProtustrankaFormatedWithAdressOIB>
    <izvorni_sadrzaj> MIKUŠIĆ d.o.o., OIB 88616957287, Kobiljačka 26, 10360 Sesvete zastupanog po punomoćniku MARIO MIKUŠIĆ</izvorni_sadrzaj>
    <derivirana_varijabla naziv="DomainObject.Predmet.ProtustrankaFormatedWithAdressOIB_1"> MIKUŠIĆ d.o.o., OIB 88616957287, Kobiljačka 26, 10360 Sesvete zastupanog po punomoćniku MARIO MIKUŠIĆ</derivirana_varijabla>
  </DomainObject.Predmet.ProtustrankaFormatedWithAdressOIB>
  <DomainObject.Predmet.ProtustrankaWithAdress>
    <izvorni_sadrzaj>MIKUŠIĆ d.o.o. Kobiljačka 26, 10360 Sesvete</izvorni_sadrzaj>
    <derivirana_varijabla naziv="DomainObject.Predmet.ProtustrankaWithAdress_1">MIKUŠIĆ d.o.o. Kobiljačka 26, 10360 Sesvete</derivirana_varijabla>
  </DomainObject.Predmet.ProtustrankaWithAdress>
  <DomainObject.Predmet.ProtustrankaWithAdressOIB>
    <izvorni_sadrzaj>MIKUŠIĆ d.o.o., OIB 88616957287, Kobiljačka 26, 10360 Sesvete</izvorni_sadrzaj>
    <derivirana_varijabla naziv="DomainObject.Predmet.ProtustrankaWithAdressOIB_1">MIKUŠIĆ d.o.o., OIB 88616957287, Kobiljačka 26, 10360 Sesvete</derivirana_varijabla>
  </DomainObject.Predmet.ProtustrankaWithAdressOIB>
  <DomainObject.Predmet.ProtustrankaNazivFormated>
    <izvorni_sadrzaj>MIKUŠIĆ d.o.o.</izvorni_sadrzaj>
    <derivirana_varijabla naziv="DomainObject.Predmet.ProtustrankaNazivFormated_1">MIKUŠIĆ d.o.o.</derivirana_varijabla>
  </DomainObject.Predmet.ProtustrankaNazivFormated>
  <DomainObject.Predmet.ProtustrankaNazivFormatedOIB>
    <izvorni_sadrzaj>MIKUŠIĆ d.o.o., OIB 88616957287</izvorni_sadrzaj>
    <derivirana_varijabla naziv="DomainObject.Predmet.ProtustrankaNazivFormatedOIB_1">MIKUŠIĆ d.o.o., OIB 88616957287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MIKUŠIĆ d.o.o. zastupanog po punomoćniku MARIO MIKUŠIĆ</item>
    </izvorni_sadrzaj>
    <derivirana_varijabla naziv="DomainObject.Predmet.ProtuStrankaListFormated_1">
      <item>MIKUŠIĆ d.o.o. zastupanog po punomoćniku MARIO MIKUŠIĆ</item>
    </derivirana_varijabla>
  </DomainObject.Predmet.ProtuStrankaListFormated>
  <DomainObject.Predmet.ProtuStrankaListFormatedOIB>
    <izvorni_sadrzaj>
      <item>MIKUŠIĆ d.o.o., OIB 88616957287 zastupanog po punomoćniku MARIO MIKUŠIĆ</item>
    </izvorni_sadrzaj>
    <derivirana_varijabla naziv="DomainObject.Predmet.ProtuStrankaListFormatedOIB_1">
      <item>MIKUŠIĆ d.o.o., OIB 88616957287 zastupanog po punomoćniku MARIO MIKUŠIĆ</item>
    </derivirana_varijabla>
  </DomainObject.Predmet.ProtuStrankaListFormatedOIB>
  <DomainObject.Predmet.ProtuStrankaListFormatedWithAdress>
    <izvorni_sadrzaj>
      <item>MIKUŠIĆ d.o.o., Kobiljačka 26, 10360 Sesvete zastupanog po punomoćniku MARIO MIKUŠIĆ</item>
    </izvorni_sadrzaj>
    <derivirana_varijabla naziv="DomainObject.Predmet.ProtuStrankaListFormatedWithAdress_1">
      <item>MIKUŠIĆ d.o.o., Kobiljačka 26, 10360 Sesvete zastupanog po punomoćniku MARIO MIKUŠIĆ</item>
    </derivirana_varijabla>
  </DomainObject.Predmet.ProtuStrankaListFormatedWithAdress>
  <DomainObject.Predmet.ProtuStrankaListFormatedWithAdressOIB>
    <izvorni_sadrzaj>
      <item>MIKUŠIĆ d.o.o., OIB 88616957287, Kobiljačka 26, 10360 Sesvete zastupanog po punomoćniku MARIO MIKUŠIĆ</item>
    </izvorni_sadrzaj>
    <derivirana_varijabla naziv="DomainObject.Predmet.ProtuStrankaListFormatedWithAdressOIB_1">
      <item>MIKUŠIĆ d.o.o., OIB 88616957287, Kobiljačka 26, 10360 Sesvete zastupanog po punomoćniku MARIO MIKUŠIĆ</item>
    </derivirana_varijabla>
  </DomainObject.Predmet.ProtuStrankaListFormatedWithAdressOIB>
  <DomainObject.Predmet.ProtuStrankaListNazivFormated>
    <izvorni_sadrzaj>
      <item>MIKUŠIĆ d.o.o.</item>
    </izvorni_sadrzaj>
    <derivirana_varijabla naziv="DomainObject.Predmet.ProtuStrankaListNazivFormated_1">
      <item>MIKUŠIĆ d.o.o.</item>
    </derivirana_varijabla>
  </DomainObject.Predmet.ProtuStrankaListNazivFormated>
  <DomainObject.Predmet.ProtuStrankaListNazivFormatedOIB>
    <izvorni_sadrzaj>
      <item>MIKUŠIĆ d.o.o., OIB 88616957287</item>
    </izvorni_sadrzaj>
    <derivirana_varijabla naziv="DomainObject.Predmet.ProtuStrankaListNazivFormatedOIB_1">
      <item>MIKUŠIĆ d.o.o., OIB 88616957287</item>
    </derivirana_varijabla>
  </DomainObject.Predmet.ProtuStrankaListNazivFormatedOIB>
  <DomainObject.Predmet.OstaliListFormated>
    <izvorni_sadrzaj>
      <item>MARIO MIKUŠIĆ punomoćnik sudionika u postupku MIKUŠIĆ d.o.o.</item>
    </izvorni_sadrzaj>
    <derivirana_varijabla naziv="DomainObject.Predmet.OstaliListFormated_1">
      <item>MARIO MIKUŠIĆ punomoćnik sudionika u postupku MIKUŠIĆ d.o.o.</item>
    </derivirana_varijabla>
  </DomainObject.Predmet.OstaliListFormated>
  <DomainObject.Predmet.OstaliListFormatedOIB>
    <izvorni_sadrzaj>
      <item>MARIO MIKUŠIĆ, OIB 87195975677 punomoćnik sudionika u postupku MIKUŠIĆ d.o.o.</item>
    </izvorni_sadrzaj>
    <derivirana_varijabla naziv="DomainObject.Predmet.OstaliListFormatedOIB_1">
      <item>MARIO MIKUŠIĆ, OIB 87195975677 punomoćnik sudionika u postupku MIKUŠIĆ d.o.o.</item>
    </derivirana_varijabla>
  </DomainObject.Predmet.OstaliListFormatedOIB>
  <DomainObject.Predmet.OstaliListFormatedWithAdress>
    <izvorni_sadrzaj>
      <item>MARIO MIKUŠIĆ, KOBILJAČKA 26, 10360 Sesvete punomoćnik sudionika u postupku MIKUŠIĆ d.o.o.</item>
    </izvorni_sadrzaj>
    <derivirana_varijabla naziv="DomainObject.Predmet.OstaliListFormatedWithAdress_1">
      <item>MARIO MIKUŠIĆ, KOBILJAČKA 26, 10360 Sesvete punomoćnik sudionika u postupku MIKUŠIĆ d.o.o.</item>
    </derivirana_varijabla>
  </DomainObject.Predmet.OstaliListFormatedWithAdress>
  <DomainObject.Predmet.OstaliListFormatedWithAdressOIB>
    <izvorni_sadrzaj>
      <item>MARIO MIKUŠIĆ, OIB 87195975677, KOBILJAČKA 26, 10360 Sesvete punomoćnik sudionika u postupku MIKUŠIĆ d.o.o.</item>
    </izvorni_sadrzaj>
    <derivirana_varijabla naziv="DomainObject.Predmet.OstaliListFormatedWithAdressOIB_1">
      <item>MARIO MIKUŠIĆ, OIB 87195975677, KOBILJAČKA 26, 10360 Sesvete punomoćnik sudionika u postupku MIKUŠIĆ d.o.o.</item>
    </derivirana_varijabla>
  </DomainObject.Predmet.OstaliListFormatedWithAdressOIB>
  <DomainObject.Predmet.OstaliListNazivFormated>
    <izvorni_sadrzaj>
      <item>MARIO MIKUŠIĆ</item>
    </izvorni_sadrzaj>
    <derivirana_varijabla naziv="DomainObject.Predmet.OstaliListNazivFormated_1">
      <item>MARIO MIKUŠIĆ</item>
    </derivirana_varijabla>
  </DomainObject.Predmet.OstaliListNazivFormated>
  <DomainObject.Predmet.OstaliListNazivFormatedOIB>
    <izvorni_sadrzaj>
      <item>MARIO MIKUŠIĆ, OIB 87195975677</item>
    </izvorni_sadrzaj>
    <derivirana_varijabla naziv="DomainObject.Predmet.OstaliListNazivFormatedOIB_1">
      <item>MARIO MIKUŠIĆ, OIB 87195975677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MIKUŠIĆ d.o.o.</izvorni_sadrzaj>
    <derivirana_varijabla naziv="DomainObject.Predmet.ProtustrankaIDrugi_1">MIKUŠIĆ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MIKUŠIĆ d.o.o., OIB 88616957287, Kobiljačka 26, 10360 Sesvete</izvorni_sadrzaj>
    <derivirana_varijabla naziv="DomainObject.Predmet.ProtustrankaIDrugiAdressOIB_1">MIKUŠIĆ d.o.o., OIB 88616957287, Kobiljačka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MIKUŠIĆ d.o.o.</item>
      <item>MARIO MIKUŠIĆ</item>
    </izvorni_sadrzaj>
    <derivirana_varijabla naziv="DomainObject.Predmet.SudioniciListNaziv_1">
      <item>FINA Regionalni centar Zagreb</item>
      <item>MIKUŠIĆ d.o.o.</item>
      <item>MARIO MIKUŠIĆ</item>
    </derivirana_varijabla>
  </DomainObject.Predmet.SudioniciListNaziv>
  <DomainObject.Predmet.SudioniciListAdressOIB>
    <izvorni_sadrzaj>
      <item>MIKUŠIĆ d.o.o., OIB 88616957287, Kobiljačka 26,10360 Sesvete</item>
      <item>FINA Regionalni centar Zagreb, OIB 85821130368, Trg svibanjskih žrtava 1995. 1,10000 Zagreb</item>
      <item>MARIO MIKUŠIĆ, OIB 87195975677, KOBILJAČKA 26,10360 Sesvete</item>
    </izvorni_sadrzaj>
    <derivirana_varijabla naziv="DomainObject.Predmet.SudioniciListAdressOIB_1">
      <item>MIKUŠIĆ d.o.o., OIB 88616957287, Kobiljačka 26,10360 Sesvete</item>
      <item>FINA Regionalni centar Zagreb, OIB 85821130368, Trg svibanjskih žrtava 1995. 1,10000 Zagreb</item>
      <item>MARIO MIKUŠIĆ, OIB 87195975677, KOBILJAČKA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88616957287</item>
      <item>, OIB 87195975677</item>
    </izvorni_sadrzaj>
    <derivirana_varijabla naziv="DomainObject.Predmet.SudioniciListNazivOIB_1">
      <item>, OIB 85821130368</item>
      <item>, OIB 88616957287</item>
      <item>, OIB 87195975677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1305</properties:Characters>
  <properties:Lines>44</properties:Lines>
  <properties:Paragraphs>18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2016-01-05T07:32:00Z</cp:lastPrinted>
  <dcterms:modified xmlns:xsi="http://www.w3.org/2001/XMLSchema-instance" xsi:type="dcterms:W3CDTF">2016-01-05T07:32:00Z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