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c8a6" w14:paraId="05ec8a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D598B">
        <w:rPr>
          <w:b/>
          <w:lang w:val="hr-HR"/>
        </w:rPr>
        <w:t>2039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D598B">
        <w:rPr>
          <w:lang w:val="hr-HR"/>
        </w:rPr>
        <w:t>Biljarski klub "MAMMOTH-TROGIR", Kneza Domagoja 4, Mastrinka</w:t>
      </w:r>
      <w:r w:rsidR="000467BE">
        <w:rPr>
          <w:lang w:val="hr-HR"/>
        </w:rPr>
        <w:t xml:space="preserve">, OIB: </w:t>
      </w:r>
      <w:r w:rsidR="008D598B">
        <w:rPr>
          <w:lang w:val="hr-HR"/>
        </w:rPr>
        <w:t>15209072211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D16DBC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D598B">
        <w:rPr>
          <w:lang w:val="hr-HR"/>
        </w:rPr>
        <w:t>Biljarski klub "MAMMOTH-TROGIR", Kneza Domagoja 4, Mastrinka, OIB: 15209072211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D598B">
        <w:rPr>
          <w:lang w:val="hr-HR"/>
        </w:rPr>
        <w:t>4.274,80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16DBC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D16DBC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B75A1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8D598B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16D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5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75A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75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75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St-2039/2015</izvorni_sadrzaj>
    <derivirana_varijabla naziv="DomainObject.Predmet.OznakaBroj_1">St-2039/2015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Biljarski klub "MAMMOTH-TROGIR"</izvorni_sadrzaj>
    <derivirana_varijabla naziv="DomainObject.Predmet.ProtustrankaFormated_1">  Biljarski klub "MAMMOTH-TROGIR"</derivirana_varijabla>
  </DomainObject.Predmet.ProtustrankaFormated>
  <DomainObject.Predmet.ProtustrankaFormatedOIB>
    <izvorni_sadrzaj>  Biljarski klub "MAMMOTH-TROGIR", OIB 15209072211</izvorni_sadrzaj>
    <derivirana_varijabla naziv="DomainObject.Predmet.ProtustrankaFormatedOIB_1">  Biljarski klub "MAMMOTH-TROGIR", OIB 15209072211</derivirana_varijabla>
  </DomainObject.Predmet.ProtustrankaFormatedOIB>
  <DomainObject.Predmet.ProtustrankaFormatedWithAdress>
    <izvorni_sadrzaj> Biljarski klub "MAMMOTH-TROGIR", Kneza Domagoja 4, 21220 Mastrinka</izvorni_sadrzaj>
    <derivirana_varijabla naziv="DomainObject.Predmet.ProtustrankaFormatedWithAdress_1"> Biljarski klub "MAMMOTH-TROGIR", Kneza Domagoja 4, 21220 Mastrinka</derivirana_varijabla>
  </DomainObject.Predmet.ProtustrankaFormatedWithAdress>
  <DomainObject.Predmet.ProtustrankaFormatedWithAdressOIB>
    <izvorni_sadrzaj> Biljarski klub "MAMMOTH-TROGIR", OIB 15209072211, Kneza Domagoja 4, 21220 Mastrinka</izvorni_sadrzaj>
    <derivirana_varijabla naziv="DomainObject.Predmet.ProtustrankaFormatedWithAdressOIB_1"> Biljarski klub "MAMMOTH-TROGIR", OIB 15209072211, Kneza Domagoja 4, 21220 Mastrinka</derivirana_varijabla>
  </DomainObject.Predmet.ProtustrankaFormatedWithAdressOIB>
  <DomainObject.Predmet.ProtustrankaWithAdress>
    <izvorni_sadrzaj>Biljarski klub "MAMMOTH-TROGIR" Kneza Domagoja 4, 21220 Mastrinka</izvorni_sadrzaj>
    <derivirana_varijabla naziv="DomainObject.Predmet.ProtustrankaWithAdress_1">Biljarski klub "MAMMOTH-TROGIR" Kneza Domagoja 4, 21220 Mastrinka</derivirana_varijabla>
  </DomainObject.Predmet.ProtustrankaWithAdress>
  <DomainObject.Predmet.ProtustrankaWithAdressOIB>
    <izvorni_sadrzaj>Biljarski klub "MAMMOTH-TROGIR", OIB 15209072211, Kneza Domagoja 4, 21220 Mastrinka</izvorni_sadrzaj>
    <derivirana_varijabla naziv="DomainObject.Predmet.ProtustrankaWithAdressOIB_1">Biljarski klub "MAMMOTH-TROGIR", OIB 15209072211, Kneza Domagoja 4, 21220 Mastrinka</derivirana_varijabla>
  </DomainObject.Predmet.ProtustrankaWithAdressOIB>
  <DomainObject.Predmet.ProtustrankaNazivFormated>
    <izvorni_sadrzaj>Biljarski klub "MAMMOTH-TROGIR"</izvorni_sadrzaj>
    <derivirana_varijabla naziv="DomainObject.Predmet.ProtustrankaNazivFormated_1">Biljarski klub "MAMMOTH-TROGIR"</derivirana_varijabla>
  </DomainObject.Predmet.ProtustrankaNazivFormated>
  <DomainObject.Predmet.ProtustrankaNazivFormatedOIB>
    <izvorni_sadrzaj>Biljarski klub "MAMMOTH-TROGIR", OIB 15209072211</izvorni_sadrzaj>
    <derivirana_varijabla naziv="DomainObject.Predmet.ProtustrankaNazivFormatedOIB_1">Biljarski klub "MAMMOTH-TROGIR", OIB 15209072211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4274.80</izvorni_sadrzaj>
    <derivirana_varijabla naziv="DomainObject.Predmet.TrenutnaVrijednost_1">4274.80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Biljarski klub "MAMMOTH-TROGIR"</item>
    </izvorni_sadrzaj>
    <derivirana_varijabla naziv="DomainObject.Predmet.ProtuStrankaListFormated_1">
      <item>Biljarski klub "MAMMOTH-TROGIR"</item>
    </derivirana_varijabla>
  </DomainObject.Predmet.ProtuStrankaListFormated>
  <DomainObject.Predmet.ProtuStrankaListFormatedOIB>
    <izvorni_sadrzaj>
      <item>Biljarski klub "MAMMOTH-TROGIR", OIB 15209072211</item>
    </izvorni_sadrzaj>
    <derivirana_varijabla naziv="DomainObject.Predmet.ProtuStrankaListFormatedOIB_1">
      <item>Biljarski klub "MAMMOTH-TROGIR", OIB 15209072211</item>
    </derivirana_varijabla>
  </DomainObject.Predmet.ProtuStrankaListFormatedOIB>
  <DomainObject.Predmet.ProtuStrankaListFormatedWithAdress>
    <izvorni_sadrzaj>
      <item>Biljarski klub "MAMMOTH-TROGIR", Kneza Domagoja 4, 21220 Mastrinka</item>
    </izvorni_sadrzaj>
    <derivirana_varijabla naziv="DomainObject.Predmet.ProtuStrankaListFormatedWithAdress_1">
      <item>Biljarski klub "MAMMOTH-TROGIR", Kneza Domagoja 4, 21220 Mastrinka</item>
    </derivirana_varijabla>
  </DomainObject.Predmet.ProtuStrankaListFormatedWithAdress>
  <DomainObject.Predmet.ProtuStrankaListFormatedWithAdressOIB>
    <izvorni_sadrzaj>
      <item>Biljarski klub "MAMMOTH-TROGIR", OIB 15209072211, Kneza Domagoja 4, 21220 Mastrinka</item>
    </izvorni_sadrzaj>
    <derivirana_varijabla naziv="DomainObject.Predmet.ProtuStrankaListFormatedWithAdressOIB_1">
      <item>Biljarski klub "MAMMOTH-TROGIR", OIB 15209072211, Kneza Domagoja 4, 21220 Mastrinka</item>
    </derivirana_varijabla>
  </DomainObject.Predmet.ProtuStrankaListFormatedWithAdressOIB>
  <DomainObject.Predmet.ProtuStrankaListNazivFormated>
    <izvorni_sadrzaj>
      <item>Biljarski klub "MAMMOTH-TROGIR"</item>
    </izvorni_sadrzaj>
    <derivirana_varijabla naziv="DomainObject.Predmet.ProtuStrankaListNazivFormated_1">
      <item>Biljarski klub "MAMMOTH-TROGIR"</item>
    </derivirana_varijabla>
  </DomainObject.Predmet.ProtuStrankaListNazivFormated>
  <DomainObject.Predmet.ProtuStrankaListNazivFormatedOIB>
    <izvorni_sadrzaj>
      <item>Biljarski klub "MAMMOTH-TROGIR", OIB 15209072211</item>
    </izvorni_sadrzaj>
    <derivirana_varijabla naziv="DomainObject.Predmet.ProtuStrankaListNazivFormatedOIB_1">
      <item>Biljarski klub "MAMMOTH-TROGIR", OIB 15209072211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Biljarski klub "MAMMOTH-TROGIR"</izvorni_sadrzaj>
    <derivirana_varijabla naziv="DomainObject.Predmet.ProtustrankaIDrugi_1">Biljarski klub "MAMMOTH-TROGIR"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Biljarski klub "MAMMOTH-TROGIR", OIB 15209072211, Kneza Domagoja 4, 21220 Mastrinka</izvorni_sadrzaj>
    <derivirana_varijabla naziv="DomainObject.Predmet.ProtustrankaIDrugiAdressOIB_1">Biljarski klub "MAMMOTH-TROGIR", OIB 15209072211, Kneza Domagoja 4, 21220 Mastrinka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Biljarski klub "MAMMOTH-TROGIR"</item>
      <item>FINANCIJSKA AGENCIJA, RC SPLIT</item>
    </izvorni_sadrzaj>
    <derivirana_varijabla naziv="DomainObject.Predmet.SudioniciListNaziv_1">
      <item>Biljarski klub "MAMMOTH-TROGIR"</item>
      <item>FINANCIJSKA AGENCIJA, RC SPLIT</item>
    </derivirana_varijabla>
  </DomainObject.Predmet.SudioniciListNaziv>
  <DomainObject.Predmet.SudioniciListAdressOIB>
    <izvorni_sadrzaj>
      <item>Biljarski klub "MAMMOTH-TROGIR", OIB 15209072211, Kneza Domagoja 4,21220 Mastrinka</item>
      <item>FINANCIJSKA AGENCIJA, RC SPLIT, OIB 85821130368, Mažuranićevo šetalište 24 b,21000 Split</item>
    </izvorni_sadrzaj>
    <derivirana_varijabla naziv="DomainObject.Predmet.SudioniciListAdressOIB_1">
      <item>Biljarski klub "MAMMOTH-TROGIR", OIB 15209072211, Kneza Domagoja 4,21220 Mastrinka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15209072211</item>
      <item>, OIB 85821130368</item>
    </izvorni_sadrzaj>
    <derivirana_varijabla naziv="DomainObject.Predmet.SudioniciListNazivOIB_1">
      <item>, OIB 15209072211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3A0DAC-2513-4FF1-B8BD-A093DD407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1769</properties:Characters>
  <properties:Lines>50</properties:Lines>
  <properties:Paragraphs>16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2016-02-01T10:44:00Z</cp:lastPrinted>
  <dcterms:modified xmlns:xsi="http://www.w3.org/2001/XMLSchema-instance" xsi:type="dcterms:W3CDTF">2016-02-01T10:44:00Z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