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5e92" w14:paraId="45c5e92" w:rsidRDefault="00E162DE" w:rsidP="00910611" w:rsidR="00E162D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62DE" w:rsidP="00910611" w:rsidR="00E162DE">
      <w:r>
        <w:rPr>
          <w:rFonts w:eastAsia="MS Mincho"/>
        </w:rPr>
        <w:t>REPUBLIKA HRVATSKA</w:t>
      </w:r>
    </w:p>
    <w:p w:rsidRDefault="00E162DE" w:rsidP="00910611" w:rsidR="00E162DE">
      <w:r>
        <w:rPr>
          <w:rFonts w:eastAsia="MS Mincho"/>
        </w:rPr>
        <w:t>TRGOVAČKI SUD U RIJECI</w:t>
      </w:r>
    </w:p>
    <w:p w:rsidRDefault="00E162DE" w:rsidR="00E162D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162DE" w:rsidP="00910611" w:rsidR="00E162DE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3B2BB1">
        <w:t>686</w:t>
      </w:r>
      <w:r w:rsidR="00B416A5">
        <w:t>/15, temeljem odredbe čl.430. Stečajnog zakona (NN 71/15), dana</w:t>
      </w:r>
      <w:r w:rsidR="00446F8B">
        <w:t xml:space="preserve"> </w:t>
      </w:r>
      <w:r w:rsidR="003B2BB1">
        <w:t>23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3B2BB1">
        <w:rPr>
          <w:b/>
          <w:bCs/>
        </w:rPr>
        <w:t>DRUŠTVO PRIJATELJA HRVATSKA – JAPAN Rijeka, Ivana Milčetića 16, OIB 73113375871</w:t>
      </w:r>
      <w:r w:rsidR="00912BFB">
        <w:rPr>
          <w:b/>
          <w:bCs/>
        </w:rPr>
        <w:t>;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F072B">
        <w:t>01</w:t>
      </w:r>
      <w:r w:rsidR="00446F8B">
        <w:t xml:space="preserve">. rujna </w:t>
      </w:r>
      <w:r>
        <w:t xml:space="preserve">2015. godine iznosi </w:t>
      </w:r>
      <w:r w:rsidR="003B2BB1">
        <w:rPr>
          <w:b/>
        </w:rPr>
        <w:t>7.525,61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B2BB1">
        <w:t>23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162DE">
        <w:rPr>
          <w:sz w:val="20"/>
          <w:szCs w:val="20"/>
        </w:rPr>
        <w:t>23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62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3B2BB1">
      <w:t>686</w:t>
    </w:r>
    <w:r w:rsidR="00750ABE">
      <w:t>/15-</w:t>
    </w:r>
    <w:r w:rsidR="00B30CB4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2BB1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0CB4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162DE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736F0"/>
    <w:rsid w:val="00E82BCC"/>
    <w:rsid w:val="00E90954"/>
    <w:rsid w:val="00E940D1"/>
    <w:rsid w:val="00EA4F3F"/>
    <w:rsid w:val="00EB1E37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6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2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2D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2D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2D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6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2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2D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2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2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St-686/2015</izvorni_sadrzaj>
    <derivirana_varijabla naziv="DomainObject.Predmet.OznakaBroj_1">St-686/2015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PRIJATELJA HRVATSKA - JAPAN Rijeka</izvorni_sadrzaj>
    <derivirana_varijabla naziv="DomainObject.Predmet.ProtustrankaFormated_1">  DRUŠTVO PRIJATELJA HRVATSKA - JAPAN Rijeka</derivirana_varijabla>
  </DomainObject.Predmet.ProtustrankaFormated>
  <DomainObject.Predmet.ProtustrankaFormatedOIB>
    <izvorni_sadrzaj>  DRUŠTVO PRIJATELJA HRVATSKA - JAPAN Rijeka, OIB 73113375871</izvorni_sadrzaj>
    <derivirana_varijabla naziv="DomainObject.Predmet.ProtustrankaFormatedOIB_1">  DRUŠTVO PRIJATELJA HRVATSKA - JAPAN Rijeka, OIB 73113375871</derivirana_varijabla>
  </DomainObject.Predmet.ProtustrankaFormatedOIB>
  <DomainObject.Predmet.ProtustrankaFormatedWithAdress>
    <izvorni_sadrzaj> DRUŠTVO PRIJATELJA HRVATSKA - JAPAN Rijeka, Viktora Cara  Emina  5, 51000 Rijeka</izvorni_sadrzaj>
    <derivirana_varijabla naziv="DomainObject.Predmet.ProtustrankaFormatedWithAdress_1"> DRUŠTVO PRIJATELJA HRVATSKA - JAPAN Rijeka, Viktora Cara  Emina  5, 51000 Rijeka</derivirana_varijabla>
  </DomainObject.Predmet.ProtustrankaFormatedWithAdress>
  <DomainObject.Predmet.ProtustrankaFormatedWithAdressOIB>
    <izvorni_sadrzaj> DRUŠTVO PRIJATELJA HRVATSKA - JAPAN Rijeka, OIB 73113375871, Viktora Cara  Emina  5, 51000 Rijeka</izvorni_sadrzaj>
    <derivirana_varijabla naziv="DomainObject.Predmet.ProtustrankaFormatedWithAdressOIB_1"> DRUŠTVO PRIJATELJA HRVATSKA - JAPAN Rijeka, OIB 73113375871, Viktora Cara  Emina  5, 51000 Rijeka</derivirana_varijabla>
  </DomainObject.Predmet.ProtustrankaFormatedWithAdressOIB>
  <DomainObject.Predmet.ProtustrankaWithAdress>
    <izvorni_sadrzaj>DRUŠTVO PRIJATELJA HRVATSKA - JAPAN Rijeka Viktora Cara  Emina  5, 51000 Rijeka</izvorni_sadrzaj>
    <derivirana_varijabla naziv="DomainObject.Predmet.ProtustrankaWithAdress_1">DRUŠTVO PRIJATELJA HRVATSKA - JAPAN Rijeka Viktora Cara  Emina  5, 51000 Rijeka</derivirana_varijabla>
  </DomainObject.Predmet.ProtustrankaWithAdress>
  <DomainObject.Predmet.ProtustrankaWithAdressOIB>
    <izvorni_sadrzaj>DRUŠTVO PRIJATELJA HRVATSKA - JAPAN Rijeka, OIB 73113375871, Viktora Cara  Emina  5, 51000 Rijeka</izvorni_sadrzaj>
    <derivirana_varijabla naziv="DomainObject.Predmet.ProtustrankaWithAdressOIB_1">DRUŠTVO PRIJATELJA HRVATSKA - JAPAN Rijeka, OIB 73113375871, Viktora Cara  Emina  5, 51000 Rijeka</derivirana_varijabla>
  </DomainObject.Predmet.ProtustrankaWithAdressOIB>
  <DomainObject.Predmet.ProtustrankaNazivFormated>
    <izvorni_sadrzaj>DRUŠTVO PRIJATELJA HRVATSKA - JAPAN Rijeka</izvorni_sadrzaj>
    <derivirana_varijabla naziv="DomainObject.Predmet.ProtustrankaNazivFormated_1">DRUŠTVO PRIJATELJA HRVATSKA - JAPAN Rijeka</derivirana_varijabla>
  </DomainObject.Predmet.ProtustrankaNazivFormated>
  <DomainObject.Predmet.ProtustrankaNazivFormatedOIB>
    <izvorni_sadrzaj>DRUŠTVO PRIJATELJA HRVATSKA - JAPAN Rijeka, OIB 73113375871</izvorni_sadrzaj>
    <derivirana_varijabla naziv="DomainObject.Predmet.ProtustrankaNazivFormatedOIB_1">DRUŠTVO PRIJATELJA HRVATSKA - JAPAN Rijeka, OIB 73113375871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DRUŠTVO PRIJATELJA HRVATSKA - JAPAN Rijeka</item>
    </izvorni_sadrzaj>
    <derivirana_varijabla naziv="DomainObject.Predmet.ProtuStrankaListFormated_1">
      <item>DRUŠTVO PRIJATELJA HRVATSKA - JAPAN Rijeka</item>
    </derivirana_varijabla>
  </DomainObject.Predmet.ProtuStrankaListFormated>
  <DomainObject.Predmet.ProtuStrankaListFormatedOIB>
    <izvorni_sadrzaj>
      <item>DRUŠTVO PRIJATELJA HRVATSKA - JAPAN Rijeka, OIB 73113375871</item>
    </izvorni_sadrzaj>
    <derivirana_varijabla naziv="DomainObject.Predmet.ProtuStrankaListFormatedOIB_1">
      <item>DRUŠTVO PRIJATELJA HRVATSKA - JAPAN Rijeka, OIB 73113375871</item>
    </derivirana_varijabla>
  </DomainObject.Predmet.ProtuStrankaListFormatedOIB>
  <DomainObject.Predmet.ProtuStrankaListFormatedWithAdress>
    <izvorni_sadrzaj>
      <item>DRUŠTVO PRIJATELJA HRVATSKA - JAPAN Rijeka, Viktora Cara  Emina  5, 51000 Rijeka</item>
    </izvorni_sadrzaj>
    <derivirana_varijabla naziv="DomainObject.Predmet.ProtuStrankaListFormatedWithAdress_1">
      <item>DRUŠTVO PRIJATELJA HRVATSKA - JAPAN Rijeka, Viktora Cara  Emina  5, 51000 Rijeka</item>
    </derivirana_varijabla>
  </DomainObject.Predmet.ProtuStrankaListFormatedWithAdress>
  <DomainObject.Predmet.ProtuStrankaListFormatedWithAdressOIB>
    <izvorni_sadrzaj>
      <item>DRUŠTVO PRIJATELJA HRVATSKA - JAPAN Rijeka, OIB 73113375871, Viktora Cara  Emina  5, 51000 Rijeka</item>
    </izvorni_sadrzaj>
    <derivirana_varijabla naziv="DomainObject.Predmet.ProtuStrankaListFormatedWithAdressOIB_1">
      <item>DRUŠTVO PRIJATELJA HRVATSKA - JAPAN Rijeka, OIB 73113375871, Viktora Cara  Emina  5, 51000 Rijeka</item>
    </derivirana_varijabla>
  </DomainObject.Predmet.ProtuStrankaListFormatedWithAdressOIB>
  <DomainObject.Predmet.ProtuStrankaListNazivFormated>
    <izvorni_sadrzaj>
      <item>DRUŠTVO PRIJATELJA HRVATSKA - JAPAN Rijeka</item>
    </izvorni_sadrzaj>
    <derivirana_varijabla naziv="DomainObject.Predmet.ProtuStrankaListNazivFormated_1">
      <item>DRUŠTVO PRIJATELJA HRVATSKA - JAPAN Rijeka</item>
    </derivirana_varijabla>
  </DomainObject.Predmet.ProtuStrankaListNazivFormated>
  <DomainObject.Predmet.ProtuStrankaListNazivFormatedOIB>
    <izvorni_sadrzaj>
      <item>DRUŠTVO PRIJATELJA HRVATSKA - JAPAN Rijeka, OIB 73113375871</item>
    </izvorni_sadrzaj>
    <derivirana_varijabla naziv="DomainObject.Predmet.ProtuStrankaListNazivFormatedOIB_1">
      <item>DRUŠTVO PRIJATELJA HRVATSKA - JAPAN Rijeka, OIB 73113375871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DRUŠTVO PRIJATELJA HRVATSKA - JAPAN Rijeka</izvorni_sadrzaj>
    <derivirana_varijabla naziv="DomainObject.Predmet.ProtustrankaIDrugi_1">DRUŠTVO PRIJATELJA HRVATSKA - JAPAN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DRUŠTVO PRIJATELJA HRVATSKA - JAPAN Rijeka, OIB 73113375871, Viktora Cara  Emina  5, 51000 Rijeka</izvorni_sadrzaj>
    <derivirana_varijabla naziv="DomainObject.Predmet.ProtustrankaIDrugiAdressOIB_1">DRUŠTVO PRIJATELJA HRVATSKA - JAPAN Rijeka, OIB 73113375871, Viktora Cara  Emina 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DRUŠTVO PRIJATELJA HRVATSKA - JAPAN Rijeka</item>
    </izvorni_sadrzaj>
    <derivirana_varijabla naziv="DomainObject.Predmet.SudioniciListNaziv_1">
      <item>FINA Rijeka</item>
      <item>DRUŠTVO PRIJATELJA HRVATSKA - JAPAN Rijeka</item>
    </derivirana_varijabla>
  </DomainObject.Predmet.SudioniciListNaziv>
  <DomainObject.Predmet.SudioniciListAdressOIB>
    <izvorni_sadrzaj>
      <item>FINA Rijeka, OIB 85821130368, Frana Kurelca 8,51000 Rijeka</item>
      <item>DRUŠTVO PRIJATELJA HRVATSKA - JAPAN Rijeka, OIB 73113375871, Viktora Cara  Emina  5,51000 Rijeka</item>
    </izvorni_sadrzaj>
    <derivirana_varijabla naziv="DomainObject.Predmet.SudioniciListAdressOIB_1">
      <item>FINA Rijeka, OIB 85821130368, Frana Kurelca 8,51000 Rijeka</item>
      <item>DRUŠTVO PRIJATELJA HRVATSKA - JAPAN Rijeka, OIB 73113375871, Viktora Cara  Emina 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73113375871</item>
    </izvorni_sadrzaj>
    <derivirana_varijabla naziv="DomainObject.Predmet.SudioniciListNazivOIB_1">
      <item>, OIB 85821130368</item>
      <item>, OIB 73113375871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3E67FA-6E24-45A6-BA44-61FA5A28AC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1408</properties:Characters>
  <properties:Lines>59</properties:Lines>
  <properties:Paragraphs>23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2015-12-23T09:58:00Z</cp:lastPrinted>
  <dcterms:modified xmlns:xsi="http://www.w3.org/2001/XMLSchema-instance" xsi:type="dcterms:W3CDTF">2015-12-23T09:59:00Z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