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4ebb" w14:paraId="6014ebb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0D366D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741B5F">
        <w:t>ROBERT-TURIST j.d.o.o., Donja Vala 179, Drvenik, OIB: 08809704300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D366D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741B5F">
        <w:t>ROBERT-TURIST j.d.o.o., Donja Vala 179, Drvenik, OIB: 08809704300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741B5F">
        <w:t>09. studenog</w:t>
      </w:r>
      <w:r>
        <w:t xml:space="preserve"> 2015. godine zahtjev za provedbu skraće</w:t>
      </w:r>
      <w:r w:rsidR="00617B22">
        <w:t xml:space="preserve">nog stečajnog postupka nad </w:t>
      </w:r>
      <w:r w:rsidR="00741B5F">
        <w:t>ROBERT-TURIST j.d.o.o., Donja Vala 179, Drvenik, OIB: 08809704300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741B5F">
        <w:t>574</w:t>
      </w:r>
      <w:r>
        <w:t xml:space="preserve"> dana, u ukupnom iznosu od </w:t>
      </w:r>
      <w:r w:rsidR="00741B5F">
        <w:t>815.311,71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023F59">
        <w:t>31</w:t>
      </w:r>
      <w:r w:rsidR="001E64F8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741B5F">
        <w:t>ROBERT-TURIST j.d.o.o., Donja Vala 179, Drvenik, OIB: 08809704300</w:t>
      </w:r>
      <w:r w:rsidR="00DF7F3B">
        <w:t xml:space="preserve"> </w:t>
      </w:r>
      <w:r w:rsidR="00CA6996">
        <w:t xml:space="preserve"> </w:t>
      </w:r>
      <w:r w:rsidR="00A466AA" w:rsidRPr="00E300CF">
        <w:t xml:space="preserve">na dan </w:t>
      </w:r>
      <w:r w:rsidR="00023F59">
        <w:t>23</w:t>
      </w:r>
      <w:r w:rsidR="001E64F8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741B5F">
        <w:lastRenderedPageBreak/>
        <w:t>175.072,70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023F59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023F59">
        <w:t>2014</w:t>
      </w:r>
      <w:r>
        <w:t>. godinu</w:t>
      </w:r>
      <w:r w:rsidR="00023F59">
        <w:t xml:space="preserve">. </w:t>
      </w:r>
    </w:p>
    <w:p w:rsidRDefault="00A466AA" w:rsidP="00023F59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0D366D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741B5F">
        <w:t>64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EA7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741B5F">
          <w:t>1917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741B5F">
      <w:t>1917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23F59"/>
    <w:rsid w:val="00066650"/>
    <w:rsid w:val="0008278A"/>
    <w:rsid w:val="00085E7C"/>
    <w:rsid w:val="000B4D96"/>
    <w:rsid w:val="000C4E7C"/>
    <w:rsid w:val="000D366D"/>
    <w:rsid w:val="001E64F8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41B5F"/>
    <w:rsid w:val="007537B5"/>
    <w:rsid w:val="00787737"/>
    <w:rsid w:val="007F7A84"/>
    <w:rsid w:val="00814EDB"/>
    <w:rsid w:val="00815142"/>
    <w:rsid w:val="00853B3E"/>
    <w:rsid w:val="00910842"/>
    <w:rsid w:val="00952EA7"/>
    <w:rsid w:val="00981D37"/>
    <w:rsid w:val="009A6D7D"/>
    <w:rsid w:val="009D1566"/>
    <w:rsid w:val="00A466AA"/>
    <w:rsid w:val="00A51DE9"/>
    <w:rsid w:val="00A530EA"/>
    <w:rsid w:val="00A70E46"/>
    <w:rsid w:val="00B7506F"/>
    <w:rsid w:val="00CA6996"/>
    <w:rsid w:val="00CC537F"/>
    <w:rsid w:val="00DD0D50"/>
    <w:rsid w:val="00DF5881"/>
    <w:rsid w:val="00DF7F3B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D366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5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D366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52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St-1917/2015</izvorni_sadrzaj>
    <derivirana_varijabla naziv="DomainObject.Predmet.OznakaBroj_1">St-1917/2015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ROBERT-TURIST turistička agencija, jednostavno društvo s ograničenom odgovornošću za turizam i ugostiteljstvo</izvorni_sadrzaj>
    <derivirana_varijabla naziv="DomainObject.Predmet.ProtustrankaFormated_1">  ROBERT-TURIST turistička agencija, jednostavno društvo s ograničenom odgovornošću za turizam i ugostiteljstvo</derivirana_varijabla>
  </DomainObject.Predmet.ProtustrankaFormated>
  <DomainObject.Predmet.ProtustrankaFormatedOIB>
    <izvorni_sadrzaj>  ROBERT-TURIST turistička agencija, jednostavno društvo s ograničenom odgovornošću za turizam i ugostiteljstvo, OIB 08809704300</izvorni_sadrzaj>
    <derivirana_varijabla naziv="DomainObject.Predmet.ProtustrankaFormatedOIB_1">  ROBERT-TURIST turistička agencija, jednostavno društvo s ograničenom odgovornošću za turizam i ugostiteljstvo, OIB 08809704300</derivirana_varijabla>
  </DomainObject.Predmet.ProtustrankaFormatedOIB>
  <DomainObject.Predmet.ProtustrankaFormatedWithAdress>
    <izvorni_sadrzaj> ROBERT-TURIST turistička agencija, jednostavno društvo s ograničenom odgovornošću za turizam i ugostiteljstvo, Donja Vala 179, 21333 Drvenik</izvorni_sadrzaj>
    <derivirana_varijabla naziv="DomainObject.Predmet.ProtustrankaFormatedWithAdress_1"> ROBERT-TURIST turistička agencija, jednostavno društvo s ograničenom odgovornošću za turizam i ugostiteljstvo, Donja Vala 179, 21333 Drvenik</derivirana_varijabla>
  </DomainObject.Predmet.ProtustrankaFormatedWithAdress>
  <DomainObject.Predmet.ProtustrankaFormatedWithAdressOIB>
    <izvorni_sadrzaj> ROBERT-TURIST turistička agencija, jednostavno društvo s ograničenom odgovornošću za turizam i ugostiteljstvo, OIB 08809704300, Donja Vala 179, 21333 Drvenik</izvorni_sadrzaj>
    <derivirana_varijabla naziv="DomainObject.Predmet.ProtustrankaFormatedWithAdressOIB_1"> ROBERT-TURIST turistička agencija, jednostavno društvo s ograničenom odgovornošću za turizam i ugostiteljstvo, OIB 08809704300, Donja Vala 179, 21333 Drvenik</derivirana_varijabla>
  </DomainObject.Predmet.ProtustrankaFormatedWithAdressOIB>
  <DomainObject.Predmet.ProtustrankaWithAdress>
    <izvorni_sadrzaj>ROBERT-TURIST turistička agencija, jednostavno društvo s ograničenom odgovornošću za turizam i ugostiteljstvo Donja Vala 179, 21333 Drvenik</izvorni_sadrzaj>
    <derivirana_varijabla naziv="DomainObject.Predmet.ProtustrankaWithAdress_1">ROBERT-TURIST turistička agencija, jednostavno društvo s ograničenom odgovornošću za turizam i ugostiteljstvo Donja Vala 179, 21333 Drvenik</derivirana_varijabla>
  </DomainObject.Predmet.ProtustrankaWithAdress>
  <DomainObject.Predmet.ProtustrankaWithAdressOIB>
    <izvorni_sadrzaj>ROBERT-TURIST turistička agencija, jednostavno društvo s ograničenom odgovornošću za turizam i ugostiteljstvo, OIB 08809704300, Donja Vala 179, 21333 Drvenik</izvorni_sadrzaj>
    <derivirana_varijabla naziv="DomainObject.Predmet.ProtustrankaWithAdressOIB_1">ROBERT-TURIST turistička agencija, jednostavno društvo s ograničenom odgovornošću za turizam i ugostiteljstvo, OIB 08809704300, Donja Vala 179, 21333 Drvenik</derivirana_varijabla>
  </DomainObject.Predmet.ProtustrankaWithAdressOIB>
  <DomainObject.Predmet.ProtustrankaNazivFormated>
    <izvorni_sadrzaj>ROBERT-TURIST turistička agencija, jednostavno društvo s ograničenom odgovornošću za turizam i ugostiteljstvo</izvorni_sadrzaj>
    <derivirana_varijabla naziv="DomainObject.Predmet.ProtustrankaNazivFormated_1">ROBERT-TURIST turistička agencija, jednostavno društvo s ograničenom odgovornošću za turizam i ugostiteljstvo</derivirana_varijabla>
  </DomainObject.Predmet.ProtustrankaNazivFormated>
  <DomainObject.Predmet.ProtustrankaNazivFormatedOIB>
    <izvorni_sadrzaj>ROBERT-TURIST turistička agencija, jednostavno društvo s ograničenom odgovornošću za turizam i ugostiteljstvo, OIB 08809704300</izvorni_sadrzaj>
    <derivirana_varijabla naziv="DomainObject.Predmet.ProtustrankaNazivFormatedOIB_1">ROBERT-TURIST turistička agencija, jednostavno društvo s ograničenom odgovornošću za turizam i ugostiteljstvo, OIB 08809704300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815311.71</izvorni_sadrzaj>
    <derivirana_varijabla naziv="DomainObject.Predmet.TrenutnaVrijednost_1">815311.71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ROBERT-TURIST turistička agencija, jednostavno društvo s ograničenom odgovornošću za turizam i ugostiteljstvo</item>
    </izvorni_sadrzaj>
    <derivirana_varijabla naziv="DomainObject.Predmet.ProtuStrankaListFormated_1">
      <item>ROBERT-TURIST turistička agencija, jednostavno društvo s ograničenom odgovornošću za turizam i ugostiteljstvo</item>
    </derivirana_varijabla>
  </DomainObject.Predmet.ProtuStrankaListFormated>
  <DomainObject.Predmet.ProtuStrankaListFormatedOIB>
    <izvorni_sadrzaj>
      <item>ROBERT-TURIST turistička agencija, jednostavno društvo s ograničenom odgovornošću za turizam i ugostiteljstvo, OIB 08809704300</item>
    </izvorni_sadrzaj>
    <derivirana_varijabla naziv="DomainObject.Predmet.ProtuStrankaListFormatedOIB_1">
      <item>ROBERT-TURIST turistička agencija, jednostavno društvo s ograničenom odgovornošću za turizam i ugostiteljstvo, OIB 08809704300</item>
    </derivirana_varijabla>
  </DomainObject.Predmet.ProtuStrankaListFormatedOIB>
  <DomainObject.Predmet.ProtuStrankaListFormatedWithAdress>
    <izvorni_sadrzaj>
      <item>ROBERT-TURIST turistička agencija, jednostavno društvo s ograničenom odgovornošću za turizam i ugostiteljstvo, Donja Vala 179, 21333 Drvenik</item>
    </izvorni_sadrzaj>
    <derivirana_varijabla naziv="DomainObject.Predmet.ProtuStrankaListFormatedWithAdress_1">
      <item>ROBERT-TURIST turistička agencija, jednostavno društvo s ograničenom odgovornošću za turizam i ugostiteljstvo, Donja Vala 179, 21333 Drvenik</item>
    </derivirana_varijabla>
  </DomainObject.Predmet.ProtuStrankaListFormatedWithAdress>
  <DomainObject.Predmet.ProtuStrankaListFormatedWithAdressOIB>
    <izvorni_sadrzaj>
      <item>ROBERT-TURIST turistička agencija, jednostavno društvo s ograničenom odgovornošću za turizam i ugostiteljstvo, OIB 08809704300, Donja Vala 179, 21333 Drvenik</item>
    </izvorni_sadrzaj>
    <derivirana_varijabla naziv="DomainObject.Predmet.ProtuStrankaListFormatedWithAdressOIB_1">
      <item>ROBERT-TURIST turistička agencija, jednostavno društvo s ograničenom odgovornošću za turizam i ugostiteljstvo, OIB 08809704300, Donja Vala 179, 21333 Drvenik</item>
    </derivirana_varijabla>
  </DomainObject.Predmet.ProtuStrankaListFormatedWithAdressOIB>
  <DomainObject.Predmet.ProtuStrankaListNazivFormated>
    <izvorni_sadrzaj>
      <item>ROBERT-TURIST turistička agencija, jednostavno društvo s ograničenom odgovornošću za turizam i ugostiteljstvo</item>
    </izvorni_sadrzaj>
    <derivirana_varijabla naziv="DomainObject.Predmet.ProtuStrankaListNazivFormated_1">
      <item>ROBERT-TURIST turistička agencija, jednostavno društvo s ograničenom odgovornošću za turizam i ugostiteljstvo</item>
    </derivirana_varijabla>
  </DomainObject.Predmet.ProtuStrankaListNazivFormated>
  <DomainObject.Predmet.ProtuStrankaListNazivFormatedOIB>
    <izvorni_sadrzaj>
      <item>ROBERT-TURIST turistička agencija, jednostavno društvo s ograničenom odgovornošću za turizam i ugostiteljstvo, OIB 08809704300</item>
    </izvorni_sadrzaj>
    <derivirana_varijabla naziv="DomainObject.Predmet.ProtuStrankaListNazivFormatedOIB_1">
      <item>ROBERT-TURIST turistička agencija, jednostavno društvo s ograničenom odgovornošću za turizam i ugostiteljstvo, OIB 08809704300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ROBERT-TURIST turistička agencija, jednostavno društvo s ograničenom odgovornošću za turizam i ugostiteljstvo</izvorni_sadrzaj>
    <derivirana_varijabla naziv="DomainObject.Predmet.ProtustrankaIDrugi_1">ROBERT-TURIST turistička agencija, jednostavno društvo s ograničenom odgovornošću za turizam i ugostiteljstvo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ROBERT-TURIST turistička agencija, jednostavno društvo s ograničenom odgovornošću za turizam i ugostiteljstvo, OIB 08809704300, Donja Vala 179, 21333 Drvenik</izvorni_sadrzaj>
    <derivirana_varijabla naziv="DomainObject.Predmet.ProtustrankaIDrugiAdressOIB_1">ROBERT-TURIST turistička agencija, jednostavno društvo s ograničenom odgovornošću za turizam i ugostiteljstvo, OIB 08809704300, Donja Vala 179,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ROBERT-TURIST turistička agencija, jednostavno društvo s ograničenom odgovornošću za turizam i ugostiteljstvo</item>
      <item>FINANCIJSKA AGENCIJA RC SPLIT</item>
      <item>Ministarstvo financija RH</item>
      <item>Županijsko državno odvjetništvo u Splitu</item>
    </izvorni_sadrzaj>
    <derivirana_varijabla naziv="DomainObject.Predmet.SudioniciListNaziv_1">
      <item>ROBERT-TURIST turistička agencija, jednostavno društvo s ograničenom odgovornošću za turizam i ugostiteljstvo</item>
      <item>FINANCIJSKA AGENCIJA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ROBERT-TURIST turistička agencija, jednostavno društvo s ograničenom odgovornošću za turizam i ugostiteljstvo, OIB 08809704300, Donja Vala 179,21333 Drvenik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ROBERT-TURIST turistička agencija, jednostavno društvo s ograničenom odgovornošću za turizam i ugostiteljstvo, OIB 08809704300, Donja Vala 179,21333 Drvenik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08809704300</item>
      <item>, OIB 85821130368</item>
      <item>, OIB 18683136487</item>
      <item>, OIB null</item>
    </izvorni_sadrzaj>
    <derivirana_varijabla naziv="DomainObject.Predmet.SudioniciListNazivOIB_1">
      <item>, OIB 08809704300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4399</properties:Characters>
  <properties:Lines>82</properties:Lines>
  <properties:Paragraphs>28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2017-01-17T12:20:00Z</cp:lastPrinted>
  <dcterms:modified xmlns:xsi="http://www.w3.org/2001/XMLSchema-instance" xsi:type="dcterms:W3CDTF">2017-01-17T12:20:00Z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