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1b94" w14:paraId="78d1b94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4971E9">
        <w:t>831</w:t>
      </w:r>
      <w:r w:rsidR="00E15F48">
        <w:t>/18-</w:t>
      </w:r>
      <w:r w:rsidR="002F795A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4971E9">
        <w:rPr>
          <w:b/>
        </w:rPr>
        <w:t>COFFEE TIME j.d.o.o. Belišće, Park A. Hofmanna 3b, OIB: 33948948862, MBS: 030175855</w:t>
      </w:r>
      <w:r w:rsidR="006D606B">
        <w:t>, dana</w:t>
      </w:r>
      <w:r w:rsidR="004A6AAF">
        <w:t xml:space="preserve"> 11.</w:t>
      </w:r>
      <w:r w:rsidR="00340E8E">
        <w:t xml:space="preserve">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4971E9">
        <w:t>Marina Horvat, Belišće, Matije Gupca 38, OIB: 62943935455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4971E9">
        <w:rPr>
          <w:b/>
        </w:rPr>
        <w:t>831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4971E9">
        <w:rPr>
          <w:b/>
        </w:rPr>
        <w:t>COFFEE TIME j.d.o.o. Belišće, Park A. Hofmanna 3b, OIB: 33948948862, MBS: 030175855</w:t>
      </w:r>
      <w:r w:rsidR="004971E9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4971E9">
        <w:t xml:space="preserve">Marina Horvat, Belišće, Matije Gupca 38, OIB: 62943935455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4971E9">
        <w:t>Marina Horvat, Belišće, Matije Gupca 38, OIB: 62943935455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4971E9">
        <w:t xml:space="preserve">Marina Horvat, Belišće, Matije Gupca 38, OIB: 62943935455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F92A02" w:rsidP="00F92A02" w:rsidR="00F92A02">
      <w:pPr>
        <w:jc w:val="right"/>
      </w:pPr>
      <w:r>
        <w:t>Broj: 6 St-</w:t>
      </w:r>
      <w:r w:rsidR="004971E9">
        <w:t>831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z.z. dužnika </w:t>
      </w:r>
      <w:r w:rsidR="004971E9">
        <w:t>Marina Horvat, Belišće, Matije Gupca 38, OIB: 62943935455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A6AAF">
        <w:t>11</w:t>
      </w:r>
      <w:r w:rsidR="00340E8E">
        <w:t>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4971E9">
      <w:pPr>
        <w:numPr>
          <w:ilvl w:val="0"/>
          <w:numId w:val="6"/>
        </w:numPr>
        <w:jc w:val="both"/>
      </w:pPr>
      <w:r>
        <w:t xml:space="preserve">z.z. dužnika </w:t>
      </w:r>
      <w:r w:rsidR="004971E9">
        <w:t>Marina Horvat, Belišće, Matije Gupca 38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A6AAF">
        <w:t>11.6.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9E3090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9BE" w:rsidR="004F49BE">
      <w:r>
        <w:separator/>
      </w:r>
    </w:p>
  </w:endnote>
  <w:endnote w:id="0" w:type="continuationSeparator">
    <w:p w:rsidRDefault="004F49BE" w:rsidR="004F4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9BE" w:rsidR="004F49BE">
      <w:r>
        <w:separator/>
      </w:r>
    </w:p>
  </w:footnote>
  <w:footnote w:id="0" w:type="continuationSeparator">
    <w:p w:rsidRDefault="004F49BE" w:rsidR="004F4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309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95A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1E9"/>
    <w:rsid w:val="00497410"/>
    <w:rsid w:val="004A6AAF"/>
    <w:rsid w:val="004B741D"/>
    <w:rsid w:val="004E5065"/>
    <w:rsid w:val="004F49BE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E3090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54B7E"/>
    <w:rsid w:val="00B84F0F"/>
    <w:rsid w:val="00B923EB"/>
    <w:rsid w:val="00BC33DE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4A36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30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3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30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3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St-831/2018</izvorni_sadrzaj>
    <derivirana_varijabla naziv="DomainObject.Predmet.OznakaBroj_1">St-831/2018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TIME j.d.o.o. za trgovinu</izvorni_sadrzaj>
    <derivirana_varijabla naziv="DomainObject.Predmet.ProtustrankaFormated_1">  COFFEE TIME j.d.o.o. za trgovinu</derivirana_varijabla>
  </DomainObject.Predmet.ProtustrankaFormated>
  <DomainObject.Predmet.ProtustrankaFormatedOIB>
    <izvorni_sadrzaj>  COFFEE TIME j.d.o.o. za trgovinu, OIB 33948948862</izvorni_sadrzaj>
    <derivirana_varijabla naziv="DomainObject.Predmet.ProtustrankaFormatedOIB_1">  COFFEE TIME j.d.o.o. za trgovinu, OIB 33948948862</derivirana_varijabla>
  </DomainObject.Predmet.ProtustrankaFormatedOIB>
  <DomainObject.Predmet.ProtustrankaFormatedWithAdress>
    <izvorni_sadrzaj> COFFEE TIME j.d.o.o. za trgovinu, Park A.Hofmanna 3b, 31551 Belišće</izvorni_sadrzaj>
    <derivirana_varijabla naziv="DomainObject.Predmet.ProtustrankaFormatedWithAdress_1"> COFFEE TIME j.d.o.o. za trgovinu, Park A.Hofmanna 3b, 31551 Belišće</derivirana_varijabla>
  </DomainObject.Predmet.ProtustrankaFormatedWithAdress>
  <DomainObject.Predmet.ProtustrankaFormatedWithAdressOIB>
    <izvorni_sadrzaj> COFFEE TIME j.d.o.o. za trgovinu, OIB 33948948862, Park A.Hofmanna 3b, 31551 Belišće</izvorni_sadrzaj>
    <derivirana_varijabla naziv="DomainObject.Predmet.ProtustrankaFormatedWithAdressOIB_1"> COFFEE TIME j.d.o.o. za trgovinu, OIB 33948948862, Park A.Hofmanna 3b, 31551 Belišće</derivirana_varijabla>
  </DomainObject.Predmet.ProtustrankaFormatedWithAdressOIB>
  <DomainObject.Predmet.ProtustrankaWithAdress>
    <izvorni_sadrzaj>COFFEE TIME j.d.o.o. za trgovinu Park A.Hofmanna 3b, 31551 Belišće</izvorni_sadrzaj>
    <derivirana_varijabla naziv="DomainObject.Predmet.ProtustrankaWithAdress_1">COFFEE TIME j.d.o.o. za trgovinu Park A.Hofmanna 3b, 31551 Belišće</derivirana_varijabla>
  </DomainObject.Predmet.ProtustrankaWithAdress>
  <DomainObject.Predmet.ProtustrankaWithAdressOIB>
    <izvorni_sadrzaj>COFFEE TIME j.d.o.o. za trgovinu, OIB 33948948862, Park A.Hofmanna 3b, 31551 Belišće</izvorni_sadrzaj>
    <derivirana_varijabla naziv="DomainObject.Predmet.ProtustrankaWithAdressOIB_1">COFFEE TIME j.d.o.o. za trgovinu, OIB 33948948862, Park A.Hofmanna 3b, 31551 Belišće</derivirana_varijabla>
  </DomainObject.Predmet.ProtustrankaWithAdressOIB>
  <DomainObject.Predmet.ProtustrankaNazivFormated>
    <izvorni_sadrzaj>COFFEE TIME j.d.o.o. za trgovinu</izvorni_sadrzaj>
    <derivirana_varijabla naziv="DomainObject.Predmet.ProtustrankaNazivFormated_1">COFFEE TIME j.d.o.o. za trgovinu</derivirana_varijabla>
  </DomainObject.Predmet.ProtustrankaNazivFormated>
  <DomainObject.Predmet.ProtustrankaNazivFormatedOIB>
    <izvorni_sadrzaj>COFFEE TIME j.d.o.o. za trgovinu, OIB 33948948862</izvorni_sadrzaj>
    <derivirana_varijabla naziv="DomainObject.Predmet.ProtustrankaNazivFormatedOIB_1">COFFEE TIME j.d.o.o. za trgovinu, OIB 33948948862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COFFEE TIME j.d.o.o. za trgovinu</item>
    </izvorni_sadrzaj>
    <derivirana_varijabla naziv="DomainObject.Predmet.ProtuStrankaListFormated_1">
      <item>COFFEE TIME j.d.o.o. za trgovinu</item>
    </derivirana_varijabla>
  </DomainObject.Predmet.ProtuStrankaListFormated>
  <DomainObject.Predmet.ProtuStrankaListFormatedOIB>
    <izvorni_sadrzaj>
      <item>COFFEE TIME j.d.o.o. za trgovinu, OIB 33948948862</item>
    </izvorni_sadrzaj>
    <derivirana_varijabla naziv="DomainObject.Predmet.ProtuStrankaListFormatedOIB_1">
      <item>COFFEE TIME j.d.o.o. za trgovinu, OIB 33948948862</item>
    </derivirana_varijabla>
  </DomainObject.Predmet.ProtuStrankaListFormatedOIB>
  <DomainObject.Predmet.ProtuStrankaListFormatedWithAdress>
    <izvorni_sadrzaj>
      <item>COFFEE TIME j.d.o.o. za trgovinu, Park A.Hofmanna 3b, 31551 Belišće</item>
    </izvorni_sadrzaj>
    <derivirana_varijabla naziv="DomainObject.Predmet.ProtuStrankaListFormatedWithAdress_1">
      <item>COFFEE TIME j.d.o.o. za trgovinu, Park A.Hofmanna 3b, 31551 Belišće</item>
    </derivirana_varijabla>
  </DomainObject.Predmet.ProtuStrankaListFormatedWithAdress>
  <DomainObject.Predmet.ProtuStrankaListFormatedWithAdressOIB>
    <izvorni_sadrzaj>
      <item>COFFEE TIME j.d.o.o. za trgovinu, OIB 33948948862, Park A.Hofmanna 3b, 31551 Belišće</item>
    </izvorni_sadrzaj>
    <derivirana_varijabla naziv="DomainObject.Predmet.ProtuStrankaListFormatedWithAdressOIB_1">
      <item>COFFEE TIME j.d.o.o. za trgovinu, OIB 33948948862, Park A.Hofmanna 3b, 31551 Belišće</item>
    </derivirana_varijabla>
  </DomainObject.Predmet.ProtuStrankaListFormatedWithAdressOIB>
  <DomainObject.Predmet.ProtuStrankaListNazivFormated>
    <izvorni_sadrzaj>
      <item>COFFEE TIME j.d.o.o. za trgovinu</item>
    </izvorni_sadrzaj>
    <derivirana_varijabla naziv="DomainObject.Predmet.ProtuStrankaListNazivFormated_1">
      <item>COFFEE TIME j.d.o.o. za trgovinu</item>
    </derivirana_varijabla>
  </DomainObject.Predmet.ProtuStrankaListNazivFormated>
  <DomainObject.Predmet.ProtuStrankaListNazivFormatedOIB>
    <izvorni_sadrzaj>
      <item>COFFEE TIME j.d.o.o. za trgovinu, OIB 33948948862</item>
    </izvorni_sadrzaj>
    <derivirana_varijabla naziv="DomainObject.Predmet.ProtuStrankaListNazivFormatedOIB_1">
      <item>COFFEE TIME j.d.o.o. za trgovinu, OIB 33948948862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COFFEE TIME j.d.o.o. za trgovinu</izvorni_sadrzaj>
    <derivirana_varijabla naziv="DomainObject.Predmet.ProtustrankaIDrugi_1">COFFEE TIME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COFFEE TIME j.d.o.o. za trgovinu, OIB 33948948862, Park A.Hofmanna 3b, 31551 Belišće</izvorni_sadrzaj>
    <derivirana_varijabla naziv="DomainObject.Predmet.ProtustrankaIDrugiAdressOIB_1">COFFEE TIME j.d.o.o. za trgovinu, OIB 33948948862, Park A.Hofmanna 3b,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COFFEE TIME j.d.o.o. za trgovinu</item>
    </izvorni_sadrzaj>
    <derivirana_varijabla naziv="DomainObject.Predmet.SudioniciListNaziv_1">
      <item>FINA RC OSIJEK</item>
      <item>COFFEE TIME j.d.o.o. za trgovinu</item>
    </derivirana_varijabla>
  </DomainObject.Predmet.SudioniciListNaziv>
  <DomainObject.Predmet.SudioniciListAdressOIB>
    <izvorni_sadrzaj>
      <item>FINA RC OSIJEK, OIB 85821130368</item>
      <item>COFFEE TIME j.d.o.o. za trgovinu, OIB 33948948862, Park A.Hofmanna 3b,31551 Belišće</item>
    </izvorni_sadrzaj>
    <derivirana_varijabla naziv="DomainObject.Predmet.SudioniciListAdressOIB_1">
      <item>FINA RC OSIJEK, OIB 85821130368</item>
      <item>COFFEE TIME j.d.o.o. za trgovinu, OIB 33948948862, Park A.Hofmanna 3b,31551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33948948862</item>
    </izvorni_sadrzaj>
    <derivirana_varijabla naziv="DomainObject.Predmet.SudioniciListNazivOIB_1">
      <item>, OIB 85821130368</item>
      <item>, OIB 33948948862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C8FCD-DE8E-4AC8-81B2-7FB60AE4B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2406</properties:Characters>
  <properties:Lines>125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2018-05-11T11:16:00Z</cp:lastPrinted>
  <dcterms:modified xmlns:xsi="http://www.w3.org/2001/XMLSchema-instance" xsi:type="dcterms:W3CDTF">2018-05-11T11:17:00Z</dcterms:modified>
  <cp:revision>16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