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0e80" w14:paraId="6280e80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D026BB" w:rsidR="00D026BB">
      <w:pPr>
        <w:jc w:val="right"/>
      </w:pPr>
      <w:r w:rsidRPr="005F3621">
        <w:rPr>
          <w:b/>
        </w:rPr>
        <w:tab/>
      </w:r>
      <w:r w:rsidR="00D026BB">
        <w:rPr>
          <w:b/>
        </w:rPr>
        <w:t xml:space="preserve">  </w:t>
      </w:r>
      <w:r w:rsidR="00D026BB" w:rsidRPr="00482933">
        <w:t>40.</w:t>
      </w:r>
      <w:r w:rsidR="00D026BB">
        <w:rPr>
          <w:b/>
        </w:rPr>
        <w:t xml:space="preserve"> </w:t>
      </w:r>
      <w:r w:rsidR="00D026BB" w:rsidRPr="00482933">
        <w:t>S</w:t>
      </w:r>
      <w:r w:rsidR="00D026BB">
        <w:t>t-</w:t>
      </w:r>
      <w:r w:rsidR="00A817B5">
        <w:t>1666</w:t>
      </w:r>
      <w:r w:rsidR="00D026BB">
        <w:t>/1</w:t>
      </w:r>
      <w:r w:rsidR="00A817B5">
        <w:t>3</w:t>
      </w:r>
      <w:r w:rsidR="00D026BB">
        <w:t xml:space="preserve">    </w:t>
      </w:r>
    </w:p>
    <w:p w:rsidRDefault="00D026BB" w:rsidP="00D026BB" w:rsidR="00D026BB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402789" w:rsidR="00402789">
      <w:pPr>
        <w:jc w:val="both"/>
      </w:pPr>
      <w:r w:rsidRPr="005F3621">
        <w:t xml:space="preserve">  </w:t>
      </w:r>
      <w:r w:rsidRPr="005F3621">
        <w:tab/>
      </w:r>
      <w:r w:rsidR="00402789" w:rsidRPr="00C23551">
        <w:t>TRGOVAČKI SUD U ZAGREBU, po sucu Anti Galiću, kao stečajnom sucu, u stečajnom postupku nad dužnikom BAJLO d.o.o., u stečaju, Zagreb, Supilova 6 ,</w:t>
      </w:r>
      <w:r w:rsidR="00402789">
        <w:t>OIB 24665845424., dana 2</w:t>
      </w:r>
      <w:r w:rsidR="001E19BD">
        <w:t xml:space="preserve">4.studenog </w:t>
      </w:r>
      <w:r w:rsidR="00402789">
        <w:t xml:space="preserve"> 2016. 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380197">
        <w:t>Marijana Birkić Lovegrove iz Zagreba, Kelkovići 15,</w:t>
      </w:r>
      <w:r w:rsidR="00380197" w:rsidRPr="00380197">
        <w:t xml:space="preserve"> </w:t>
      </w:r>
      <w:r w:rsidR="00380197">
        <w:t xml:space="preserve">OIB 569033121677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380197" w:rsidRPr="00C23551">
        <w:t>BAJLO d.o.o., u stečaju, Zagreb, Supilova 6</w:t>
      </w:r>
      <w:r w:rsidR="00380197">
        <w:t>.</w:t>
      </w:r>
      <w:r w:rsidR="00380197" w:rsidRPr="00C23551">
        <w:t>,</w:t>
      </w:r>
      <w:r w:rsidR="00380197">
        <w:t xml:space="preserve"> OIB 24665845424.</w:t>
      </w:r>
      <w:r w:rsidR="00D63402">
        <w:t xml:space="preserve"> </w:t>
      </w:r>
      <w:r w:rsidR="00D92622" w:rsidRPr="005F3621">
        <w:t xml:space="preserve">i to: </w:t>
      </w:r>
    </w:p>
    <w:p w:rsidRDefault="00380197" w:rsidP="00380197" w:rsidR="00380197">
      <w:pPr>
        <w:numPr>
          <w:ilvl w:val="0"/>
          <w:numId w:val="11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380197" w:rsidP="00380197" w:rsidR="00380197">
      <w:p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E92BBC">
        <w:t>Marijana Birkić Lovegrove iz Zagreba, Kelkovići 15,</w:t>
      </w:r>
      <w:r w:rsidR="00E92BBC" w:rsidRPr="00380197">
        <w:t xml:space="preserve"> </w:t>
      </w:r>
      <w:r w:rsidR="00E92BBC">
        <w:t>OIB 569033121677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E92BBC">
        <w:t>1666</w:t>
      </w:r>
      <w:r>
        <w:t>/1</w:t>
      </w:r>
      <w:r w:rsidR="00E92BBC">
        <w:t>3</w:t>
      </w:r>
      <w:r>
        <w:t xml:space="preserve"> uplatiti iznos od </w:t>
      </w:r>
      <w:r w:rsidR="002935C5">
        <w:t>633.987,19</w:t>
      </w:r>
      <w:r>
        <w:t xml:space="preserve"> kn, a kao razliku između uplaćene jamčevine i postignute kupoprodajne cijene na javnoj dražbi od 2</w:t>
      </w:r>
      <w:r w:rsidR="002935C5">
        <w:t xml:space="preserve">2.studenog </w:t>
      </w:r>
      <w:r>
        <w:t xml:space="preserve"> 201</w:t>
      </w:r>
      <w:r w:rsidR="00554211">
        <w:t>6</w:t>
      </w:r>
      <w:r>
        <w:t xml:space="preserve">.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</w:t>
      </w:r>
      <w:r w:rsidR="00E4162C">
        <w:t>odrediti da će se nekretnina dosuditi kupcima koji su ponudili niže cijenu, redom prema veličini cijene koju su ponudili</w:t>
      </w:r>
      <w:r>
        <w:t xml:space="preserve">.             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AB7B34" w:rsidP="00D63402" w:rsidR="00AB7B34">
      <w:pPr>
        <w:ind w:left="680"/>
        <w:jc w:val="both"/>
      </w:pPr>
    </w:p>
    <w:p w:rsidRDefault="00AB7B34" w:rsidP="00AB7B34" w:rsidR="00AB7B34">
      <w:pPr>
        <w:ind w:left="680"/>
        <w:jc w:val="both"/>
      </w:pPr>
      <w:r>
        <w:t>C 1.1 REPUBLIKA HRVATSKA, radi osiguranja novčane tražbine u iznosu od 126.040,36 kn sa zakonskim zateznim kamatama od 11. studenog 2011. do isplate.</w:t>
      </w:r>
    </w:p>
    <w:p w:rsidRDefault="00AB7B34" w:rsidP="00AB7B34" w:rsidR="00AB7B34">
      <w:pPr>
        <w:ind w:left="680"/>
        <w:jc w:val="both"/>
      </w:pPr>
      <w:r>
        <w:t>C 3.1. ZAGREBAČKA BANKA d.d. Zagreb, Paromlinska 2, radi radi osiguranja novčane tražbine u iznosu od 285.000,00 EUR-a u kunskoj protuvrijednosti, uvećano za redovne godišnje kamate po godišnjoj promjenjivoj stopi 9,04%, te ostalim uvjetima u skladu sa ugovorom</w:t>
      </w:r>
    </w:p>
    <w:p w:rsidRDefault="00E737C0" w:rsidP="00A17196" w:rsidR="00E737C0">
      <w:pPr>
        <w:ind w:firstLine="680"/>
        <w:jc w:val="both"/>
      </w:pP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E737C0" w:rsidP="00A17196" w:rsidR="00E737C0">
      <w:pPr>
        <w:ind w:firstLine="320" w:left="360"/>
        <w:jc w:val="both"/>
      </w:pP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E737C0" w:rsidP="00A17196" w:rsidR="00E737C0">
      <w:pPr>
        <w:ind w:firstLine="320" w:left="360"/>
        <w:jc w:val="both"/>
      </w:pP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395FE9">
        <w:t xml:space="preserve">Općinskom </w:t>
      </w:r>
      <w:r w:rsidR="009202AD">
        <w:t>građanskom sudu u Zagrebu</w:t>
      </w:r>
      <w:r w:rsidR="00395FE9">
        <w:t xml:space="preserve">, </w:t>
      </w:r>
      <w:r w:rsidRPr="008E7B11">
        <w:t xml:space="preserve"> 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D63402" w:rsidR="00794366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395FE9">
        <w:t xml:space="preserve">Općinskom </w:t>
      </w:r>
      <w:r w:rsidR="009202AD">
        <w:t>građanskom sudu u Zagrebu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A817B5" w:rsidP="00D63402" w:rsidR="00A817B5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B221F0">
        <w:t>3</w:t>
      </w:r>
      <w:r w:rsidR="009202AD">
        <w:t>.listopada</w:t>
      </w:r>
      <w:r w:rsidR="00B221F0">
        <w:t xml:space="preserve"> </w:t>
      </w:r>
      <w:r>
        <w:t>201</w:t>
      </w:r>
      <w:r w:rsidR="009202AD">
        <w:t>3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9202AD">
        <w:t>30.prosinca</w:t>
      </w:r>
      <w:r w:rsidR="00B221F0">
        <w:t xml:space="preserve"> </w:t>
      </w:r>
      <w:r>
        <w:t>2014. 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322A60">
        <w:t>20.listopada</w:t>
      </w:r>
      <w:r>
        <w:t xml:space="preserve"> 201</w:t>
      </w:r>
      <w:r w:rsidR="00776B88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322A60" w:rsidR="00322A60">
      <w:pPr>
        <w:ind w:firstLine="720"/>
        <w:jc w:val="both"/>
      </w:pPr>
      <w:r w:rsidRPr="005F3621">
        <w:lastRenderedPageBreak/>
        <w:t>Na usmenoj javn</w:t>
      </w:r>
      <w:r w:rsidRPr="007837E3">
        <w:t>oj dražbi održanoj na Trgovačkom sudu u Zagrebu</w:t>
      </w:r>
      <w:r w:rsidR="00BE31E2" w:rsidRPr="007837E3">
        <w:t xml:space="preserve"> </w:t>
      </w:r>
      <w:r w:rsidR="001A6B7B" w:rsidRPr="007837E3">
        <w:t xml:space="preserve"> dana 2</w:t>
      </w:r>
      <w:r w:rsidR="00322A60">
        <w:t>2.studenog sudjelovali su ponuditelji:</w:t>
      </w:r>
      <w:r w:rsidR="00322A60" w:rsidRPr="00322A60">
        <w:t xml:space="preserve"> </w:t>
      </w:r>
      <w:r w:rsidR="00322A60">
        <w:t>Marijana  Birkić Lovegrove iz Zagreba, Kelkovići 15.,  OIB 569033121677,  Ćurić Mato,  Slavonski brod, Marinci 44 OIB 29959124866  i  MOBIDOM d.o.o.</w:t>
      </w:r>
      <w:r w:rsidR="00322A60" w:rsidRPr="00CE4294">
        <w:t xml:space="preserve"> </w:t>
      </w:r>
      <w:r w:rsidR="00322A60">
        <w:t>Zagreb, Mihovila Kombola 17/6 OIB40870983486</w:t>
      </w:r>
    </w:p>
    <w:p w:rsidRDefault="00322A60" w:rsidP="0081310F" w:rsidR="00342745" w:rsidRPr="007837E3">
      <w:pPr>
        <w:ind w:firstLine="720"/>
        <w:jc w:val="both"/>
      </w:pPr>
      <w:r>
        <w:t xml:space="preserve">Najvišu cijenu u iznosu od </w:t>
      </w:r>
      <w:r w:rsidR="0081310F">
        <w:t xml:space="preserve">680.000,00 kn ponudila je Marijana  Birkić Lovegrove iz Zagreba, Kelkovići 15.,  OIB 569033121677, </w:t>
      </w:r>
      <w:r w:rsidR="00342745" w:rsidRPr="007837E3">
        <w:t xml:space="preserve">te je sukladno odredbi članka </w:t>
      </w:r>
      <w:r w:rsidR="0060342A" w:rsidRPr="007837E3">
        <w:t xml:space="preserve">103. </w:t>
      </w:r>
      <w:r w:rsidR="00342745" w:rsidRPr="007837E3">
        <w:t xml:space="preserve">stavak </w:t>
      </w:r>
      <w:r w:rsidR="001A6B7B" w:rsidRPr="007837E3">
        <w:t>4</w:t>
      </w:r>
      <w:r w:rsidR="00342745" w:rsidRPr="007837E3">
        <w:t>. OZ-a ispuni</w:t>
      </w:r>
      <w:r w:rsidR="0081310F">
        <w:t>la</w:t>
      </w:r>
      <w:r w:rsidR="00342745" w:rsidRPr="007837E3">
        <w:t xml:space="preserve"> uvjete da </w:t>
      </w:r>
      <w:r w:rsidR="0081310F">
        <w:t>joj</w:t>
      </w:r>
      <w:r w:rsidR="00342745" w:rsidRPr="007837E3">
        <w:t xml:space="preserve">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310F" w:rsidP="00342745" w:rsidR="0081310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Toč.III rješenje utemeljena je na odredbi članka 103. stavak 6. OZ-a.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DC13E9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1E19BD">
        <w:t>2</w:t>
      </w:r>
      <w:r w:rsidR="0081310F">
        <w:t xml:space="preserve">4.studenog  </w:t>
      </w:r>
      <w:r w:rsidR="00BE31E2">
        <w:t>2016.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 xml:space="preserve"> </w:t>
      </w:r>
      <w:r w:rsidR="0007340C" w:rsidRPr="005F3621">
        <w:t>SUDAC:</w:t>
      </w:r>
    </w:p>
    <w:p w:rsidRDefault="00563B94" w:rsidP="00DC13E9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DC13E9">
        <w:rPr>
          <w:rFonts w:cs="Times New Roman" w:hAnsi="Times New Roman" w:ascii="Times New Roman"/>
          <w:sz w:val="24"/>
        </w:rPr>
        <w:tab/>
        <w:t xml:space="preserve">         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DC13E9">
        <w:rPr>
          <w:rFonts w:cs="Times New Roman" w:hAnsi="Times New Roman" w:ascii="Times New Roman"/>
          <w:sz w:val="24"/>
        </w:rPr>
        <w:t>v.r.</w:t>
      </w:r>
    </w:p>
    <w:p w:rsidRDefault="00124A94" w:rsidP="0007340C" w:rsidR="00124A94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 w:rsidRPr="005F3621">
      <w:pPr>
        <w:jc w:val="both"/>
      </w:pPr>
    </w:p>
    <w:p w:rsidRDefault="00B43B69" w:rsidP="00422EE0" w:rsidR="00B43B69">
      <w:pPr>
        <w:jc w:val="both"/>
      </w:pPr>
      <w:r>
        <w:t>Za točnost otpravka, ovlašteni službenik:</w:t>
      </w:r>
    </w:p>
    <w:p w:rsidRDefault="00B43B69" w:rsidP="00422EE0" w:rsidR="00B43B69">
      <w:pPr>
        <w:jc w:val="both"/>
      </w:pPr>
      <w:r>
        <w:t xml:space="preserve">               Valentina Delač</w:t>
      </w:r>
    </w:p>
    <w:p w:rsidRDefault="001A6B7B" w:rsidP="001E19BD" w:rsidR="001A6B7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sectPr w:rsidSect="00167C21" w:rsidR="001A6B7B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42B" w:rsidR="00C3142B">
      <w:r>
        <w:separator/>
      </w:r>
    </w:p>
  </w:endnote>
  <w:endnote w:id="0" w:type="continuationSeparator">
    <w:p w:rsidRDefault="00C3142B" w:rsidR="00C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42B" w:rsidR="00C3142B">
      <w:r>
        <w:separator/>
      </w:r>
    </w:p>
  </w:footnote>
  <w:footnote w:id="0" w:type="continuationSeparator">
    <w:p w:rsidRDefault="00C3142B" w:rsidR="00C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7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D65562">
      <w:t>1666</w:t>
    </w:r>
    <w:r w:rsidRPr="005F3621">
      <w:t>/1</w:t>
    </w:r>
    <w:r w:rsidR="00D65562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5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6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1"/>
  </w:num>
  <w:num w:numId="8">
    <w:abstractNumId w:val="2"/>
  </w:num>
  <w:num w:numId="9">
    <w:abstractNumId w:val="12"/>
  </w:num>
  <w:num w:numId="10">
    <w:abstractNumId w:val="10"/>
  </w:num>
  <w:num w:numId="11">
    <w:abstractNumId w:val="3"/>
  </w:num>
  <w:num w:numId="12">
    <w:abstractNumId w:val="5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1E19BD"/>
    <w:rsid w:val="002048C5"/>
    <w:rsid w:val="00232160"/>
    <w:rsid w:val="002365A5"/>
    <w:rsid w:val="002809DD"/>
    <w:rsid w:val="002935C5"/>
    <w:rsid w:val="002B215D"/>
    <w:rsid w:val="002B7936"/>
    <w:rsid w:val="002E2883"/>
    <w:rsid w:val="002F0020"/>
    <w:rsid w:val="002F15B8"/>
    <w:rsid w:val="002F3C6E"/>
    <w:rsid w:val="00314D53"/>
    <w:rsid w:val="00316D33"/>
    <w:rsid w:val="00322A60"/>
    <w:rsid w:val="00331302"/>
    <w:rsid w:val="00333139"/>
    <w:rsid w:val="0033778C"/>
    <w:rsid w:val="00342745"/>
    <w:rsid w:val="00361DF8"/>
    <w:rsid w:val="00374D53"/>
    <w:rsid w:val="00380197"/>
    <w:rsid w:val="003836AE"/>
    <w:rsid w:val="00392362"/>
    <w:rsid w:val="00395FE9"/>
    <w:rsid w:val="00400B55"/>
    <w:rsid w:val="00402789"/>
    <w:rsid w:val="00412E3F"/>
    <w:rsid w:val="004148B7"/>
    <w:rsid w:val="004153F5"/>
    <w:rsid w:val="00421E42"/>
    <w:rsid w:val="004270F7"/>
    <w:rsid w:val="00444A46"/>
    <w:rsid w:val="004451EF"/>
    <w:rsid w:val="0045250C"/>
    <w:rsid w:val="00466525"/>
    <w:rsid w:val="004959CC"/>
    <w:rsid w:val="004A08FA"/>
    <w:rsid w:val="004B0809"/>
    <w:rsid w:val="004B2C85"/>
    <w:rsid w:val="004D5CA7"/>
    <w:rsid w:val="004D73BC"/>
    <w:rsid w:val="004D7CF5"/>
    <w:rsid w:val="00503BE3"/>
    <w:rsid w:val="00506B19"/>
    <w:rsid w:val="00512693"/>
    <w:rsid w:val="00554211"/>
    <w:rsid w:val="00563B94"/>
    <w:rsid w:val="0058023A"/>
    <w:rsid w:val="00592CB5"/>
    <w:rsid w:val="005F3621"/>
    <w:rsid w:val="0060342A"/>
    <w:rsid w:val="0060475A"/>
    <w:rsid w:val="0061218A"/>
    <w:rsid w:val="00622282"/>
    <w:rsid w:val="0062750B"/>
    <w:rsid w:val="00633709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F38F5"/>
    <w:rsid w:val="006F77C4"/>
    <w:rsid w:val="007025E0"/>
    <w:rsid w:val="00767103"/>
    <w:rsid w:val="007678A2"/>
    <w:rsid w:val="00776B88"/>
    <w:rsid w:val="007837E3"/>
    <w:rsid w:val="00794366"/>
    <w:rsid w:val="007A0250"/>
    <w:rsid w:val="007A0ABD"/>
    <w:rsid w:val="007D25D9"/>
    <w:rsid w:val="0081310F"/>
    <w:rsid w:val="00814E4B"/>
    <w:rsid w:val="008230E3"/>
    <w:rsid w:val="00830E98"/>
    <w:rsid w:val="0087771C"/>
    <w:rsid w:val="00887430"/>
    <w:rsid w:val="008C61CE"/>
    <w:rsid w:val="008D0264"/>
    <w:rsid w:val="008D1F56"/>
    <w:rsid w:val="008E7B11"/>
    <w:rsid w:val="009202AD"/>
    <w:rsid w:val="00923C68"/>
    <w:rsid w:val="00933F9D"/>
    <w:rsid w:val="009515ED"/>
    <w:rsid w:val="00986363"/>
    <w:rsid w:val="009C3B39"/>
    <w:rsid w:val="009C3D69"/>
    <w:rsid w:val="009E5511"/>
    <w:rsid w:val="00A10CCA"/>
    <w:rsid w:val="00A12C3D"/>
    <w:rsid w:val="00A17196"/>
    <w:rsid w:val="00A31CB4"/>
    <w:rsid w:val="00A53CB8"/>
    <w:rsid w:val="00A806E8"/>
    <w:rsid w:val="00A80BF5"/>
    <w:rsid w:val="00A817B5"/>
    <w:rsid w:val="00AB0657"/>
    <w:rsid w:val="00AB7B34"/>
    <w:rsid w:val="00AC4157"/>
    <w:rsid w:val="00AE28C7"/>
    <w:rsid w:val="00AF4F34"/>
    <w:rsid w:val="00B01320"/>
    <w:rsid w:val="00B12FAF"/>
    <w:rsid w:val="00B13DA0"/>
    <w:rsid w:val="00B221F0"/>
    <w:rsid w:val="00B23158"/>
    <w:rsid w:val="00B31A63"/>
    <w:rsid w:val="00B3642F"/>
    <w:rsid w:val="00B43B69"/>
    <w:rsid w:val="00B47343"/>
    <w:rsid w:val="00B50989"/>
    <w:rsid w:val="00B571B6"/>
    <w:rsid w:val="00B654E9"/>
    <w:rsid w:val="00B76820"/>
    <w:rsid w:val="00B91D8C"/>
    <w:rsid w:val="00B929EE"/>
    <w:rsid w:val="00BA159B"/>
    <w:rsid w:val="00BA198C"/>
    <w:rsid w:val="00BA698F"/>
    <w:rsid w:val="00BC2753"/>
    <w:rsid w:val="00BC2D70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96C90"/>
    <w:rsid w:val="00CA0CA4"/>
    <w:rsid w:val="00CB1E77"/>
    <w:rsid w:val="00CB452B"/>
    <w:rsid w:val="00CD6AA7"/>
    <w:rsid w:val="00CE350D"/>
    <w:rsid w:val="00CE4AD0"/>
    <w:rsid w:val="00CF7962"/>
    <w:rsid w:val="00D026BB"/>
    <w:rsid w:val="00D2100F"/>
    <w:rsid w:val="00D27E4F"/>
    <w:rsid w:val="00D45B56"/>
    <w:rsid w:val="00D5779B"/>
    <w:rsid w:val="00D63402"/>
    <w:rsid w:val="00D65562"/>
    <w:rsid w:val="00D8523B"/>
    <w:rsid w:val="00D92622"/>
    <w:rsid w:val="00DA488D"/>
    <w:rsid w:val="00DB57AB"/>
    <w:rsid w:val="00DB6978"/>
    <w:rsid w:val="00DC13E9"/>
    <w:rsid w:val="00DD1ABE"/>
    <w:rsid w:val="00DF4DE0"/>
    <w:rsid w:val="00E403AC"/>
    <w:rsid w:val="00E4162C"/>
    <w:rsid w:val="00E54BAE"/>
    <w:rsid w:val="00E66974"/>
    <w:rsid w:val="00E737C0"/>
    <w:rsid w:val="00E92BBC"/>
    <w:rsid w:val="00EB0E50"/>
    <w:rsid w:val="00EC0FC1"/>
    <w:rsid w:val="00EC396C"/>
    <w:rsid w:val="00F3024F"/>
    <w:rsid w:val="00F464A3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7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75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7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7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4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7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75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7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7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895</properties:Words>
  <properties:Characters>4874</properties:Characters>
  <properties:Lines>119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2016-11-24T10:42:00Z</dcterms:created>
  <dc:creator>BISERKA CALIC</dc:creator>
  <cp:lastModifiedBy>Valentina Delač</cp:lastModifiedBy>
  <cp:lastPrinted>2016-11-24T10:42:00Z</cp:lastPrinted>
  <dcterms:modified xmlns:xsi="http://www.w3.org/2001/XMLSchema-instance" xsi:type="dcterms:W3CDTF">2016-11-24T10:51:00Z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