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ea4" w14:paraId="4031ea4" w:rsidRDefault="00DD4F8D" w:rsidP="00DD4F8D" w:rsidR="00DD4F8D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DD4F8D" w:rsidP="00DD4F8D" w:rsidR="00DD4F8D" w:rsidRPr="00A770C6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St-373/</w:t>
      </w:r>
      <w:r w:rsidRPr="00A770C6">
        <w:t>2017-42</w:t>
      </w:r>
    </w:p>
    <w:p w:rsidRDefault="00DD4F8D" w:rsidP="00DD4F8D" w:rsidR="00DD4F8D" w:rsidRPr="00A770C6">
      <w:r w:rsidRPr="00A770C6">
        <w:t xml:space="preserve"> TRGOVAČKI SUD U PAZINU</w:t>
      </w:r>
    </w:p>
    <w:p w:rsidRDefault="00DD4F8D" w:rsidP="00DD4F8D" w:rsidR="00DD4F8D" w:rsidRPr="00A770C6">
      <w:r w:rsidRPr="00A770C6">
        <w:t xml:space="preserve">     52000 PAZIN, Dršćevka 1</w:t>
      </w:r>
      <w:r w:rsidRPr="00A770C6">
        <w:tab/>
      </w:r>
      <w:r w:rsidRPr="00A770C6">
        <w:tab/>
      </w:r>
      <w:r w:rsidRPr="00A770C6">
        <w:tab/>
      </w:r>
      <w:r w:rsidRPr="00A770C6">
        <w:tab/>
        <w:t xml:space="preserve">                   </w:t>
      </w:r>
    </w:p>
    <w:p w:rsidRDefault="00DD4F8D" w:rsidP="00DD4F8D" w:rsidR="00DD4F8D" w:rsidRPr="00A770C6">
      <w:r w:rsidRPr="00A770C6">
        <w:tab/>
      </w:r>
      <w:r w:rsidRPr="00A770C6">
        <w:tab/>
      </w:r>
      <w:r w:rsidRPr="00A770C6">
        <w:tab/>
      </w:r>
      <w:r w:rsidRPr="00A770C6">
        <w:tab/>
      </w:r>
      <w:r w:rsidRPr="00A770C6">
        <w:tab/>
      </w:r>
      <w:r w:rsidRPr="00A770C6">
        <w:tab/>
      </w:r>
    </w:p>
    <w:p w:rsidRDefault="00DD4F8D" w:rsidP="00DD4F8D" w:rsidR="00DD4F8D" w:rsidRPr="00A770C6">
      <w:pPr>
        <w:rPr>
          <w:sz w:val="20"/>
          <w:szCs w:val="20"/>
        </w:rPr>
      </w:pPr>
      <w:r w:rsidRPr="00A770C6">
        <w:tab/>
      </w:r>
      <w:r w:rsidRPr="00A770C6">
        <w:tab/>
      </w:r>
      <w:r w:rsidRPr="00A770C6">
        <w:tab/>
        <w:t xml:space="preserve">       </w:t>
      </w:r>
    </w:p>
    <w:p w:rsidRDefault="00DD4F8D" w:rsidP="00DD4F8D" w:rsidR="00DD4F8D" w:rsidRPr="00A770C6">
      <w:pPr>
        <w:jc w:val="center"/>
      </w:pPr>
      <w:r w:rsidRPr="00A770C6">
        <w:t>R E P U B L I K A  H R V A T S K A</w:t>
      </w:r>
    </w:p>
    <w:p w:rsidRDefault="00DD4F8D" w:rsidP="00DD4F8D" w:rsidR="00DD4F8D" w:rsidRPr="00A770C6">
      <w:pPr>
        <w:jc w:val="center"/>
      </w:pPr>
    </w:p>
    <w:p w:rsidRDefault="00DD4F8D" w:rsidP="00DD4F8D" w:rsidR="00DD4F8D" w:rsidRPr="00A770C6">
      <w:pPr>
        <w:jc w:val="center"/>
      </w:pPr>
      <w:r w:rsidRPr="00A770C6">
        <w:t>R J E Š E NJ E</w:t>
      </w:r>
    </w:p>
    <w:p w:rsidRDefault="00DD4F8D" w:rsidP="00DD4F8D" w:rsidR="00DD4F8D" w:rsidRPr="00A770C6">
      <w:pPr>
        <w:jc w:val="both"/>
      </w:pPr>
    </w:p>
    <w:p w:rsidRDefault="00DD4F8D" w:rsidP="00DD4F8D" w:rsidR="00DD4F8D" w:rsidRPr="00A770C6">
      <w:pPr>
        <w:jc w:val="both"/>
      </w:pPr>
      <w:r w:rsidRPr="00A770C6">
        <w:tab/>
        <w:t xml:space="preserve">Trgovački sud u Pazinu, po stečajnom sucu Adrijani Labinjan Skok, u stečajnom postupku nad Stečajnom masom iza M.B. GRADNJA j.d.o.o. u stečaju, Pula, Koparska 37, OIB: 96494234951, 19. ožujka 2018., </w:t>
      </w:r>
    </w:p>
    <w:p w:rsidRDefault="00DD4F8D" w:rsidP="00DD4F8D" w:rsidR="00DD4F8D" w:rsidRPr="00A770C6">
      <w:pPr>
        <w:jc w:val="both"/>
      </w:pPr>
    </w:p>
    <w:p w:rsidRDefault="00DD4F8D" w:rsidP="00DD4F8D" w:rsidR="00DD4F8D" w:rsidRPr="00A770C6">
      <w:pPr>
        <w:jc w:val="center"/>
        <w:rPr>
          <w:bCs/>
        </w:rPr>
      </w:pPr>
      <w:r w:rsidRPr="00A770C6">
        <w:rPr>
          <w:bCs/>
        </w:rPr>
        <w:t>r i j e š i o  je</w:t>
      </w:r>
    </w:p>
    <w:p w:rsidRDefault="00DD4F8D" w:rsidP="00DD4F8D" w:rsidR="00DD4F8D">
      <w:pPr>
        <w:ind w:left="705"/>
        <w:jc w:val="both"/>
      </w:pPr>
    </w:p>
    <w:p w:rsidRDefault="00DD4F8D" w:rsidP="00DD4F8D" w:rsidR="00DD4F8D" w:rsidRPr="00EE1FC2">
      <w:pPr>
        <w:jc w:val="both"/>
        <w:rPr>
          <w:color w:val="FF0000"/>
        </w:rPr>
      </w:pPr>
      <w:r>
        <w:tab/>
        <w:t>Određuje se naknada stvarnih troškova</w:t>
      </w:r>
      <w:r w:rsidRPr="00092887">
        <w:t xml:space="preserve"> stečajnom upravitelju</w:t>
      </w:r>
      <w:r>
        <w:t xml:space="preserve"> Damiru Majstoroviću, Pula, Koparska 37, za poslove obavljene u stečajnom postupku</w:t>
      </w:r>
      <w:r w:rsidRPr="00092887">
        <w:t xml:space="preserve"> nad </w:t>
      </w:r>
      <w:r w:rsidRPr="004477C4">
        <w:t>Stečajnom masom iza M.B. GRADNJA j.d.o.o. u stečaju, Pula, Koparska 37, OIB: 964942</w:t>
      </w:r>
      <w:r w:rsidRPr="00300AA9">
        <w:t>34951</w:t>
      </w:r>
      <w:r w:rsidRPr="000027B0">
        <w:t>,</w:t>
      </w:r>
      <w:r>
        <w:t xml:space="preserve"> </w:t>
      </w:r>
      <w:r w:rsidRPr="00BB4AC9">
        <w:t xml:space="preserve">po obračunu zaprimljenom </w:t>
      </w:r>
      <w:r>
        <w:t>19. ožujka 2018.</w:t>
      </w:r>
      <w:r w:rsidRPr="00BB4AC9">
        <w:t xml:space="preserve"> u iznosu od </w:t>
      </w:r>
      <w:r>
        <w:t>348,00</w:t>
      </w:r>
      <w:r w:rsidRPr="00BB4AC9">
        <w:t xml:space="preserve"> kn ne</w:t>
      </w:r>
      <w:r w:rsidRPr="00C570D8">
        <w:t xml:space="preserve">to. </w:t>
      </w:r>
    </w:p>
    <w:p w:rsidRDefault="00DD4F8D" w:rsidP="00DD4F8D" w:rsidR="00DD4F8D" w:rsidRPr="00F73A20">
      <w:pPr>
        <w:jc w:val="both"/>
      </w:pPr>
      <w:r>
        <w:t xml:space="preserve"> </w:t>
      </w:r>
    </w:p>
    <w:p w:rsidRDefault="00DD4F8D" w:rsidP="00DD4F8D" w:rsidR="00DD4F8D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DD4F8D" w:rsidP="00DD4F8D" w:rsidR="00DD4F8D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DD4F8D" w:rsidP="00DD4F8D" w:rsidR="00DD4F8D">
      <w:pPr>
        <w:ind w:firstLine="708"/>
        <w:jc w:val="both"/>
      </w:pPr>
      <w:r w:rsidRPr="00F100FA">
        <w:t xml:space="preserve">Temeljem odredbe čl. </w:t>
      </w:r>
      <w:r>
        <w:t>94</w:t>
      </w:r>
      <w:r w:rsidRPr="00F100FA">
        <w:t xml:space="preserve">. st. 1. </w:t>
      </w:r>
      <w:r>
        <w:t>i 3.</w:t>
      </w:r>
      <w:r w:rsidRPr="00F100FA">
        <w:t xml:space="preserve"> Stečajnog zakona</w:t>
      </w:r>
      <w:r>
        <w:t xml:space="preserve"> (Narodne novine broj 71/15</w:t>
      </w:r>
      <w:r w:rsidR="00A770C6">
        <w:t>, 104/17</w:t>
      </w:r>
      <w:r>
        <w:t>, dalje: SZ)</w:t>
      </w:r>
      <w:r w:rsidRPr="00F100FA">
        <w:t xml:space="preserve"> stečajni upravitelj ima pravo na naknadu stvarnih troškova. </w:t>
      </w:r>
      <w:r>
        <w:t>Naknadu troškova rješenjem određuje sud na temelju pisanog, obrazloženog i dokumentiranog izvješća stečajnog upravitelja.</w:t>
      </w:r>
    </w:p>
    <w:p w:rsidRDefault="00DD4F8D" w:rsidP="00DD4F8D" w:rsidR="00DD4F8D" w:rsidRPr="00BB4AC9">
      <w:pPr>
        <w:jc w:val="both"/>
      </w:pPr>
      <w:r>
        <w:tab/>
        <w:t>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>
        <w:t>Damir Majstorović, Pula, Koparska 37, dostavio</w:t>
      </w:r>
      <w:r w:rsidRPr="00E86206">
        <w:t xml:space="preserve"> je </w:t>
      </w:r>
      <w:r>
        <w:t xml:space="preserve">19. ožujka 2018. </w:t>
      </w:r>
      <w:r w:rsidRPr="00BB4AC9">
        <w:t xml:space="preserve">obračun stvarnih troškova nastalih u stečajnom postupku u razdoblju od </w:t>
      </w:r>
      <w:r>
        <w:t>5.12.2017</w:t>
      </w:r>
      <w:r w:rsidRPr="00BB4AC9">
        <w:t xml:space="preserve">. do </w:t>
      </w:r>
      <w:r>
        <w:t>19.3.2018</w:t>
      </w:r>
      <w:r w:rsidRPr="00BB4AC9">
        <w:t xml:space="preserve">. u iznosu od </w:t>
      </w:r>
      <w:r>
        <w:t>348,00</w:t>
      </w:r>
      <w:r w:rsidRPr="00BB4AC9">
        <w:t xml:space="preserve"> kn neto. Iz obračuna proizlazi da je riječ o putnim troškovima u iznosu od </w:t>
      </w:r>
      <w:r>
        <w:t>328,00</w:t>
      </w:r>
      <w:r w:rsidRPr="00BB4AC9">
        <w:t xml:space="preserve"> kn</w:t>
      </w:r>
      <w:r>
        <w:t xml:space="preserve"> te cestarini u iznosu od 20,00 kn. Priložio</w:t>
      </w:r>
      <w:r w:rsidRPr="00BB4AC9">
        <w:t xml:space="preserve"> je obračun naknade za korištenje osobnog vozila u službene svrhe s dnevnikom putovanja u kojem su navedene rel</w:t>
      </w:r>
      <w:r>
        <w:t>acije i svrha korištenja vozila, i račun za cestarinu.</w:t>
      </w:r>
      <w:r w:rsidRPr="00BB4AC9">
        <w:t xml:space="preserve"> </w:t>
      </w:r>
    </w:p>
    <w:p w:rsidRDefault="00DD4F8D" w:rsidP="00DD4F8D" w:rsidR="00DD4F8D" w:rsidRPr="00BB4AC9">
      <w:pPr>
        <w:jc w:val="both"/>
      </w:pPr>
      <w:r w:rsidRPr="00BB4AC9">
        <w:tab/>
      </w:r>
      <w:r w:rsidR="00A770C6">
        <w:t>O</w:t>
      </w:r>
      <w:r w:rsidRPr="00BB4AC9">
        <w:t xml:space="preserve">cjenjuje se </w:t>
      </w:r>
      <w:r>
        <w:t xml:space="preserve">osnovanim </w:t>
      </w:r>
      <w:r w:rsidRPr="00BB4AC9">
        <w:t xml:space="preserve">zatraženi, obrazloženi i dokumentirani trošak, </w:t>
      </w:r>
      <w:r w:rsidR="00A770C6">
        <w:t>pa je</w:t>
      </w:r>
      <w:r w:rsidRPr="00BB4AC9">
        <w:t xml:space="preserve"> donesena odluka kao u izreci.</w:t>
      </w:r>
    </w:p>
    <w:p w:rsidRDefault="00DD4F8D" w:rsidP="00DD4F8D" w:rsidR="00DD4F8D">
      <w:pPr>
        <w:jc w:val="both"/>
      </w:pPr>
    </w:p>
    <w:p w:rsidRDefault="00DD4F8D" w:rsidP="00DD4F8D" w:rsidR="00DD4F8D" w:rsidRPr="00F100FA">
      <w:pPr>
        <w:jc w:val="both"/>
      </w:pPr>
    </w:p>
    <w:p w:rsidRDefault="00DD4F8D" w:rsidP="00DD4F8D" w:rsidR="00DD4F8D">
      <w:pPr>
        <w:jc w:val="center"/>
      </w:pPr>
      <w:r w:rsidRPr="00F100FA">
        <w:t>U Pazin</w:t>
      </w:r>
      <w:r w:rsidRPr="00A770C6">
        <w:t>u 19. ožujka 201</w:t>
      </w:r>
      <w:r>
        <w:t>8.</w:t>
      </w:r>
    </w:p>
    <w:p w:rsidRDefault="00DD4F8D" w:rsidP="00DD4F8D" w:rsidR="00DD4F8D" w:rsidRPr="00F100FA">
      <w:pPr>
        <w:jc w:val="both"/>
      </w:pPr>
    </w:p>
    <w:p w:rsidRDefault="00DD4F8D" w:rsidP="00DD4F8D" w:rsidR="00DD4F8D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 sutkinja</w:t>
      </w:r>
      <w:r w:rsidRPr="00F100FA">
        <w:t xml:space="preserve">                 </w:t>
      </w:r>
    </w:p>
    <w:p w:rsidRDefault="00DD4F8D" w:rsidP="00DD4F8D" w:rsidR="00DD4F8D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DD4F8D" w:rsidP="00DD4F8D" w:rsidR="00DD4F8D"/>
    <w:p w:rsidRDefault="00DD4F8D" w:rsidP="00DD4F8D" w:rsidR="00DD4F8D" w:rsidRPr="00F100FA"/>
    <w:p w:rsidRDefault="00DD4F8D" w:rsidP="00DD4F8D" w:rsidR="00DD4F8D" w:rsidRPr="00BB4AC9">
      <w:r w:rsidRPr="00BB4AC9">
        <w:t>UPUTA O PRAVNOM LIJEKU:</w:t>
      </w:r>
    </w:p>
    <w:p w:rsidRDefault="00DD4F8D" w:rsidP="00DD4F8D" w:rsidR="00DD4F8D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DD4F8D" w:rsidP="00DD4F8D" w:rsidR="00DD4F8D" w:rsidRPr="00BB4AC9">
      <w:pPr>
        <w:jc w:val="both"/>
      </w:pPr>
    </w:p>
    <w:p w:rsidRDefault="00DD4F8D" w:rsidP="00DD4F8D" w:rsidR="00DD4F8D" w:rsidRPr="00BB4AC9">
      <w:r w:rsidRPr="00BB4AC9">
        <w:t>DNA:</w:t>
      </w:r>
    </w:p>
    <w:p w:rsidRDefault="00DD4F8D" w:rsidP="00DD4F8D" w:rsidR="00DD4F8D" w:rsidRPr="00BB4AC9">
      <w:r w:rsidRPr="00BB4AC9">
        <w:t>- stečajni upravitelj</w:t>
      </w:r>
      <w:r w:rsidRPr="009578E8">
        <w:t xml:space="preserve"> </w:t>
      </w:r>
      <w:r>
        <w:t>Damir Majstorović, Pula, Koparska 37</w:t>
      </w:r>
    </w:p>
    <w:p w:rsidRDefault="00DD4F8D" w:rsidP="00DD4F8D" w:rsidR="00DD4F8D" w:rsidRPr="00A53B34">
      <w:r w:rsidRPr="00BB4AC9">
        <w:t>- e-Oglasna ploča 8 dana</w:t>
      </w:r>
    </w:p>
    <w:p w:rsidRDefault="00DD4F8D" w:rsidP="00DD4F8D" w:rsidR="00DD4F8D" w:rsidRPr="00A53B34"/>
    <w:p w:rsidRDefault="00DD4F8D" w:rsidP="00DD4F8D" w:rsidR="00DD4F8D" w:rsidRPr="00F100FA"/>
    <w:p w:rsidRDefault="00DD4F8D" w:rsidP="00DD4F8D" w:rsidR="00DD4F8D" w:rsidRPr="00F100FA"/>
    <w:p w:rsidRDefault="00DD4F8D" w:rsidP="00DD4F8D" w:rsidR="00DD4F8D" w:rsidRPr="00F100FA"/>
    <w:p w:rsidRDefault="00DD4F8D" w:rsidP="00DD4F8D" w:rsidR="00DD4F8D" w:rsidRPr="00F100FA"/>
    <w:p w:rsidRDefault="00DD4F8D" w:rsidP="00DD4F8D" w:rsidR="00DD4F8D"/>
    <w:p w:rsidRDefault="00DD4F8D" w:rsidP="00DD4F8D" w:rsidR="00DD4F8D"/>
    <w:p w:rsidRDefault="00DD4F8D" w:rsidP="00DD4F8D" w:rsidR="00DD4F8D"/>
    <w:p w:rsidRDefault="00DD4F8D" w:rsidP="00DD4F8D" w:rsidR="00DD4F8D"/>
    <w:p w:rsidRDefault="00DD4F8D" w:rsidP="00DD4F8D" w:rsidR="00DD4F8D"/>
    <w:p w:rsidRDefault="0017792F" w:rsidR="00500701"/>
    <w:sectPr w:rsidSect="009578E8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F8D" w:rsidP="00DD4F8D" w:rsidR="00DD4F8D">
      <w:r>
        <w:separator/>
      </w:r>
    </w:p>
  </w:endnote>
  <w:endnote w:id="0" w:type="continuationSeparator">
    <w:p w:rsidRDefault="00DD4F8D" w:rsidP="00DD4F8D" w:rsidR="00DD4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F8D" w:rsidP="00DD4F8D" w:rsidR="00DD4F8D">
      <w:r>
        <w:separator/>
      </w:r>
    </w:p>
  </w:footnote>
  <w:footnote w:id="0" w:type="continuationSeparator">
    <w:p w:rsidRDefault="00DD4F8D" w:rsidP="00DD4F8D" w:rsidR="00DD4F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8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792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F8D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9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4F8D" w:rsidP="00345634" w:rsidR="00345634" w:rsidRPr="00A770C6">
    <w:pPr>
      <w:pStyle w:val="Zaglavlje"/>
      <w:jc w:val="center"/>
    </w:pPr>
    <w:r w:rsidRPr="009578E8">
      <w:tab/>
    </w:r>
    <w:r w:rsidRPr="009578E8">
      <w:tab/>
    </w:r>
    <w:r>
      <w:t xml:space="preserve">  2 St-373/20</w:t>
    </w:r>
    <w:r w:rsidRPr="00A770C6">
      <w:t>17-42</w:t>
    </w:r>
  </w:p>
  <w:p w:rsidRDefault="0017792F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F8D"/>
    <w:rsid w:val="0017792F"/>
    <w:rsid w:val="00554328"/>
    <w:rsid w:val="00985388"/>
    <w:rsid w:val="00A770C6"/>
    <w:rsid w:val="00DD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4F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4F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4F8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4F8D"/>
  </w:style>
  <w:style w:styleId="Tekstbalonia" w:type="paragraph">
    <w:name w:val="Balloon Text"/>
    <w:basedOn w:val="Normal"/>
    <w:link w:val="TekstbaloniaChar"/>
    <w:uiPriority w:val="99"/>
    <w:semiHidden/>
    <w:unhideWhenUsed/>
    <w:rsid w:val="00DD4F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F8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4F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F8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92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92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92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92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4F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4F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4F8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4F8D"/>
  </w:style>
  <w:style w:styleId="Tekstbalonia" w:type="paragraph">
    <w:name w:val="Balloon Text"/>
    <w:basedOn w:val="Normal"/>
    <w:link w:val="TekstbaloniaChar"/>
    <w:uiPriority w:val="99"/>
    <w:semiHidden/>
    <w:unhideWhenUsed/>
    <w:rsid w:val="00DD4F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F8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4F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F8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92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92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92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92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1799</properties:Characters>
  <properties:Lines>63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2018-03-19T10:47:00Z</dcterms:created>
  <dc:creator>Jasmina Matika</dc:creator>
  <cp:lastModifiedBy>Jasmina Matika</cp:lastModifiedBy>
  <dcterms:modified xmlns:xsi="http://www.w3.org/2001/XMLSchema-instance" xsi:type="dcterms:W3CDTF">2018-03-19T13:48:00Z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(St-373-17 - RJEŠENJE - ODREĐIVANJE STVARNIH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