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f56d" w14:paraId="5bff56d" w:rsidRDefault="00AA0452" w:rsidP="00F42F48" w:rsidR="00F42F48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10" o:title=""/>
          </v:shape>
        </w:pict>
      </w:r>
    </w:p>
    <w:p w:rsidRDefault="00F42F48" w:rsidP="00F42F48" w:rsidR="00F42F48" w:rsidRPr="00E56243">
      <w:pPr>
        <w:jc w:val="both"/>
      </w:pPr>
      <w:r w:rsidRPr="00E56243">
        <w:t>REPUBLIKA HRVATSKA</w:t>
      </w:r>
    </w:p>
    <w:p w:rsidRDefault="00F42F48" w:rsidP="00F42F48" w:rsidR="00F42F48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F42F48" w:rsidP="00F42F48" w:rsidR="00F42F48" w:rsidRPr="002179C2">
      <w:pPr>
        <w:pStyle w:val="Tijeloteksta"/>
        <w:tabs>
          <w:tab w:pos="6930" w:val="left"/>
        </w:tabs>
        <w:outlineLvl w:val="0"/>
      </w:pPr>
      <w:proofErr w:type="spellStart"/>
      <w:r w:rsidRPr="00E56243">
        <w:t>Amruševa</w:t>
      </w:r>
      <w:proofErr w:type="spellEnd"/>
      <w:r w:rsidRPr="00E56243">
        <w:t xml:space="preserve"> 2/II                                                                                      </w:t>
      </w:r>
    </w:p>
    <w:p w:rsidRDefault="00F42F48" w:rsidP="00F42F48" w:rsidR="00F42F48">
      <w:pPr>
        <w:jc w:val="right"/>
      </w:pPr>
      <w:r w:rsidRPr="004D3D14">
        <w:t xml:space="preserve">  </w:t>
      </w:r>
    </w:p>
    <w:p w:rsidRDefault="00F42F48" w:rsidP="00F42F48" w:rsidR="00F42F48" w:rsidRPr="006F1A82">
      <w:pPr>
        <w:ind w:firstLine="708" w:left="708"/>
        <w:jc w:val="center"/>
      </w:pPr>
      <w:r w:rsidRPr="006F1A82">
        <w:t>R E P U B L I K A  H R V A T S K A</w:t>
      </w:r>
    </w:p>
    <w:p w:rsidRDefault="00F42F48" w:rsidP="00F42F48" w:rsidR="00F42F4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F42F48" w:rsidP="00F42F48" w:rsidR="00F42F48">
      <w:pPr>
        <w:jc w:val="center"/>
        <w:rPr>
          <w:b/>
        </w:rPr>
      </w:pPr>
    </w:p>
    <w:p w:rsidRDefault="00F42F48" w:rsidP="002270F7" w:rsidR="00F42F48">
      <w:pPr>
        <w:ind w:firstLine="555"/>
        <w:jc w:val="both"/>
      </w:pPr>
      <w:r w:rsidRPr="008A2CA9">
        <w:t xml:space="preserve">TRGOVAČKI SUD U ZAGREBU, po sucu Anti Galiću, kao stečajnom sucu, </w:t>
      </w:r>
      <w:r>
        <w:t xml:space="preserve">u stečajnom postupku nad dužnikom </w:t>
      </w:r>
      <w:proofErr w:type="spellStart"/>
      <w:r w:rsidRPr="007D39C7">
        <w:t>DIVES</w:t>
      </w:r>
      <w:proofErr w:type="spellEnd"/>
      <w:r w:rsidRPr="007D39C7">
        <w:t xml:space="preserve"> </w:t>
      </w:r>
      <w:proofErr w:type="spellStart"/>
      <w:r w:rsidRPr="007D39C7">
        <w:t>VERIS</w:t>
      </w:r>
      <w:proofErr w:type="spellEnd"/>
      <w:r w:rsidRPr="007D39C7">
        <w:t xml:space="preserve">  d.o.o. Zagreb, </w:t>
      </w:r>
      <w:proofErr w:type="spellStart"/>
      <w:r w:rsidRPr="007D39C7">
        <w:t>Tkalčićeva</w:t>
      </w:r>
      <w:proofErr w:type="spellEnd"/>
      <w:r w:rsidRPr="007D39C7">
        <w:t xml:space="preserve"> </w:t>
      </w:r>
      <w:proofErr w:type="spellStart"/>
      <w:r w:rsidRPr="007D39C7">
        <w:t>76</w:t>
      </w:r>
      <w:proofErr w:type="spellEnd"/>
      <w:r w:rsidRPr="007D39C7">
        <w:t xml:space="preserve"> </w:t>
      </w:r>
      <w:r>
        <w:t>(</w:t>
      </w:r>
      <w:proofErr w:type="spellStart"/>
      <w:r>
        <w:t>OIB</w:t>
      </w:r>
      <w:proofErr w:type="spellEnd"/>
      <w:r>
        <w:t xml:space="preserve"> </w:t>
      </w:r>
      <w:proofErr w:type="spellStart"/>
      <w:r>
        <w:t>27469365284</w:t>
      </w:r>
      <w:proofErr w:type="spellEnd"/>
      <w:r>
        <w:t xml:space="preserve">), dana </w:t>
      </w:r>
      <w:proofErr w:type="spellStart"/>
      <w:r>
        <w:t>1</w:t>
      </w:r>
      <w:r w:rsidR="000762B6">
        <w:t>8</w:t>
      </w:r>
      <w:proofErr w:type="spellEnd"/>
      <w:r>
        <w:t xml:space="preserve">. prosinca </w:t>
      </w:r>
      <w:proofErr w:type="spellStart"/>
      <w:r>
        <w:t>2015</w:t>
      </w:r>
      <w:proofErr w:type="spellEnd"/>
      <w:r>
        <w:t>.</w:t>
      </w:r>
    </w:p>
    <w:p w:rsidRDefault="00CF2A99" w:rsidP="00780919" w:rsidR="00CF2A99">
      <w:pPr>
        <w:jc w:val="both"/>
      </w:pPr>
    </w:p>
    <w:p w:rsidRDefault="003E0E43" w:rsidP="00780919" w:rsidR="003E0E43">
      <w:pPr>
        <w:jc w:val="both"/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0706CA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proofErr w:type="spellStart"/>
      <w:r w:rsidR="00F42F48" w:rsidRPr="007D39C7">
        <w:t>DIVES</w:t>
      </w:r>
      <w:proofErr w:type="spellEnd"/>
      <w:r w:rsidR="00F42F48" w:rsidRPr="007D39C7">
        <w:t xml:space="preserve"> </w:t>
      </w:r>
      <w:proofErr w:type="spellStart"/>
      <w:r w:rsidR="00F42F48" w:rsidRPr="007D39C7">
        <w:t>VERIS</w:t>
      </w:r>
      <w:proofErr w:type="spellEnd"/>
      <w:r w:rsidR="00F42F48" w:rsidRPr="007D39C7">
        <w:t xml:space="preserve">  d.o.o. Zagreb, </w:t>
      </w:r>
      <w:proofErr w:type="spellStart"/>
      <w:r w:rsidR="00F42F48" w:rsidRPr="007D39C7">
        <w:t>Tkalčićeva</w:t>
      </w:r>
      <w:proofErr w:type="spellEnd"/>
      <w:r w:rsidR="00F42F48" w:rsidRPr="007D39C7">
        <w:t xml:space="preserve"> </w:t>
      </w:r>
      <w:proofErr w:type="spellStart"/>
      <w:r w:rsidR="00F42F48" w:rsidRPr="007D39C7">
        <w:t>76</w:t>
      </w:r>
      <w:proofErr w:type="spellEnd"/>
      <w:r w:rsidR="00F42F48" w:rsidRPr="007D39C7">
        <w:t xml:space="preserve"> </w:t>
      </w:r>
      <w:r w:rsidR="00F42F48">
        <w:t>(</w:t>
      </w:r>
      <w:proofErr w:type="spellStart"/>
      <w:r w:rsidR="00F42F48">
        <w:t>OIB</w:t>
      </w:r>
      <w:proofErr w:type="spellEnd"/>
      <w:r w:rsidR="00F42F48">
        <w:t xml:space="preserve"> </w:t>
      </w:r>
      <w:proofErr w:type="spellStart"/>
      <w:r w:rsidR="00F42F48">
        <w:t>27469365284</w:t>
      </w:r>
      <w:proofErr w:type="spellEnd"/>
      <w:r w:rsidR="00F42F48">
        <w:t>)</w:t>
      </w:r>
      <w:r w:rsidR="008D7833">
        <w:t>.</w:t>
      </w:r>
      <w:r w:rsidR="003E0E43">
        <w:rPr>
          <w:lang w:val="pt-BR"/>
        </w:rPr>
        <w:t xml:space="preserve"> </w:t>
      </w:r>
      <w:r w:rsidRPr="006C5196">
        <w:t xml:space="preserve"> Oglas o otvaranju stečajnog postupka nad dužnikom istaknut je na </w:t>
      </w:r>
      <w:r w:rsidR="00F42F48">
        <w:t>e-</w:t>
      </w:r>
      <w:r w:rsidRPr="006C5196">
        <w:t>oglasnoj ploči Trgovačkog suda u Zagrebu dan</w:t>
      </w:r>
      <w:r w:rsidR="00347CA4" w:rsidRPr="006C5196">
        <w:t xml:space="preserve">a </w:t>
      </w:r>
      <w:proofErr w:type="spellStart"/>
      <w:r w:rsidR="00F42F48">
        <w:t>1</w:t>
      </w:r>
      <w:r w:rsidR="00E75E4B">
        <w:t>8</w:t>
      </w:r>
      <w:proofErr w:type="spellEnd"/>
      <w:r w:rsidR="00F42F48">
        <w:t xml:space="preserve">. prosinca </w:t>
      </w:r>
      <w:proofErr w:type="spellStart"/>
      <w:r w:rsidR="00F42F48">
        <w:t>2015</w:t>
      </w:r>
      <w:proofErr w:type="spellEnd"/>
      <w:r w:rsidR="00F42F48">
        <w:t>.</w:t>
      </w:r>
      <w:r w:rsidR="003E0E43">
        <w:t xml:space="preserve"> u </w:t>
      </w:r>
      <w:proofErr w:type="spellStart"/>
      <w:r w:rsidR="003E0E43">
        <w:t>12.00</w:t>
      </w:r>
      <w:proofErr w:type="spellEnd"/>
      <w:r w:rsidR="003E0E43">
        <w:t xml:space="preserve"> sati.</w:t>
      </w:r>
    </w:p>
    <w:p w:rsidRDefault="00C12410" w:rsidP="000706CA" w:rsidR="00F42F48" w:rsidRPr="001D5467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F42F48" w:rsidRPr="001D5467">
        <w:t xml:space="preserve">Ivan Samac, Zagreb, </w:t>
      </w:r>
      <w:proofErr w:type="spellStart"/>
      <w:r w:rsidR="00F42F48" w:rsidRPr="001D5467">
        <w:t>Hrgovići</w:t>
      </w:r>
      <w:proofErr w:type="spellEnd"/>
      <w:r w:rsidR="00F42F48" w:rsidRPr="001D5467">
        <w:t xml:space="preserve"> </w:t>
      </w:r>
      <w:proofErr w:type="spellStart"/>
      <w:r w:rsidR="00F42F48" w:rsidRPr="001D5467">
        <w:t>97</w:t>
      </w:r>
      <w:proofErr w:type="spellEnd"/>
      <w:r w:rsidR="00F42F48" w:rsidRPr="001D5467">
        <w:t xml:space="preserve">, </w:t>
      </w:r>
      <w:proofErr w:type="spellStart"/>
      <w:r w:rsidR="00F42F48" w:rsidRPr="001D5467">
        <w:t>OIB</w:t>
      </w:r>
      <w:proofErr w:type="spellEnd"/>
      <w:r w:rsidR="00F42F48" w:rsidRPr="001D5467">
        <w:t xml:space="preserve"> </w:t>
      </w:r>
      <w:proofErr w:type="spellStart"/>
      <w:r w:rsidR="00F42F48" w:rsidRPr="001D5467">
        <w:t>81141078908</w:t>
      </w:r>
      <w:proofErr w:type="spellEnd"/>
      <w:r w:rsidR="00F42F48" w:rsidRPr="001D5467">
        <w:t>.</w:t>
      </w:r>
    </w:p>
    <w:p w:rsidRDefault="00C12410" w:rsidP="000706CA" w:rsidR="008D7833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F42F48" w:rsidRPr="007D39C7">
        <w:t>DIVES</w:t>
      </w:r>
      <w:proofErr w:type="spellEnd"/>
      <w:r w:rsidR="00F42F48" w:rsidRPr="007D39C7">
        <w:t xml:space="preserve"> </w:t>
      </w:r>
      <w:proofErr w:type="spellStart"/>
      <w:r w:rsidR="00F42F48" w:rsidRPr="007D39C7">
        <w:t>VERIS</w:t>
      </w:r>
      <w:proofErr w:type="spellEnd"/>
      <w:r w:rsidR="00F42F48" w:rsidRPr="007D39C7">
        <w:t xml:space="preserve">  d.o.o. Zagreb, </w:t>
      </w:r>
      <w:proofErr w:type="spellStart"/>
      <w:r w:rsidR="00F42F48" w:rsidRPr="007D39C7">
        <w:t>Tkalčićeva</w:t>
      </w:r>
      <w:proofErr w:type="spellEnd"/>
      <w:r w:rsidR="00F42F48" w:rsidRPr="007D39C7">
        <w:t xml:space="preserve"> </w:t>
      </w:r>
      <w:proofErr w:type="spellStart"/>
      <w:r w:rsidR="00F42F48" w:rsidRPr="007D39C7">
        <w:t>76</w:t>
      </w:r>
      <w:proofErr w:type="spellEnd"/>
      <w:r w:rsidR="00F42F48" w:rsidRPr="007D39C7">
        <w:t xml:space="preserve"> </w:t>
      </w:r>
      <w:r w:rsidR="00F42F48">
        <w:t>(</w:t>
      </w:r>
      <w:proofErr w:type="spellStart"/>
      <w:r w:rsidR="00F42F48">
        <w:t>OIB</w:t>
      </w:r>
      <w:proofErr w:type="spellEnd"/>
      <w:r w:rsidR="00F42F48">
        <w:t xml:space="preserve"> </w:t>
      </w:r>
      <w:proofErr w:type="spellStart"/>
      <w:r w:rsidR="00F42F48">
        <w:t>27469365284</w:t>
      </w:r>
      <w:proofErr w:type="spellEnd"/>
      <w:r w:rsidR="00F42F48">
        <w:t>).</w:t>
      </w:r>
    </w:p>
    <w:p w:rsidRDefault="00E46026" w:rsidP="000706CA" w:rsidR="00E46026" w:rsidRPr="006C5196">
      <w:pPr>
        <w:ind w:firstLine="708"/>
        <w:jc w:val="both"/>
      </w:pPr>
      <w:r w:rsidRPr="006C5196">
        <w:t xml:space="preserve">IV. Nastali troškovi podmirit će se iz </w:t>
      </w:r>
      <w:r w:rsidR="003E0E43">
        <w:t xml:space="preserve">položenog predujma </w:t>
      </w:r>
      <w:r w:rsidRPr="006C5196">
        <w:t>za pokriće troškova stečajnog postupka koji se ne mogu namiriti iz imovine dužnika.</w:t>
      </w:r>
    </w:p>
    <w:p w:rsidRDefault="00C12410" w:rsidP="000706CA" w:rsidR="00C12410">
      <w:pPr>
        <w:ind w:firstLine="708"/>
        <w:jc w:val="both"/>
      </w:pPr>
      <w:r w:rsidRPr="006C5196">
        <w:t>V</w:t>
      </w:r>
      <w:r w:rsidR="00D85CC6" w:rsidRPr="006C5196">
        <w:t>. Ovo rješenje objavljuje se u „Narodnim novinama“</w:t>
      </w:r>
      <w:r w:rsidRPr="006C5196">
        <w:t xml:space="preserve"> i dostavlja sudskom registru ovo</w:t>
      </w:r>
      <w:r w:rsidR="00C12C33" w:rsidRPr="006C5196">
        <w:t>g suda radi brisanja dužnika iz</w:t>
      </w:r>
      <w:r w:rsidRPr="006C5196">
        <w:t xml:space="preserve"> registra.</w:t>
      </w:r>
    </w:p>
    <w:p w:rsidRDefault="000706CA" w:rsidP="000706CA" w:rsidR="000706CA" w:rsidRPr="006C5196">
      <w:pPr>
        <w:ind w:firstLine="708"/>
        <w:jc w:val="both"/>
      </w:pP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E70353" w:rsidP="00E70353" w:rsidR="00E70353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11</w:t>
      </w:r>
      <w:proofErr w:type="spellEnd"/>
      <w:r>
        <w:t xml:space="preserve">. rujna  </w:t>
      </w:r>
      <w:proofErr w:type="spellStart"/>
      <w:r>
        <w:t>2015</w:t>
      </w:r>
      <w:proofErr w:type="spellEnd"/>
      <w:r>
        <w:t xml:space="preserve">. prijedlog za otvaranje stečajnog postupka nad dužnikom </w:t>
      </w:r>
      <w:proofErr w:type="spellStart"/>
      <w:r w:rsidRPr="007D39C7">
        <w:t>DIVES</w:t>
      </w:r>
      <w:proofErr w:type="spellEnd"/>
      <w:r w:rsidRPr="007D39C7">
        <w:t xml:space="preserve"> </w:t>
      </w:r>
      <w:proofErr w:type="spellStart"/>
      <w:r w:rsidRPr="007D39C7">
        <w:t>VERIS</w:t>
      </w:r>
      <w:proofErr w:type="spellEnd"/>
      <w:r w:rsidRPr="007D39C7">
        <w:t xml:space="preserve">  d.o.o. Zagreb, </w:t>
      </w:r>
      <w:proofErr w:type="spellStart"/>
      <w:r w:rsidRPr="007D39C7">
        <w:t>Tkalčićeva</w:t>
      </w:r>
      <w:proofErr w:type="spellEnd"/>
      <w:r w:rsidRPr="007D39C7">
        <w:t xml:space="preserve"> </w:t>
      </w:r>
      <w:proofErr w:type="spellStart"/>
      <w:r w:rsidRPr="007D39C7">
        <w:t>76</w:t>
      </w:r>
      <w:proofErr w:type="spellEnd"/>
      <w:r>
        <w:t>.</w:t>
      </w:r>
    </w:p>
    <w:p w:rsidRDefault="00E70353" w:rsidP="00E70353" w:rsidR="00E70353">
      <w:pPr>
        <w:ind w:firstLine="555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1. rujna </w:t>
      </w:r>
      <w:proofErr w:type="spellStart"/>
      <w:r>
        <w:t>2015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8298</w:t>
      </w:r>
      <w:proofErr w:type="spellEnd"/>
      <w:r>
        <w:t xml:space="preserve">-3 nagodbeno vijeće odbacilo prijedlog za otvaranje postupka </w:t>
      </w:r>
      <w:proofErr w:type="spellStart"/>
      <w:r>
        <w:t>predstečajne</w:t>
      </w:r>
      <w:proofErr w:type="spellEnd"/>
      <w:r>
        <w:t xml:space="preserve">  nagodbe nad dužnikom. </w:t>
      </w:r>
    </w:p>
    <w:p w:rsidRDefault="00E70353" w:rsidP="00E70353" w:rsidR="00E70353">
      <w:pPr>
        <w:ind w:firstLine="709"/>
        <w:jc w:val="both"/>
      </w:pPr>
      <w:r>
        <w:t xml:space="preserve">FINA je uz prijedlog za otvaranje stečajnog postupka nad dužnikom dostavila potvrdu od 1. rujna </w:t>
      </w:r>
      <w:proofErr w:type="spellStart"/>
      <w:r>
        <w:t>2015</w:t>
      </w:r>
      <w:proofErr w:type="spellEnd"/>
      <w:r>
        <w:t>. iz članka 4. stavak 9.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), koji se u ovom </w:t>
      </w:r>
      <w:proofErr w:type="spellStart"/>
      <w:r>
        <w:t>postuku</w:t>
      </w:r>
      <w:proofErr w:type="spellEnd"/>
      <w:r>
        <w:t xml:space="preserve"> primjenjuje temeljem odredbe članka </w:t>
      </w:r>
      <w:proofErr w:type="spellStart"/>
      <w:r>
        <w:t>441</w:t>
      </w:r>
      <w:proofErr w:type="spellEnd"/>
      <w:r>
        <w:t>. stavak 1</w:t>
      </w:r>
      <w:r w:rsidR="00001C50">
        <w:t xml:space="preserve">. Stečajnog zakona (NN </w:t>
      </w:r>
      <w:proofErr w:type="spellStart"/>
      <w:r w:rsidR="00001C50">
        <w:t>br.71</w:t>
      </w:r>
      <w:proofErr w:type="spellEnd"/>
      <w:r w:rsidR="00001C50">
        <w:t>/</w:t>
      </w:r>
      <w:proofErr w:type="spellStart"/>
      <w:r w:rsidR="00001C50">
        <w:t>15</w:t>
      </w:r>
      <w:proofErr w:type="spellEnd"/>
      <w:r w:rsidR="00001C50">
        <w:t xml:space="preserve">,dalje </w:t>
      </w:r>
      <w:proofErr w:type="spellStart"/>
      <w:r w:rsidR="00001C50">
        <w:t>SZ15</w:t>
      </w:r>
      <w:proofErr w:type="spellEnd"/>
      <w:r w:rsidR="00001C50">
        <w:t>)</w:t>
      </w:r>
      <w:r>
        <w:t xml:space="preserve">, te spis </w:t>
      </w:r>
      <w:proofErr w:type="spellStart"/>
      <w:r>
        <w:t>predstečajne</w:t>
      </w:r>
      <w:proofErr w:type="spellEnd"/>
      <w:r>
        <w:t xml:space="preserve"> nagodbe. </w:t>
      </w:r>
    </w:p>
    <w:p w:rsidRDefault="00B96B2A" w:rsidP="00B96B2A" w:rsidR="00B96B2A">
      <w:pPr>
        <w:ind w:firstLine="709"/>
        <w:jc w:val="both"/>
      </w:pPr>
      <w:r>
        <w:t xml:space="preserve">Rješenjem ovog suda od </w:t>
      </w:r>
      <w:proofErr w:type="spellStart"/>
      <w:r w:rsidR="00E70353">
        <w:t>12</w:t>
      </w:r>
      <w:proofErr w:type="spellEnd"/>
      <w:r w:rsidR="00E70353">
        <w:t>. listopada</w:t>
      </w:r>
      <w:r>
        <w:t xml:space="preserve"> </w:t>
      </w:r>
      <w:proofErr w:type="spellStart"/>
      <w:r>
        <w:t>201</w:t>
      </w:r>
      <w:r w:rsidR="00E70353">
        <w:t>5</w:t>
      </w:r>
      <w:proofErr w:type="spellEnd"/>
      <w:r>
        <w:t>. pokrenut je postupak radi utvrđenja uvjeta za otvaranje stečajnog postupka (prethodni postupak).</w:t>
      </w:r>
    </w:p>
    <w:p w:rsidRDefault="00B96B2A" w:rsidP="00B96B2A" w:rsidR="00B96B2A">
      <w:pPr>
        <w:ind w:firstLine="720"/>
        <w:jc w:val="both"/>
      </w:pPr>
      <w:r>
        <w:lastRenderedPageBreak/>
        <w:t xml:space="preserve">Na ročištu radi izjašnjenja o prijedlogu od </w:t>
      </w:r>
      <w:r w:rsidR="00E70353">
        <w:t>2. prosinca</w:t>
      </w:r>
      <w:r>
        <w:t xml:space="preserve"> </w:t>
      </w:r>
      <w:proofErr w:type="spellStart"/>
      <w:r>
        <w:t>2015</w:t>
      </w:r>
      <w:proofErr w:type="spellEnd"/>
      <w:r>
        <w:t xml:space="preserve">. dužnik je priznao postojanje  stečajnog razloga nesposobnosti za plaćanje. </w:t>
      </w:r>
    </w:p>
    <w:p w:rsidRDefault="00B96B2A" w:rsidP="00B96B2A" w:rsidR="00B96B2A">
      <w:pPr>
        <w:ind w:firstLine="709"/>
        <w:jc w:val="both"/>
      </w:pPr>
      <w:r>
        <w:t xml:space="preserve">Uz podnesak od </w:t>
      </w:r>
      <w:proofErr w:type="spellStart"/>
      <w:r w:rsidR="00E70353">
        <w:t>16</w:t>
      </w:r>
      <w:proofErr w:type="spellEnd"/>
      <w:r w:rsidR="00E70353">
        <w:t xml:space="preserve">. studenog </w:t>
      </w:r>
      <w:proofErr w:type="spellStart"/>
      <w:r>
        <w:t>201</w:t>
      </w:r>
      <w:r w:rsidR="00E70353">
        <w:t>5</w:t>
      </w:r>
      <w:proofErr w:type="spellEnd"/>
      <w:r>
        <w:t xml:space="preserve">. dužnik je dostavio sudu </w:t>
      </w:r>
      <w:r w:rsidR="00E70353">
        <w:t>izvješće o financijsko-gospodarskom stanju prema kojem dužnik nema nikakve imovine.</w:t>
      </w:r>
    </w:p>
    <w:p w:rsidRDefault="00B96B2A" w:rsidP="00B96B2A" w:rsidR="00B96B2A">
      <w:pPr>
        <w:ind w:firstLine="720"/>
        <w:jc w:val="both"/>
      </w:pPr>
    </w:p>
    <w:p w:rsidRDefault="00B96B2A" w:rsidP="00B96B2A" w:rsidR="00B96B2A" w:rsidRPr="0084674B">
      <w:pPr>
        <w:ind w:firstLine="720"/>
        <w:jc w:val="both"/>
      </w:pPr>
      <w:r>
        <w:t xml:space="preserve">Prema članku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B96B2A" w:rsidP="00B96B2A" w:rsidR="007A6DFA" w:rsidRPr="001D411A">
      <w:pPr>
        <w:jc w:val="both"/>
      </w:pPr>
      <w:r w:rsidRPr="001D411A">
        <w:tab/>
      </w:r>
    </w:p>
    <w:p w:rsidRDefault="00B96B2A" w:rsidP="00B96B2A" w:rsidR="00B96B2A">
      <w:pPr>
        <w:jc w:val="both"/>
      </w:pPr>
      <w:r w:rsidRPr="001D411A">
        <w:tab/>
        <w:t xml:space="preserve">Kako je </w:t>
      </w:r>
      <w:r>
        <w:t xml:space="preserve">na ročištu radi izjašnjenja o prijedlogu dužnik priznao postojanje stečajnog razloga nesposobnosti za plaćanje, temeljem odredbe članka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-a stvoreni su uvjeti za otvaranje stečajnog postupka bez provođenje prethodnog postupka.</w:t>
      </w:r>
    </w:p>
    <w:p w:rsidRDefault="000706CA" w:rsidP="000706CA" w:rsidR="000706CA" w:rsidRPr="006C5196">
      <w:pPr>
        <w:jc w:val="both"/>
      </w:pPr>
      <w:r w:rsidRPr="006C5196">
        <w:t xml:space="preserve">           Prema odredbi čl</w:t>
      </w:r>
      <w:r>
        <w:t>anka</w:t>
      </w:r>
      <w:r w:rsidRPr="006C5196">
        <w:t xml:space="preserve"> </w:t>
      </w:r>
      <w:smartTag w:element="metricconverter" w:uri="urn:schemas-microsoft-com:office:smarttags">
        <w:smartTagPr>
          <w:attr w:val="4. st" w:name="ProductID"/>
        </w:smartTagPr>
        <w:r w:rsidRPr="006C5196">
          <w:t>4. st</w:t>
        </w:r>
        <w:r>
          <w:t>avak</w:t>
        </w:r>
      </w:smartTag>
      <w:r w:rsidRPr="006C5196">
        <w:t xml:space="preserve"> 1. i 2. </w:t>
      </w:r>
      <w:proofErr w:type="spellStart"/>
      <w:r w:rsidRPr="006C5196">
        <w:t>SZ</w:t>
      </w:r>
      <w:proofErr w:type="spellEnd"/>
      <w:r w:rsidRPr="006C5196">
        <w:t>-a, stečajni postupak se može otvoriti samo ako se utvrdi postojanje kojeg od zakonom predviđenih stečajnih razloga, a stečajni su razlozi nesposobnost za plaćanje i prezaduženost.</w:t>
      </w:r>
    </w:p>
    <w:p w:rsidRDefault="00B96B2A" w:rsidP="00B96B2A" w:rsidR="00B96B2A">
      <w:pPr>
        <w:jc w:val="both"/>
      </w:pPr>
      <w:r>
        <w:tab/>
      </w:r>
      <w:r w:rsidR="000706CA">
        <w:t>S</w:t>
      </w:r>
      <w:r>
        <w:t xml:space="preserve">ud je uvidom u potvrdu FINA-e od </w:t>
      </w:r>
      <w:r w:rsidR="00E70353">
        <w:t xml:space="preserve">1. rujna </w:t>
      </w:r>
      <w:proofErr w:type="spellStart"/>
      <w:r w:rsidR="00E70353">
        <w:t>2015</w:t>
      </w:r>
      <w:proofErr w:type="spellEnd"/>
      <w:r w:rsidR="00E70353">
        <w:t>.</w:t>
      </w:r>
      <w:r>
        <w:t xml:space="preserve"> nedvojbenim utvrdio postojanje kod dužnika stečajnog razloga nesposobnosti za plaćanje.</w:t>
      </w:r>
    </w:p>
    <w:p w:rsidRDefault="00B96B2A" w:rsidP="00B96B2A" w:rsidR="00B96B2A" w:rsidRPr="006C5196">
      <w:pPr>
        <w:jc w:val="both"/>
      </w:pPr>
    </w:p>
    <w:p w:rsidRDefault="00E70353" w:rsidP="006671E6" w:rsidR="007E349A">
      <w:pPr>
        <w:jc w:val="both"/>
      </w:pPr>
      <w:r>
        <w:tab/>
        <w:t xml:space="preserve">Pravomoćnim rješenjem ovog suda  od 2. prosinca </w:t>
      </w:r>
      <w:proofErr w:type="spellStart"/>
      <w:r>
        <w:t>2015</w:t>
      </w:r>
      <w:proofErr w:type="spellEnd"/>
      <w:r>
        <w:t xml:space="preserve">. pozvane su osobe koje imaju pravni interes za provedbu stečajnog postupka u roku </w:t>
      </w:r>
      <w:proofErr w:type="spellStart"/>
      <w:r>
        <w:t>15</w:t>
      </w:r>
      <w:proofErr w:type="spellEnd"/>
      <w:r>
        <w:t xml:space="preserve"> dana uplatiti predujam u iznosu od </w:t>
      </w:r>
      <w:proofErr w:type="spellStart"/>
      <w:r>
        <w:t>50.000</w:t>
      </w:r>
      <w:proofErr w:type="spellEnd"/>
      <w:r w:rsidRPr="006C5196">
        <w:t>,</w:t>
      </w:r>
      <w:proofErr w:type="spellStart"/>
      <w:r w:rsidRPr="006C5196">
        <w:t>00</w:t>
      </w:r>
      <w:proofErr w:type="spellEnd"/>
      <w:r w:rsidRPr="006C5196">
        <w:t xml:space="preserve"> kn</w:t>
      </w:r>
      <w:r>
        <w:t xml:space="preserve"> za namirenje troškova prethodnog i otvorenog steč</w:t>
      </w:r>
      <w:r w:rsidR="00615D90">
        <w:t>a</w:t>
      </w:r>
      <w:r>
        <w:t xml:space="preserve">jnog postupka (točka I. rješenja), uz upozorenje kako će se u slučaju </w:t>
      </w:r>
      <w:proofErr w:type="spellStart"/>
      <w:r>
        <w:t>nepredujmljivanja</w:t>
      </w:r>
      <w:proofErr w:type="spellEnd"/>
      <w:r>
        <w:t xml:space="preserve"> traženog iznosa donijeti rješenje o otvaranju i zaključenju stečajnog postupka (točka </w:t>
      </w:r>
      <w:proofErr w:type="spellStart"/>
      <w:r>
        <w:t>II.rješenja</w:t>
      </w:r>
      <w:proofErr w:type="spellEnd"/>
      <w:r>
        <w:t xml:space="preserve">). </w:t>
      </w:r>
    </w:p>
    <w:p w:rsidRDefault="000706CA" w:rsidP="000706CA" w:rsidR="000706CA">
      <w:pPr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</w:t>
      </w:r>
      <w:proofErr w:type="spellStart"/>
      <w:r>
        <w:t>a15</w:t>
      </w:r>
      <w:proofErr w:type="spellEnd"/>
      <w:r>
        <w:t xml:space="preserve"> ako osobe koje imaju pravni interes za provedbu stečajnog postupka ne predujme zatraženi iznos sud će donijeti rješenje o otvaranju i zaključenju stečajnog postupka. </w:t>
      </w:r>
    </w:p>
    <w:p w:rsidRDefault="00E70353" w:rsidP="000706CA" w:rsidR="00E70353">
      <w:pPr>
        <w:ind w:firstLine="708"/>
        <w:jc w:val="both"/>
      </w:pPr>
      <w:r>
        <w:t xml:space="preserve">Do roka određenog rješenjem od 2. prosinca </w:t>
      </w:r>
      <w:proofErr w:type="spellStart"/>
      <w:r>
        <w:t>2015</w:t>
      </w:r>
      <w:proofErr w:type="spellEnd"/>
      <w:r>
        <w:t xml:space="preserve">. nije uplaćen iznos zatražen rješenjem od 2. prosinca. </w:t>
      </w:r>
      <w:proofErr w:type="spellStart"/>
      <w:r>
        <w:t>2015</w:t>
      </w:r>
      <w:proofErr w:type="spellEnd"/>
      <w:r>
        <w:t>.</w:t>
      </w:r>
    </w:p>
    <w:p w:rsidRDefault="000706CA" w:rsidP="00D85CC6" w:rsidR="00363447" w:rsidRPr="006C5196">
      <w:pPr>
        <w:jc w:val="both"/>
      </w:pPr>
      <w:r>
        <w:tab/>
        <w:t xml:space="preserve">Slijedom svega naprijed navedenog valjalo je temeljem odredbe članka </w:t>
      </w:r>
      <w:proofErr w:type="spellStart"/>
      <w:r>
        <w:t>132</w:t>
      </w:r>
      <w:proofErr w:type="spellEnd"/>
      <w:r>
        <w:t xml:space="preserve">. stavak 4.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>, donijeti rješenje o otvaranju i zaključenju stečajnog postupka nad dužnikom.</w:t>
      </w:r>
    </w:p>
    <w:p w:rsidRDefault="000706CA" w:rsidP="0051539B" w:rsidR="000706CA">
      <w:pPr>
        <w:tabs>
          <w:tab w:pos="0" w:val="left"/>
        </w:tabs>
        <w:jc w:val="both"/>
      </w:pPr>
    </w:p>
    <w:p w:rsidRDefault="000706CA" w:rsidP="0051539B" w:rsidR="0051539B" w:rsidRPr="001D5467">
      <w:pPr>
        <w:tabs>
          <w:tab w:pos="0" w:val="left"/>
        </w:tabs>
        <w:jc w:val="both"/>
      </w:pPr>
      <w:r>
        <w:tab/>
      </w:r>
      <w:r w:rsidR="0051539B" w:rsidRPr="001D5467">
        <w:t xml:space="preserve">Stečajni upravitelj je izabran metodom slučajnog odabira s liste A stečajnih upravitelja kako to propisuje odredba članka </w:t>
      </w:r>
      <w:proofErr w:type="spellStart"/>
      <w:r w:rsidR="0051539B" w:rsidRPr="001D5467">
        <w:t>84</w:t>
      </w:r>
      <w:proofErr w:type="spellEnd"/>
      <w:r w:rsidR="0051539B" w:rsidRPr="001D5467">
        <w:t xml:space="preserve">. stavak 1. </w:t>
      </w:r>
      <w:proofErr w:type="spellStart"/>
      <w:r w:rsidR="0051539B" w:rsidRPr="001D5467">
        <w:t>SZ</w:t>
      </w:r>
      <w:proofErr w:type="spellEnd"/>
      <w:r w:rsidR="0051539B" w:rsidRPr="001D5467">
        <w:t>-a</w:t>
      </w:r>
      <w:r>
        <w:t xml:space="preserve"> </w:t>
      </w:r>
      <w:proofErr w:type="spellStart"/>
      <w:r>
        <w:t>15</w:t>
      </w:r>
      <w:proofErr w:type="spellEnd"/>
      <w:r w:rsidR="0051539B" w:rsidRPr="001D5467">
        <w:t>.</w:t>
      </w:r>
    </w:p>
    <w:p w:rsidRDefault="0051539B" w:rsidP="0051539B" w:rsidR="0051539B" w:rsidRPr="001D5467">
      <w:pPr>
        <w:jc w:val="right"/>
      </w:pPr>
    </w:p>
    <w:p w:rsidRDefault="00B96B2A" w:rsidP="00363447" w:rsidR="00B96B2A" w:rsidRPr="006C5196">
      <w:pPr>
        <w:ind w:firstLine="708"/>
        <w:jc w:val="both"/>
      </w:pPr>
    </w:p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r w:rsidR="00485FDC">
        <w:t>1</w:t>
      </w:r>
      <w:r w:rsidR="00E75E4B">
        <w:t>8</w:t>
      </w:r>
      <w:r w:rsidR="00485FDC">
        <w:t>. prosinca</w:t>
      </w:r>
      <w:r w:rsidR="00705E40">
        <w:t xml:space="preserve"> </w:t>
      </w:r>
      <w:proofErr w:type="spellStart"/>
      <w:r w:rsidR="003E0E43">
        <w:t>2015</w:t>
      </w:r>
      <w:proofErr w:type="spellEnd"/>
      <w:r w:rsidR="003E0E43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C12410">
      <w:pPr>
        <w:jc w:val="right"/>
      </w:pPr>
      <w:r>
        <w:t>Ante Galić</w:t>
      </w:r>
    </w:p>
    <w:p w:rsidRDefault="00C12410" w:rsidP="00C12410" w:rsidR="00C12410" w:rsidRPr="006C5196">
      <w:r w:rsidRPr="006C5196">
        <w:t>Uputa o pravnom lijeku:</w:t>
      </w:r>
    </w:p>
    <w:p w:rsidRDefault="00C12410" w:rsidP="00363447" w:rsidR="00796994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0706CA" w:rsidP="00363447" w:rsidR="000706CA">
      <w:pPr>
        <w:jc w:val="both"/>
      </w:pPr>
    </w:p>
    <w:p w:rsidRDefault="00155B45" w:rsidP="000706CA" w:rsidR="00410190" w:rsidRPr="006C5196">
      <w:pPr>
        <w:jc w:val="both"/>
      </w:pPr>
      <w:r>
        <w:t xml:space="preserve"> </w:t>
      </w:r>
      <w:r w:rsidR="00C12410" w:rsidRPr="006C5196">
        <w:t>DNA:</w:t>
      </w:r>
    </w:p>
    <w:p w:rsidRDefault="00705E40" w:rsidP="00E63E36" w:rsidR="00E63E36" w:rsidRPr="00E63E36">
      <w:pPr>
        <w:numPr>
          <w:ilvl w:val="0"/>
          <w:numId w:val="1"/>
        </w:numPr>
      </w:pPr>
      <w:r>
        <w:t>predlagatelju</w:t>
      </w:r>
    </w:p>
    <w:p w:rsidRDefault="00E63E36" w:rsidP="00E63E36" w:rsidR="00E63E36" w:rsidRPr="00E63E36">
      <w:pPr>
        <w:numPr>
          <w:ilvl w:val="0"/>
          <w:numId w:val="1"/>
        </w:numPr>
      </w:pPr>
      <w:proofErr w:type="spellStart"/>
      <w:r w:rsidRPr="00E63E36">
        <w:t>zz</w:t>
      </w:r>
      <w:proofErr w:type="spellEnd"/>
      <w:r w:rsidRPr="00E63E36">
        <w:t xml:space="preserve"> dužnika 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st. upravitelju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stečajni upisnik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sudski registar po pravomoćnosti</w:t>
      </w:r>
    </w:p>
    <w:p w:rsidRDefault="000706CA" w:rsidP="00E63E36" w:rsidR="00E63E36" w:rsidRPr="00E63E36">
      <w:pPr>
        <w:numPr>
          <w:ilvl w:val="0"/>
          <w:numId w:val="1"/>
        </w:numPr>
      </w:pPr>
      <w:r>
        <w:t xml:space="preserve"> e-oglasna ploča suda </w:t>
      </w:r>
      <w:proofErr w:type="spellStart"/>
      <w:r>
        <w:t>15</w:t>
      </w:r>
      <w:proofErr w:type="spellEnd"/>
      <w:r w:rsidR="00E63E36" w:rsidRPr="00E63E36">
        <w:t xml:space="preserve"> dana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</w:t>
      </w:r>
      <w:proofErr w:type="spellStart"/>
      <w:r w:rsidRPr="00E63E36">
        <w:t>ŽDO</w:t>
      </w:r>
      <w:proofErr w:type="spellEnd"/>
      <w:r w:rsidRPr="00E63E36">
        <w:t xml:space="preserve"> – Zagreb, Građansko-upravni odjel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Porezna uprava Zagreb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Ministarstvo pravosuđa RH</w:t>
      </w: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F42F48">
      <w:rPr>
        <w:rFonts w:cs="Times New Roman" w:hAnsi="Times New Roman" w:ascii="Times New Roman"/>
        <w:b w:val="false"/>
        <w:sz w:val="24"/>
        <w:szCs w:val="24"/>
      </w:rPr>
      <w:t>780</w:t>
    </w:r>
    <w:proofErr w:type="spellEnd"/>
    <w:r w:rsidR="00F42F48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F42F48">
      <w:rPr>
        <w:rFonts w:cs="Times New Roman" w:hAnsi="Times New Roman" w:ascii="Times New Roman"/>
        <w:b w:val="false"/>
        <w:sz w:val="24"/>
        <w:szCs w:val="24"/>
      </w:rPr>
      <w:t>15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C12410"/>
    <w:rsid w:val="00001C50"/>
    <w:rsid w:val="000706CA"/>
    <w:rsid w:val="000762B6"/>
    <w:rsid w:val="000B4CD8"/>
    <w:rsid w:val="000C5D82"/>
    <w:rsid w:val="00102A0F"/>
    <w:rsid w:val="00144607"/>
    <w:rsid w:val="00155B45"/>
    <w:rsid w:val="001747E4"/>
    <w:rsid w:val="002270F7"/>
    <w:rsid w:val="0023149C"/>
    <w:rsid w:val="002B0102"/>
    <w:rsid w:val="00347CA4"/>
    <w:rsid w:val="00351508"/>
    <w:rsid w:val="00363447"/>
    <w:rsid w:val="00392E4D"/>
    <w:rsid w:val="003E0E43"/>
    <w:rsid w:val="00410190"/>
    <w:rsid w:val="0044106C"/>
    <w:rsid w:val="00471353"/>
    <w:rsid w:val="0048508F"/>
    <w:rsid w:val="00485FDC"/>
    <w:rsid w:val="004C5B58"/>
    <w:rsid w:val="004D34E6"/>
    <w:rsid w:val="0051539B"/>
    <w:rsid w:val="005224DC"/>
    <w:rsid w:val="005448EA"/>
    <w:rsid w:val="0056032D"/>
    <w:rsid w:val="00603A21"/>
    <w:rsid w:val="00615D90"/>
    <w:rsid w:val="006671E6"/>
    <w:rsid w:val="006B10DF"/>
    <w:rsid w:val="006C5196"/>
    <w:rsid w:val="00705E40"/>
    <w:rsid w:val="00780919"/>
    <w:rsid w:val="00796994"/>
    <w:rsid w:val="007A6DFA"/>
    <w:rsid w:val="007E349A"/>
    <w:rsid w:val="0082423D"/>
    <w:rsid w:val="00840782"/>
    <w:rsid w:val="008D7833"/>
    <w:rsid w:val="008E59F9"/>
    <w:rsid w:val="00910DEA"/>
    <w:rsid w:val="00960294"/>
    <w:rsid w:val="00976D9E"/>
    <w:rsid w:val="009B7AB6"/>
    <w:rsid w:val="009C6B90"/>
    <w:rsid w:val="009E4E4C"/>
    <w:rsid w:val="00A22B7B"/>
    <w:rsid w:val="00AA0452"/>
    <w:rsid w:val="00B221D4"/>
    <w:rsid w:val="00B8024A"/>
    <w:rsid w:val="00B96B2A"/>
    <w:rsid w:val="00BC2DA8"/>
    <w:rsid w:val="00BD17D3"/>
    <w:rsid w:val="00C12410"/>
    <w:rsid w:val="00C12C33"/>
    <w:rsid w:val="00C47008"/>
    <w:rsid w:val="00C755A1"/>
    <w:rsid w:val="00CA4E71"/>
    <w:rsid w:val="00CF2A99"/>
    <w:rsid w:val="00D85CC6"/>
    <w:rsid w:val="00E4038E"/>
    <w:rsid w:val="00E46026"/>
    <w:rsid w:val="00E63E36"/>
    <w:rsid w:val="00E70353"/>
    <w:rsid w:val="00E75E4B"/>
    <w:rsid w:val="00EB51F8"/>
    <w:rsid w:val="00F42F48"/>
    <w:rsid w:val="00F51E11"/>
    <w:rsid w:val="00F61CF3"/>
    <w:rsid w:val="00F730AC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AA0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4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4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4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4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St-780/2015-14</izvorni_sadrzaj>
    <derivirana_varijabla naziv="DomainObject.Oznaka_1">St-780/2015-14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DIVES VERIS d.o.o.; DIVES VERIS d.o.o.</izvorni_sadrzaj>
    <derivirana_varijabla naziv="DomainObject.Predmet.ProtustrankaFormated_1">  DIVES VERIS d.o.o.; DIVES VERIS d.o.o.</derivirana_varijabla>
  </DomainObject.Predmet.ProtustrankaFormated>
  <DomainObject.Predmet.ProtustrankaFormatedOIB>
    <izvorni_sadrzaj>  DIVES VERIS d.o.o., OIB 27469365284; DIVES VERIS d.o.o., OIB 27469365284</izvorni_sadrzaj>
    <derivirana_varijabla naziv="DomainObject.Predmet.ProtustrankaFormatedOIB_1">  DIVES VERIS d.o.o., OIB 27469365284; DIVES VERIS d.o.o., OIB 27469365284</derivirana_varijabla>
  </DomainObject.Predmet.ProtustrankaFormatedOIB>
  <DomainObject.Predmet.ProtustrankaFormatedWithAdress>
    <izvorni_sadrzaj> DIVES VERIS d.o.o., Tkalčićeva 76, 10000 Zagreb; DIVES VERIS d.o.o., Tkalčićeva 76, 10000 Zagreb</izvorni_sadrzaj>
    <derivirana_varijabla naziv="DomainObject.Predmet.ProtustrankaFormatedWithAdress_1"> DIVES VERIS d.o.o., Tkalčićeva 76, 10000 Zagreb; DIVES VERIS d.o.o., Tkalčićeva 76, 10000 Zagreb</derivirana_varijabla>
  </DomainObject.Predmet.ProtustrankaFormatedWithAdress>
  <DomainObject.Predmet.ProtustrankaFormatedWithAdressOIB>
    <izvorni_sadrzaj> DIVES VERIS d.o.o., OIB 27469365284, Tkalčićeva 76, 10000 Zagreb; DIVES VERIS d.o.o., OIB 27469365284, Tkalčićeva 76, 10000 Zagreb</izvorni_sadrzaj>
    <derivirana_varijabla naziv="DomainObject.Predmet.ProtustrankaFormatedWithAdressOIB_1"> DIVES VERIS d.o.o., OIB 27469365284, Tkalčićeva 76, 10000 Zagreb; DIVES VERIS d.o.o., OIB 27469365284, Tkalčićeva 76, 10000 Zagreb</derivirana_varijabla>
  </DomainObject.Predmet.ProtustrankaFormatedWithAdressOIB>
  <DomainObject.Predmet.ProtustrankaWithAdress>
    <izvorni_sadrzaj>DIVES VERIS d.o.o. Tkalčićeva 76, 10000 Zagreb, DIVES VERIS d.o.o. Tkalčićeva 76, 10000 Zagreb</izvorni_sadrzaj>
    <derivirana_varijabla naziv="DomainObject.Predmet.ProtustrankaWithAdress_1">DIVES VERIS d.o.o. Tkalčićeva 76, 10000 Zagreb, DIVES VERIS d.o.o. Tkalčićeva 76, 10000 Zagreb</derivirana_varijabla>
  </DomainObject.Predmet.ProtustrankaWithAdress>
  <DomainObject.Predmet.ProtustrankaWithAdressOIB>
    <izvorni_sadrzaj>DIVES VERIS d.o.o., OIB 27469365284, Tkalčićeva 76, 10000 Zagreb, DIVES VERIS d.o.o., OIB 27469365284, Tkalčićeva 76, 10000 Zagreb</izvorni_sadrzaj>
    <derivirana_varijabla naziv="DomainObject.Predmet.ProtustrankaWithAdressOIB_1">DIVES VERIS d.o.o., OIB 27469365284, Tkalčićeva 76, 10000 Zagreb, DIVES VERIS d.o.o., OIB 27469365284, Tkalčićeva 76, 10000 Zagreb</derivirana_varijabla>
  </DomainObject.Predmet.ProtustrankaWithAdressOIB>
  <DomainObject.Predmet.ProtustrankaNazivFormated>
    <izvorni_sadrzaj>DIVES VERIS d.o.o.,DIVES VERIS d.o.o.</izvorni_sadrzaj>
    <derivirana_varijabla naziv="DomainObject.Predmet.ProtustrankaNazivFormated_1">DIVES VERIS d.o.o.,DIVES VERIS d.o.o.</derivirana_varijabla>
  </DomainObject.Predmet.ProtustrankaNazivFormated>
  <DomainObject.Predmet.ProtustrankaNazivFormatedOIB>
    <izvorni_sadrzaj>DIVES VERIS d.o.o., OIB 27469365284,DIVES VERIS d.o.o., OIB 27469365284</izvorni_sadrzaj>
    <derivirana_varijabla naziv="DomainObject.Predmet.ProtustrankaNazivFormatedOIB_1">DIVES VERIS d.o.o., OIB 27469365284,DIVES VERIS d.o.o., OIB 27469365284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FINA Regionalni centar Zagreb</izvorni_sadrzaj>
    <derivirana_varijabla naziv="DomainObject.Predmet.StrankaFormated_1">  FINA Regionalni centar Zagreb; FINA Regionalni centar Zagreb</derivirana_varijabla>
  </DomainObject.Predmet.StrankaFormated>
  <DomainObject.Predmet.StrankaFormatedOIB>
    <izvorni_sadrzaj>  FINA Regionalni centar Zagreb, OIB 85821130368; FINA Regionalni centar Zagreb, OIB 85821130368</izvorni_sadrzaj>
    <derivirana_varijabla naziv="DomainObject.Predmet.StrankaFormatedOIB_1">  FINA Regionalni centar Zagreb, OIB 85821130368; FINA Regionalni centar Zagreb, OIB 85821130368</derivirana_varijabla>
  </DomainObject.Predmet.StrankaFormatedOIB>
  <DomainObject.Predmet.StrankaFormatedWithAdress>
    <izvorni_sadrzaj> FINA Regionalni centar Zagreb, Ul.grada Vukovara 70, 10000 Zagreb; FINA Regionalni centar Zagreb, Trg svibanjskih žrtava 1995. br. 1, 10000 Zagreb</izvorni_sadrzaj>
    <derivirana_varijabla naziv="DomainObject.Predmet.StrankaFormatedWithAdress_1"> FINA Regionalni centar Zagreb, Ul.grada Vukovara 70, 10000 Zagreb;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Ul.grada Vukovara 70, 10000 Zagreb; FINA Regionalni centar Zagreb, OIB 85821130368, Trg svibanjskih žrtava 1995. br. 1, 10000 Zagreb</izvorni_sadrzaj>
    <derivirana_varijabla naziv="DomainObject.Predmet.StrankaFormatedWithAdressOIB_1"> FINA Regionalni centar Zagreb, OIB 85821130368, Ul.grada Vukovara 70, 10000 Zagreb; FINA Regionalni centar Zagreb, OIB 85821130368, Trg svibanjskih žrtava 1995. br. 1, 10000 Zagreb</derivirana_varijabla>
  </DomainObject.Predmet.StrankaFormatedWithAdressOIB>
  <DomainObject.Predmet.StrankaWithAdress>
    <izvorni_sadrzaj>FINA Regionalni centar Zagreb Ul.grada Vukovara 70,10000 Zagreb,FINA Regionalni centar Zagreb Trg svibanjskih žrtava 1995. br. 1,10000 Zagreb</izvorni_sadrzaj>
    <derivirana_varijabla naziv="DomainObject.Predmet.StrankaWithAdress_1">FINA Regionalni centar Zagreb Ul.grada Vukovara 70,10000 Zagreb,FINA Regionalni centar Zagreb Trg svibanjskih žrtava 1995. br. 1,10000 Zagreb</derivirana_varijabla>
  </DomainObject.Predmet.StrankaWithAdress>
  <DomainObject.Predmet.StrankaWithAdressOIB>
    <izvorni_sadrzaj>FINA Regionalni centar Zagreb, OIB 85821130368, Ul.grada Vukovara 70,10000 Zagreb,FINA Regionalni centar Zagreb, OIB 85821130368, Trg svibanjskih žrtava 1995. br. 1,10000 Zagreb</izvorni_sadrzaj>
    <derivirana_varijabla naziv="DomainObject.Predmet.StrankaWithAdressOIB_1">FINA Regionalni centar Zagreb, OIB 85821130368, Ul.grada Vukovara 70,10000 Zagreb,FINA Regionalni centar Zagreb, OIB 85821130368, Trg svibanjskih žrtava 1995. br. 1,10000 Zagreb</derivirana_varijabla>
  </DomainObject.Predmet.StrankaWithAdressOIB>
  <DomainObject.Predmet.StrankaNazivFormated>
    <izvorni_sadrzaj>FINA Regionalni centar Zagreb,FINA Regionalni centar Zagreb</izvorni_sadrzaj>
    <derivirana_varijabla naziv="DomainObject.Predmet.StrankaNazivFormated_1">FINA Regionalni centar Zagreb,FINA Regionalni centar Zagreb</derivirana_varijabla>
  </DomainObject.Predmet.StrankaNazivFormated>
  <DomainObject.Predmet.StrankaNazivFormatedOIB>
    <izvorni_sadrzaj>FINA Regionalni centar Zagreb, OIB 85821130368,FINA Regionalni centar Zagreb, OIB 85821130368</izvorni_sadrzaj>
    <derivirana_varijabla naziv="DomainObject.Predmet.StrankaNazivFormatedOIB_1">FINA Regionalni centar Zagreb, OIB 85821130368,FINA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  <item>FINA Regionalni centar Zagreb</item>
    </izvorni_sadrzaj>
    <derivirana_varijabla naziv="DomainObject.Predmet.StrankaListFormated_1">
      <item>FINA Regionalni centar Zagreb</item>
      <item>FINA Regionalni centar Zagreb</item>
    </derivirana_varijabla>
  </DomainObject.Predmet.StrankaListFormated>
  <DomainObject.Predmet.StrankaListFormatedOIB>
    <izvorni_sadrzaj>
      <item>FINA Regionalni centar Zagreb, OIB 85821130368</item>
      <item>FINA Regionalni centar Zagreb, OIB 85821130368</item>
    </izvorni_sadrzaj>
    <derivirana_varijabla naziv="DomainObject.Predmet.StrankaListFormatedOIB_1">
      <item>FINA Regionalni centar Zagreb, OIB 85821130368</item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  <item>FINA Regionalni centar Zagreb, Trg svibanjskih žrtava 1995. br. 1, 10000 Zagreb</item>
    </izvorni_sadrzaj>
    <derivirana_varijabla naziv="DomainObject.Predmet.StrankaListFormatedWithAdress_1">
      <item>FINA Regionalni centar Zagreb, Ul.grada Vukovara 70,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Ul.grada Vukovara 70,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  <item>FINA Regionalni centar Zagreb</item>
    </izvorni_sadrzaj>
    <derivirana_varijabla naziv="DomainObject.Predmet.StrankaListNazivFormated_1">
      <item>FINA Regionalni centar Zagreb</item>
      <item>FINA Regionalni centar Zagreb</item>
    </derivirana_varijabla>
  </DomainObject.Predmet.StrankaListNazivFormated>
  <DomainObject.Predmet.StrankaListNazivFormatedOIB>
    <izvorni_sadrzaj>
      <item>FINA Regionalni centar Zagreb, OIB 85821130368</item>
      <item>FINA Regionalni centar Zagreb, OIB 85821130368</item>
    </izvorni_sadrzaj>
    <derivirana_varijabla naziv="DomainObject.Predmet.StrankaListNazivFormatedOIB_1">
      <item>FINA Regionalni centar Zagreb, OIB 85821130368</item>
      <item>FINA Regionalni centar Zagreb, OIB 85821130368</item>
    </derivirana_varijabla>
  </DomainObject.Predmet.StrankaListNazivFormatedOIB>
  <DomainObject.Predmet.ProtuStrankaListFormated>
    <izvorni_sadrzaj>
      <item>DIVES VERIS d.o.o.</item>
      <item>DIVES VERIS d.o.o.</item>
    </izvorni_sadrzaj>
    <derivirana_varijabla naziv="DomainObject.Predmet.ProtuStrankaListFormated_1">
      <item>DIVES VERIS d.o.o.</item>
      <item>DIVES VERIS d.o.o.</item>
    </derivirana_varijabla>
  </DomainObject.Predmet.ProtuStrankaListFormated>
  <DomainObject.Predmet.ProtuStrankaListFormatedOIB>
    <izvorni_sadrzaj>
      <item>DIVES VERIS d.o.o., OIB 27469365284</item>
      <item>DIVES VERIS d.o.o., OIB 27469365284</item>
    </izvorni_sadrzaj>
    <derivirana_varijabla naziv="DomainObject.Predmet.ProtuStrankaListFormatedOIB_1">
      <item>DIVES VERIS d.o.o., OIB 27469365284</item>
      <item>DIVES VERIS d.o.o., OIB 27469365284</item>
    </derivirana_varijabla>
  </DomainObject.Predmet.ProtuStrankaListFormatedOIB>
  <DomainObject.Predmet.ProtuStrankaListFormatedWithAdress>
    <izvorni_sadrzaj>
      <item>DIVES VERIS d.o.o., Tkalčićeva 76, 10000 Zagreb</item>
      <item>DIVES VERIS d.o.o., Tkalčićeva 76, 10000 Zagreb</item>
    </izvorni_sadrzaj>
    <derivirana_varijabla naziv="DomainObject.Predmet.ProtuStrankaListFormatedWithAdress_1">
      <item>DIVES VERIS d.o.o., Tkalčićeva 76, 10000 Zagreb</item>
      <item>DIVES VERIS d.o.o., Tkalčićeva 76, 10000 Zagreb</item>
    </derivirana_varijabla>
  </DomainObject.Predmet.ProtuStrankaListFormatedWithAdress>
  <DomainObject.Predmet.ProtuStrankaListFormatedWithAdressOIB>
    <izvorni_sadrzaj>
      <item>DIVES VERIS d.o.o., OIB 27469365284, Tkalčićeva 76, 10000 Zagreb</item>
      <item>DIVES VERIS d.o.o., OIB 27469365284, Tkalčićeva 76, 10000 Zagreb</item>
    </izvorni_sadrzaj>
    <derivirana_varijabla naziv="DomainObject.Predmet.ProtuStrankaListFormatedWithAdressOIB_1">
      <item>DIVES VERIS d.o.o., OIB 27469365284, Tkalčićeva 76, 10000 Zagreb</item>
      <item>DIVES VERIS d.o.o., OIB 27469365284, Tkalčićeva 76, 10000 Zagreb</item>
    </derivirana_varijabla>
  </DomainObject.Predmet.ProtuStrankaListFormatedWithAdressOIB>
  <DomainObject.Predmet.ProtuStrankaListNazivFormated>
    <izvorni_sadrzaj>
      <item>DIVES VERIS d.o.o.</item>
      <item>DIVES VERIS d.o.o.</item>
    </izvorni_sadrzaj>
    <derivirana_varijabla naziv="DomainObject.Predmet.ProtuStrankaListNazivFormated_1">
      <item>DIVES VERIS d.o.o.</item>
      <item>DIVES VERIS d.o.o.</item>
    </derivirana_varijabla>
  </DomainObject.Predmet.ProtuStrankaListNazivFormated>
  <DomainObject.Predmet.ProtuStrankaListNazivFormatedOIB>
    <izvorni_sadrzaj>
      <item>DIVES VERIS d.o.o., OIB 27469365284</item>
      <item>DIVES VERIS d.o.o., OIB 27469365284</item>
    </izvorni_sadrzaj>
    <derivirana_varijabla naziv="DomainObject.Predmet.ProtuStrankaListNazivFormatedOIB_1">
      <item>DIVES VERIS d.o.o., OIB 27469365284</item>
      <item>DIVES VERIS d.o.o., OIB 27469365284</item>
    </derivirana_varijabla>
  </DomainObject.Predmet.ProtuStrankaListNazivFormatedOIB>
  <DomainObject.Predmet.OstaliListFormated>
    <izvorni_sadrzaj>
      <item>Rahela Šibić</item>
      <item>Vesna Puharić</item>
    </izvorni_sadrzaj>
    <derivirana_varijabla naziv="DomainObject.Predmet.OstaliListFormated_1">
      <item>Rahela Šibić</item>
      <item>Vesna Puharić</item>
    </derivirana_varijabla>
  </DomainObject.Predmet.OstaliListFormated>
  <DomainObject.Predmet.OstaliListFormatedOIB>
    <izvorni_sadrzaj>
      <item>Rahela Šibić, OIB 61358268928</item>
      <item>Vesna Puharić, OIB 84092781430</item>
    </izvorni_sadrzaj>
    <derivirana_varijabla naziv="DomainObject.Predmet.OstaliListFormatedOIB_1">
      <item>Rahela Šibić, OIB 61358268928</item>
      <item>Vesna Puharić, OIB 84092781430</item>
    </derivirana_varijabla>
  </DomainObject.Predmet.OstaliListFormatedOIB>
  <DomainObject.Predmet.OstaliListFormatedWithAdress>
    <izvorni_sadrzaj>
      <item>Rahela Šibić, Šestinski Dol 135c, 10000 Zagreb</item>
      <item>Vesna Puharić, Tkalčićeva 76, 10000 Zagreb</item>
    </izvorni_sadrzaj>
    <derivirana_varijabla naziv="DomainObject.Predmet.OstaliListFormatedWithAdress_1">
      <item>Rahela Šibić, Šestinski Dol 135c, 10000 Zagreb</item>
      <item>Vesna Puharić, Tkalčićeva 76, 10000 Zagreb</item>
    </derivirana_varijabla>
  </DomainObject.Predmet.OstaliListFormatedWithAdress>
  <DomainObject.Predmet.OstaliListFormatedWithAdressOIB>
    <izvorni_sadrzaj>
      <item>Rahela Šibić, OIB 61358268928, Šestinski Dol 135c, 10000 Zagreb</item>
      <item>Vesna Puharić, OIB 84092781430, Tkalčićeva 76, 10000 Zagreb</item>
    </izvorni_sadrzaj>
    <derivirana_varijabla naziv="DomainObject.Predmet.OstaliListFormatedWithAdressOIB_1">
      <item>Rahela Šibić, OIB 61358268928, Šestinski Dol 135c, 10000 Zagreb</item>
      <item>Vesna Puharić, OIB 84092781430, Tkalčićeva 76, 10000 Zagreb</item>
    </derivirana_varijabla>
  </DomainObject.Predmet.OstaliListFormatedWithAdressOIB>
  <DomainObject.Predmet.OstaliListNazivFormated>
    <izvorni_sadrzaj>
      <item>Rahela Šibić</item>
      <item>Vesna Puharić</item>
    </izvorni_sadrzaj>
    <derivirana_varijabla naziv="DomainObject.Predmet.OstaliListNazivFormated_1">
      <item>Rahela Šibić</item>
      <item>Vesna Puharić</item>
    </derivirana_varijabla>
  </DomainObject.Predmet.OstaliListNazivFormated>
  <DomainObject.Predmet.OstaliListNazivFormatedOIB>
    <izvorni_sadrzaj>
      <item>Rahela Šibić, OIB 61358268928</item>
      <item>Vesna Puharić, OIB 84092781430</item>
    </izvorni_sadrzaj>
    <derivirana_varijabla naziv="DomainObject.Predmet.OstaliListNazivFormatedOIB_1">
      <item>Rahela Šibić, OIB 61358268928</item>
      <item>Vesna Puharić, OIB 84092781430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St-780/2015-14</izvorni_sadrzaj>
    <derivirana_varijabla naziv="DomainObject.PoslovniBrojDokumenta_1">St-780/2015-14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DIVES VERIS d.o.o. i dr.</izvorni_sadrzaj>
    <derivirana_varijabla naziv="DomainObject.Predmet.ProtustrankaIDrugi_1">DIVES VERIS d.o.o. i dr.</derivirana_varijabla>
  </DomainObject.Predmet.ProtustrankaIDrugi>
  <DomainObject.Predmet.StrankaIDrugiAdressOIB>
    <izvorni_sadrzaj>FINA Regionalni centar Zagreb, OIB 85821130368, Ul.grada Vukovara 70, 10000 Zagreb i dr.</izvorni_sadrzaj>
    <derivirana_varijabla naziv="DomainObject.Predmet.StrankaIDrugiAdressOIB_1">FINA Regionalni centar Zagreb, OIB 85821130368, Ul.grada Vukovara 70, 10000 Zagreb i dr.</derivirana_varijabla>
  </DomainObject.Predmet.StrankaIDrugiAdressOIB>
  <DomainObject.Predmet.ProtustrankaIDrugiAdressOIB>
    <izvorni_sadrzaj>DIVES VERIS d.o.o., OIB 27469365284, Tkalčićeva 76, 10000 Zagreb i dr.</izvorni_sadrzaj>
    <derivirana_varijabla naziv="DomainObject.Predmet.ProtustrankaIDrugiAdressOIB_1">DIVES VERIS d.o.o., OIB 27469365284, Tkalčićeva 76,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DIVES VERIS d.o.o.</item>
      <item>Rahela Šibić</item>
      <item>Vesna Puharić</item>
      <item>DIVES VERIS d.o.o.</item>
      <item>FINA Regionalni centar Zagreb</item>
    </izvorni_sadrzaj>
    <derivirana_varijabla naziv="DomainObject.Predmet.SudioniciListNaziv_1">
      <item>FINA Regionalni centar Zagreb</item>
      <item>DIVES VERIS d.o.o.</item>
      <item>Rahela Šibić</item>
      <item>Vesna Puharić</item>
      <item>DIVES VERIS d.o.o.</item>
      <item>FINA Regionalni centar Zagreb</item>
    </derivirana_varijabla>
  </DomainObject.Predmet.SudioniciListNaziv>
  <DomainObject.Predmet.SudioniciListAdressOIB>
    <izvorni_sadrzaj>
      <item>FINA Regionalni centar Zagreb, OIB 85821130368, Ul.grada Vukovara 70,10000 Zagreb</item>
      <item>DIVES VERIS d.o.o., OIB 27469365284, Tkalčićeva 76,10000 Zagreb</item>
      <item>Rahela Šibić, OIB 61358268928, Šestinski Dol 135c,10000 Zagreb</item>
      <item>Vesna Puharić, OIB 84092781430, Tkalčićeva 76,10000 Zagreb</item>
      <item>DIVES VERIS d.o.o., OIB 27469365284, Tkalčićeva 76,10000 Zagreb</item>
      <item>FINA Regionalni centar Zagreb, OIB 85821130368, Trg svibanjskih žrtava 1995. br. 1,10000 Zagreb</item>
    </izvorni_sadrzaj>
    <derivirana_varijabla naziv="DomainObject.Predmet.SudioniciListAdressOIB_1">
      <item>FINA Regionalni centar Zagreb, OIB 85821130368, Ul.grada Vukovara 70,10000 Zagreb</item>
      <item>DIVES VERIS d.o.o., OIB 27469365284, Tkalčićeva 76,10000 Zagreb</item>
      <item>Rahela Šibić, OIB 61358268928, Šestinski Dol 135c,10000 Zagreb</item>
      <item>Vesna Puharić, OIB 84092781430, Tkalčićeva 76,10000 Zagreb</item>
      <item>DIVES VERIS d.o.o., OIB 27469365284, Tkalčićeva 76,10000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27469365284</item>
      <item>, OIB 61358268928</item>
      <item>, OIB 84092781430</item>
      <item>, OIB 27469365284</item>
      <item>, OIB 85821130368</item>
    </izvorni_sadrzaj>
    <derivirana_varijabla naziv="DomainObject.Predmet.SudioniciListNazivOIB_1">
      <item>, OIB 85821130368</item>
      <item>, OIB 27469365284</item>
      <item>, OIB 61358268928</item>
      <item>, OIB 84092781430</item>
      <item>, OIB 27469365284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85B0D-FC95-4D39-9D10-A7516CC11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755</properties:Words>
  <properties:Characters>4199</properties:Characters>
  <properties:Lines>99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2015-12-18T10:01:00Z</dcterms:created>
  <dc:creator>gzubak</dc:creator>
  <cp:lastModifiedBy>Ivanka Lukač</cp:lastModifiedBy>
  <cp:lastPrinted>2015-12-18T10:00:00Z</cp:lastPrinted>
  <dcterms:modified xmlns:xsi="http://www.w3.org/2001/XMLSchema-instance" xsi:type="dcterms:W3CDTF">2015-12-18T10:04:00Z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St-780/2015-14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