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644e2" w14:paraId="0d644e2" w:rsidRDefault="00AE363F" w:rsidP="00AE363F" w:rsidR="00AE363F" w:rsidRPr="00854570">
      <w:pPr>
        <w15:collapsed w:val="false"/>
      </w:pPr>
      <w:bookmarkStart w:name="_GoBack" w:id="0"/>
      <w:bookmarkEnd w:id="0"/>
      <w:r w:rsidRPr="00854570">
        <w:t>               </w:t>
      </w:r>
      <w:r w:rsidRPr="00854570">
        <w:rPr>
          <w:noProof/>
        </w:rPr>
        <w:drawing>
          <wp:inline distR="0" distL="0" distB="0" distT="0">
            <wp:extent cy="839470" cx="655320"/>
            <wp:effectExtent b="0" r="0"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9470" cx="655320"/>
                    </a:xfrm>
                    <a:prstGeom prst="rect">
                      <a:avLst/>
                    </a:prstGeom>
                    <a:noFill/>
                    <a:ln>
                      <a:noFill/>
                    </a:ln>
                  </pic:spPr>
                </pic:pic>
              </a:graphicData>
            </a:graphic>
          </wp:inline>
        </w:drawing>
      </w:r>
      <w:r w:rsidRPr="00854570">
        <w:t>                                                            </w:t>
      </w:r>
    </w:p>
    <w:p w:rsidRDefault="00AE363F" w:rsidP="00AE363F" w:rsidR="00AE363F" w:rsidRPr="00854570">
      <w:r w:rsidRPr="00854570">
        <w:t xml:space="preserve"> REPUBLIKA HRVATSKA                                                         </w:t>
      </w:r>
    </w:p>
    <w:p w:rsidRDefault="00AE363F" w:rsidP="00AE363F" w:rsidR="00AE363F" w:rsidRPr="00854570">
      <w:r w:rsidRPr="00854570">
        <w:t> TRGOVAČKI SUD U PAZINU                                                            </w:t>
      </w:r>
    </w:p>
    <w:p w:rsidRDefault="00AE363F" w:rsidP="00AE363F" w:rsidR="00AE363F" w:rsidRPr="00854570">
      <w:r w:rsidRPr="00854570">
        <w:t xml:space="preserve"> 52000 PAZIN, </w:t>
      </w:r>
      <w:proofErr w:type="spellStart"/>
      <w:r w:rsidRPr="00854570">
        <w:t>Dršćevka</w:t>
      </w:r>
      <w:proofErr w:type="spellEnd"/>
      <w:r w:rsidRPr="00854570">
        <w:t xml:space="preserve"> 1                                                                         </w:t>
      </w:r>
    </w:p>
    <w:p w:rsidRDefault="00AE363F" w:rsidP="00AE363F" w:rsidR="00AE363F" w:rsidRPr="00854570">
      <w:r w:rsidRPr="00854570">
        <w:t xml:space="preserve">                                                                                                                       </w:t>
      </w:r>
    </w:p>
    <w:p w:rsidRDefault="00AE363F" w:rsidP="00AE363F" w:rsidR="00AE363F" w:rsidRPr="00854570">
      <w:pPr>
        <w:jc w:val="center"/>
      </w:pPr>
      <w:r w:rsidRPr="00854570">
        <w:t>R E P U B L I K A  H R V A T S K A</w:t>
      </w:r>
    </w:p>
    <w:p w:rsidRDefault="00AE363F" w:rsidP="00AE363F" w:rsidR="00AE363F" w:rsidRPr="00854570"/>
    <w:p w:rsidRDefault="00AE363F" w:rsidP="00AE363F" w:rsidR="00AE363F" w:rsidRPr="00854570">
      <w:pPr>
        <w:jc w:val="center"/>
      </w:pPr>
      <w:r w:rsidRPr="00854570">
        <w:t>R J E Š E NJ E</w:t>
      </w:r>
    </w:p>
    <w:p w:rsidRDefault="00AE363F" w:rsidP="00AE363F" w:rsidR="00AE363F" w:rsidRPr="00854570">
      <w:pPr>
        <w:ind w:firstLine="708"/>
        <w:jc w:val="both"/>
      </w:pPr>
    </w:p>
    <w:p w:rsidRDefault="00854570" w:rsidP="00854570" w:rsidR="00AE363F">
      <w:pPr>
        <w:jc w:val="both"/>
      </w:pPr>
      <w:r w:rsidRPr="00854570">
        <w:tab/>
        <w:t xml:space="preserve">Trgovački sud u Pazinu, po sucu Ivanu Dujiću, u stečajnom postupku nad Stečajnom masom iza NEKRETNINE – PULA d.o.o. u stečaju Kastav, </w:t>
      </w:r>
      <w:proofErr w:type="spellStart"/>
      <w:r w:rsidRPr="00854570">
        <w:t>Ćikovići</w:t>
      </w:r>
      <w:proofErr w:type="spellEnd"/>
      <w:r w:rsidRPr="00854570">
        <w:t xml:space="preserve"> 26/11, OIB 28147952007, 03. studenog 2016.</w:t>
      </w:r>
    </w:p>
    <w:p w:rsidRDefault="00854570" w:rsidP="00854570" w:rsidR="00854570" w:rsidRPr="00854570">
      <w:pPr>
        <w:jc w:val="both"/>
      </w:pPr>
    </w:p>
    <w:p w:rsidRDefault="00AE363F" w:rsidP="00AE363F" w:rsidR="00AE363F" w:rsidRPr="00854570">
      <w:pPr>
        <w:jc w:val="center"/>
      </w:pPr>
      <w:r w:rsidRPr="00854570">
        <w:t>r i j e š i o  j e</w:t>
      </w:r>
    </w:p>
    <w:p w:rsidRDefault="00AE363F" w:rsidP="00AE363F" w:rsidR="00AE363F" w:rsidRPr="00854570"/>
    <w:p w:rsidRDefault="00AE363F" w:rsidP="00AE363F" w:rsidR="00AE363F" w:rsidRPr="00854570">
      <w:pPr>
        <w:jc w:val="both"/>
      </w:pPr>
      <w:r w:rsidRPr="00854570">
        <w:t xml:space="preserve">            I.          Određuje se prodaja u stečajnom postupku sljedećih nekretnina </w:t>
      </w:r>
      <w:r w:rsidR="00854570" w:rsidRPr="00854570">
        <w:t xml:space="preserve">Stečajne mase iza NEKRETNINE – PULA d.o.o. u stečaju Kastav, </w:t>
      </w:r>
      <w:proofErr w:type="spellStart"/>
      <w:r w:rsidR="00854570" w:rsidRPr="00854570">
        <w:t>Ćikovići</w:t>
      </w:r>
      <w:proofErr w:type="spellEnd"/>
      <w:r w:rsidR="00854570" w:rsidRPr="00854570">
        <w:t xml:space="preserve"> 26/11, OIB 28147952007</w:t>
      </w:r>
      <w:r w:rsidRPr="00854570">
        <w:t>:</w:t>
      </w:r>
    </w:p>
    <w:p w:rsidRDefault="005618C0" w:rsidP="00854570" w:rsidR="00854570" w:rsidRPr="00854570">
      <w:pPr>
        <w:jc w:val="both"/>
      </w:pPr>
      <w:r w:rsidRPr="00854570">
        <w:t>           </w:t>
      </w:r>
      <w:r w:rsidR="00291575" w:rsidRPr="00854570">
        <w:t xml:space="preserve">- </w:t>
      </w:r>
      <w:proofErr w:type="spellStart"/>
      <w:r w:rsidR="00854570" w:rsidRPr="00854570">
        <w:t>k.č</w:t>
      </w:r>
      <w:proofErr w:type="spellEnd"/>
      <w:r w:rsidR="00854570" w:rsidRPr="00854570">
        <w:t xml:space="preserve">. 54/25 gospodarsko dvorište i motel, u naselju </w:t>
      </w:r>
      <w:proofErr w:type="spellStart"/>
      <w:r w:rsidR="00854570" w:rsidRPr="00854570">
        <w:t>Potpićan</w:t>
      </w:r>
      <w:proofErr w:type="spellEnd"/>
      <w:r w:rsidR="00854570" w:rsidRPr="00854570">
        <w:t>, i to 3. Suvlasnički dio: 7541/10000 ETAŽNO VLASNIŠTVO (E-3) 1. posebni dio označen kao "C" - poslovni prostor u suterenu, prizemlju i na katu, ukupne površine 1025,55 m2, označen u nacrtu plavom bojom, a sastoji se:</w:t>
      </w:r>
    </w:p>
    <w:p w:rsidRDefault="00854570" w:rsidP="00854570" w:rsidR="00854570" w:rsidRPr="00854570">
      <w:pPr>
        <w:jc w:val="both"/>
      </w:pPr>
      <w:r w:rsidRPr="00854570">
        <w:t>- u suterenu: od jednog prostora sa 21,90 m2, hodnika sa 7,67 m2 i spremišta sa 6,26 m2,</w:t>
      </w:r>
    </w:p>
    <w:p w:rsidRDefault="00854570" w:rsidP="00854570" w:rsidR="00854570" w:rsidRPr="00854570">
      <w:pPr>
        <w:jc w:val="both"/>
      </w:pPr>
      <w:r w:rsidRPr="00854570">
        <w:t>-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sa 1,56 m2 i terase sa 61,93 m2,</w:t>
      </w:r>
    </w:p>
    <w:p w:rsidRDefault="00854570" w:rsidP="00854570" w:rsidR="00854570" w:rsidRPr="00854570">
      <w:pPr>
        <w:jc w:val="both"/>
      </w:pPr>
      <w:r w:rsidRPr="00854570">
        <w:t>- na katu: od hodnika i stepeništa sa 68,96 m2, sanitarnog čvora sa 5,50 m2, sanitarnog čvora sa 7,14 m2, prostora sa 129,57 m2, prostora sa 17,13 m2, prostora sa 18,32 m2 i terase sa 28,90 m2</w:t>
      </w:r>
      <w:r w:rsidR="00AE363F" w:rsidRPr="00854570">
        <w:t>, uz odgovarajuću primjenu pravila o ovrsi na nekretnini.</w:t>
      </w:r>
      <w:r w:rsidRPr="00854570">
        <w:t xml:space="preserve"> Pravila o obustavi postupka ne primjenjuju se.</w:t>
      </w:r>
    </w:p>
    <w:p w:rsidRDefault="00AE363F" w:rsidP="00AE363F" w:rsidR="00854570">
      <w:pPr>
        <w:jc w:val="both"/>
      </w:pPr>
      <w:r w:rsidRPr="00854570">
        <w:t>           </w:t>
      </w:r>
    </w:p>
    <w:p w:rsidRDefault="00854570" w:rsidP="00AE363F" w:rsidR="00AE363F" w:rsidRPr="00854570">
      <w:pPr>
        <w:jc w:val="both"/>
      </w:pPr>
      <w:r>
        <w:tab/>
      </w:r>
      <w:r w:rsidR="00AE363F" w:rsidRPr="00854570">
        <w:t xml:space="preserve"> II.        Nalaže se zemljišno knjižnom odjelu </w:t>
      </w:r>
      <w:r w:rsidRPr="00854570">
        <w:t>Općinskom sudu u Puli, Zemljišnoknjižnom odjelu Labin</w:t>
      </w:r>
      <w:r w:rsidR="00AE363F" w:rsidRPr="00854570">
        <w:t>, upisati zabilježbu ovog rješenja o prodaji nekretnina, na nekretninama iz točke I. izreke ovog rješenja.</w:t>
      </w:r>
    </w:p>
    <w:p w:rsidRDefault="00AE363F" w:rsidP="00AE363F" w:rsidR="00AE363F" w:rsidRPr="00854570">
      <w:pPr>
        <w:jc w:val="center"/>
      </w:pPr>
    </w:p>
    <w:p w:rsidRDefault="00AE363F" w:rsidP="00AE363F" w:rsidR="00AE363F" w:rsidRPr="00854570">
      <w:pPr>
        <w:jc w:val="center"/>
      </w:pPr>
      <w:r w:rsidRPr="00854570">
        <w:t>Obrazloženje</w:t>
      </w:r>
    </w:p>
    <w:p w:rsidRDefault="00AE363F" w:rsidP="00AE363F" w:rsidR="00AE363F" w:rsidRPr="00854570"/>
    <w:p w:rsidRDefault="00AE363F" w:rsidP="00AE363F" w:rsidR="00AE363F" w:rsidRPr="00854570">
      <w:pPr>
        <w:jc w:val="both"/>
      </w:pPr>
      <w:r w:rsidRPr="00854570">
        <w:t xml:space="preserve">            Na izvještajnom ročištu od </w:t>
      </w:r>
      <w:r w:rsidR="00854570" w:rsidRPr="00854570">
        <w:t>02. studenog 2016.</w:t>
      </w:r>
      <w:r w:rsidRPr="00854570">
        <w:t xml:space="preserve">, na temelju izvješća i prijedloga stečajnog upravitelja, donesena je odluka o prodaji nekretnina navedenih u izreci ovog </w:t>
      </w:r>
      <w:r w:rsidRPr="00854570">
        <w:lastRenderedPageBreak/>
        <w:t xml:space="preserve">rješenja, u stečajnom postupku, pa je temeljem odredbe čl. 164. st. 3. Stečajnog zakona valjalo odlučiti kao u točki I. i II. izreke ovog rješenja. </w:t>
      </w:r>
    </w:p>
    <w:p w:rsidRDefault="00AE363F" w:rsidP="00AE363F" w:rsidR="00AE363F" w:rsidRPr="00854570"/>
    <w:p w:rsidRDefault="009B2C13" w:rsidP="00AE363F" w:rsidR="00AE363F" w:rsidRPr="00854570">
      <w:pPr>
        <w:jc w:val="center"/>
      </w:pPr>
      <w:r w:rsidRPr="00854570">
        <w:t xml:space="preserve">U Pazinu, </w:t>
      </w:r>
      <w:r w:rsidR="00854570" w:rsidRPr="00854570">
        <w:t>03</w:t>
      </w:r>
      <w:r w:rsidR="00AE363F" w:rsidRPr="00854570">
        <w:t xml:space="preserve">. </w:t>
      </w:r>
      <w:r w:rsidR="00854570" w:rsidRPr="00854570">
        <w:t>studenog</w:t>
      </w:r>
      <w:r w:rsidRPr="00854570">
        <w:t xml:space="preserve"> </w:t>
      </w:r>
      <w:r w:rsidR="00AE363F" w:rsidRPr="00854570">
        <w:t>201</w:t>
      </w:r>
      <w:r w:rsidRPr="00854570">
        <w:t>6</w:t>
      </w:r>
      <w:r w:rsidR="00AE363F" w:rsidRPr="00854570">
        <w:t xml:space="preserve">. </w:t>
      </w:r>
    </w:p>
    <w:p w:rsidRDefault="00AE363F" w:rsidP="00AE363F" w:rsidR="00AE363F" w:rsidRPr="00854570"/>
    <w:p w:rsidRDefault="00AE363F" w:rsidP="00AE363F" w:rsidR="00AE363F" w:rsidRPr="00854570">
      <w:r w:rsidRPr="00854570">
        <w:t>                                                                                                          Stečajni sudac</w:t>
      </w:r>
    </w:p>
    <w:p w:rsidRDefault="00AE363F" w:rsidP="00AE363F" w:rsidR="00854570" w:rsidRPr="00854570">
      <w:pPr>
        <w:ind w:firstLine="708"/>
      </w:pPr>
      <w:r w:rsidRPr="00854570">
        <w:t xml:space="preserve">                                                                                   </w:t>
      </w:r>
      <w:r w:rsidR="003A4551" w:rsidRPr="00854570">
        <w:tab/>
        <w:t xml:space="preserve">         </w:t>
      </w:r>
      <w:r w:rsidR="00854570" w:rsidRPr="00854570">
        <w:t xml:space="preserve"> </w:t>
      </w:r>
    </w:p>
    <w:p w:rsidRDefault="00854570" w:rsidP="00AE363F" w:rsidR="00AE363F" w:rsidRPr="00854570">
      <w:pPr>
        <w:ind w:firstLine="708"/>
      </w:pPr>
      <w:r w:rsidRPr="00854570">
        <w:tab/>
      </w:r>
      <w:r w:rsidRPr="00854570">
        <w:tab/>
      </w:r>
      <w:r w:rsidRPr="00854570">
        <w:tab/>
      </w:r>
      <w:r w:rsidRPr="00854570">
        <w:tab/>
      </w:r>
      <w:r w:rsidRPr="00854570">
        <w:tab/>
      </w:r>
      <w:r w:rsidRPr="00854570">
        <w:tab/>
      </w:r>
      <w:r w:rsidRPr="00854570">
        <w:tab/>
        <w:t xml:space="preserve">          </w:t>
      </w:r>
      <w:r>
        <w:t xml:space="preserve">     </w:t>
      </w:r>
      <w:r w:rsidRPr="00854570">
        <w:t>Ivan Dujić</w:t>
      </w:r>
    </w:p>
    <w:p w:rsidRDefault="00AE363F" w:rsidP="00AE363F" w:rsidR="00AE363F"/>
    <w:p w:rsidRDefault="00854570" w:rsidP="00AE363F" w:rsidR="00854570"/>
    <w:p w:rsidRDefault="00854570" w:rsidP="00AE363F" w:rsidR="00854570"/>
    <w:p w:rsidRDefault="00854570" w:rsidP="00AE363F" w:rsidR="00854570" w:rsidRPr="00854570"/>
    <w:p w:rsidRDefault="00AE363F" w:rsidP="00AE363F" w:rsidR="00AE363F" w:rsidRPr="00854570"/>
    <w:p w:rsidRDefault="00854570" w:rsidP="00854570" w:rsidR="00854570" w:rsidRPr="00854570">
      <w:r w:rsidRPr="00854570">
        <w:t>UPUTA O PRAVNOM LIJEKU</w:t>
      </w:r>
    </w:p>
    <w:p w:rsidRDefault="00854570" w:rsidP="00854570" w:rsidR="00854570" w:rsidRPr="00854570">
      <w:pPr>
        <w:jc w:val="both"/>
      </w:pPr>
      <w:r w:rsidRPr="00854570">
        <w:t>Stečajni upravitelj i razlučni vjerovnici mogu podnijeti žalbu protiv ovog rješenja u roku od osam dana od dana dostave, a dostava se smatra obavljenom istekom osmoga dana od dana objave pismena na mrežnoj stranici e-oglasna ploča sudova (čl. 12. SZ-a). Žalba se podnosi putem ovog suda u tri istovjetna primjerka, a o žalbi odlučuje Visoki trgovački sud Republike Hrvatske.</w:t>
      </w:r>
    </w:p>
    <w:p w:rsidRDefault="00854570" w:rsidP="00854570" w:rsidR="00854570" w:rsidRPr="00854570"/>
    <w:p w:rsidRDefault="00AE363F" w:rsidP="00854570" w:rsidR="00AE363F" w:rsidRPr="00854570">
      <w:r w:rsidRPr="00854570">
        <w:t>DNA:</w:t>
      </w:r>
    </w:p>
    <w:p w:rsidRDefault="00AE363F" w:rsidP="00AE363F" w:rsidR="00966498" w:rsidRPr="00966498">
      <w:pPr>
        <w:rPr>
          <w:sz w:val="23"/>
          <w:szCs w:val="23"/>
        </w:rPr>
      </w:pPr>
      <w:r w:rsidRPr="00854570">
        <w:t xml:space="preserve">- </w:t>
      </w:r>
      <w:r w:rsidR="00966498" w:rsidRPr="00EE13BB">
        <w:rPr>
          <w:sz w:val="23"/>
          <w:szCs w:val="23"/>
        </w:rPr>
        <w:t xml:space="preserve">e – oglasna ploča </w:t>
      </w:r>
      <w:r w:rsidR="00966498">
        <w:rPr>
          <w:sz w:val="23"/>
          <w:szCs w:val="23"/>
        </w:rPr>
        <w:t xml:space="preserve">suda </w:t>
      </w:r>
      <w:r w:rsidR="00966498" w:rsidRPr="00EE13BB">
        <w:rPr>
          <w:sz w:val="23"/>
          <w:szCs w:val="23"/>
        </w:rPr>
        <w:t>8 dana</w:t>
      </w:r>
      <w:r w:rsidR="00966498">
        <w:rPr>
          <w:sz w:val="23"/>
          <w:szCs w:val="23"/>
        </w:rPr>
        <w:t xml:space="preserve"> (čl. 12. SZ-a) </w:t>
      </w:r>
    </w:p>
    <w:p w:rsidRDefault="00966498" w:rsidP="00AE363F" w:rsidR="00AE363F" w:rsidRPr="00854570">
      <w:r>
        <w:t xml:space="preserve">- </w:t>
      </w:r>
      <w:r w:rsidR="00AE363F" w:rsidRPr="00854570">
        <w:t xml:space="preserve">stečajni upravitelj </w:t>
      </w:r>
      <w:r w:rsidR="00854570" w:rsidRPr="00854570">
        <w:t xml:space="preserve">Ljubica </w:t>
      </w:r>
      <w:proofErr w:type="spellStart"/>
      <w:r w:rsidR="00854570" w:rsidRPr="00854570">
        <w:t>Juranović</w:t>
      </w:r>
      <w:proofErr w:type="spellEnd"/>
      <w:r w:rsidR="00854570" w:rsidRPr="00854570">
        <w:t>-</w:t>
      </w:r>
      <w:proofErr w:type="spellStart"/>
      <w:r w:rsidR="00854570" w:rsidRPr="00854570">
        <w:t>Skočić</w:t>
      </w:r>
      <w:proofErr w:type="spellEnd"/>
      <w:r w:rsidR="00854570" w:rsidRPr="00854570">
        <w:t xml:space="preserve"> iz </w:t>
      </w:r>
      <w:proofErr w:type="spellStart"/>
      <w:r w:rsidR="00854570" w:rsidRPr="00854570">
        <w:t>Kastva</w:t>
      </w:r>
      <w:proofErr w:type="spellEnd"/>
      <w:r w:rsidR="00854570" w:rsidRPr="00854570">
        <w:t xml:space="preserve">, </w:t>
      </w:r>
      <w:proofErr w:type="spellStart"/>
      <w:r w:rsidR="00854570" w:rsidRPr="00854570">
        <w:t>Ćikovići</w:t>
      </w:r>
      <w:proofErr w:type="spellEnd"/>
      <w:r w:rsidR="00854570" w:rsidRPr="00854570">
        <w:t xml:space="preserve"> 26/11, </w:t>
      </w:r>
    </w:p>
    <w:p w:rsidRDefault="00AE363F" w:rsidP="00AE363F" w:rsidR="00AE363F" w:rsidRPr="00854570">
      <w:r w:rsidRPr="00854570">
        <w:t>- Općinski sud u Puli, Zemljišnoknjižni odjel</w:t>
      </w:r>
      <w:r w:rsidR="00854570" w:rsidRPr="00854570">
        <w:t xml:space="preserve"> Labin</w:t>
      </w:r>
    </w:p>
    <w:sectPr w:rsidR="00AE363F" w:rsidRPr="00854570">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0D92" w:rsidP="00854570" w:rsidR="00ED0D92">
      <w:r>
        <w:separator/>
      </w:r>
    </w:p>
  </w:endnote>
  <w:endnote w:id="0" w:type="continuationSeparator">
    <w:p w:rsidRDefault="00ED0D92" w:rsidP="00854570" w:rsidR="00ED0D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0D92" w:rsidP="00854570" w:rsidR="00ED0D92">
      <w:r>
        <w:separator/>
      </w:r>
    </w:p>
  </w:footnote>
  <w:footnote w:id="0" w:type="continuationSeparator">
    <w:p w:rsidRDefault="00ED0D92" w:rsidP="00854570" w:rsidR="00ED0D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4570" w:rsidR="00854570">
    <w:pPr>
      <w:pStyle w:val="Zaglavlje"/>
    </w:pPr>
    <w:r>
      <w:tab/>
    </w:r>
    <w:r>
      <w:tab/>
    </w:r>
    <w:proofErr w:type="spellStart"/>
    <w:r w:rsidRPr="00854570">
      <w:t>Posl</w:t>
    </w:r>
    <w:proofErr w:type="spellEnd"/>
    <w:r w:rsidRPr="00854570">
      <w:t>. br. 10 St-908/16-2</w:t>
    </w:r>
    <w:r>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363F"/>
    <w:rsid w:val="000E44FB"/>
    <w:rsid w:val="00122BCE"/>
    <w:rsid w:val="002211AD"/>
    <w:rsid w:val="00291575"/>
    <w:rsid w:val="00343454"/>
    <w:rsid w:val="003A4551"/>
    <w:rsid w:val="005618C0"/>
    <w:rsid w:val="00583AE8"/>
    <w:rsid w:val="007A6E89"/>
    <w:rsid w:val="00854570"/>
    <w:rsid w:val="00966498"/>
    <w:rsid w:val="009B2C13"/>
    <w:rsid w:val="00A1638C"/>
    <w:rsid w:val="00AE363F"/>
    <w:rsid w:val="00B11C11"/>
    <w:rsid w:val="00BF40E3"/>
    <w:rsid w:val="00ED0D92"/>
    <w:rsid w:val="00F4013A"/>
    <w:rsid w:val="00FF38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363F"/>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36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363F"/>
    <w:rPr>
      <w:rFonts w:cs="Tahoma" w:hAnsi="Tahoma" w:ascii="Tahoma"/>
      <w:sz w:val="16"/>
      <w:szCs w:val="16"/>
      <w:lang w:eastAsia="hr-HR"/>
    </w:rPr>
  </w:style>
  <w:style w:styleId="Odlomakpopisa" w:type="paragraph">
    <w:name w:val="List Paragraph"/>
    <w:basedOn w:val="Normal"/>
    <w:uiPriority w:val="34"/>
    <w:qFormat/>
    <w:rsid w:val="00BF40E3"/>
    <w:pPr>
      <w:ind w:left="708"/>
    </w:pPr>
    <w:rPr>
      <w:rFonts w:eastAsia="Times New Roman" w:hAnsi="Arial" w:ascii="Arial"/>
      <w:b/>
      <w:lang w:eastAsia="en-US"/>
    </w:rPr>
  </w:style>
  <w:style w:styleId="Zaglavlje" w:type="paragraph">
    <w:name w:val="header"/>
    <w:basedOn w:val="Normal"/>
    <w:link w:val="ZaglavljeChar"/>
    <w:uiPriority w:val="99"/>
    <w:unhideWhenUsed/>
    <w:rsid w:val="00854570"/>
    <w:pPr>
      <w:tabs>
        <w:tab w:pos="4536" w:val="center"/>
        <w:tab w:pos="9072" w:val="right"/>
      </w:tabs>
    </w:pPr>
  </w:style>
  <w:style w:customStyle="true" w:styleId="ZaglavljeChar" w:type="character">
    <w:name w:val="Zaglavlje Char"/>
    <w:basedOn w:val="Zadanifontodlomka"/>
    <w:link w:val="Zaglavlje"/>
    <w:uiPriority w:val="99"/>
    <w:rsid w:val="00854570"/>
    <w:rPr>
      <w:rFonts w:cs="Times New Roman" w:hAnsi="Times New Roman" w:ascii="Times New Roman"/>
      <w:sz w:val="24"/>
      <w:szCs w:val="24"/>
      <w:lang w:eastAsia="hr-HR"/>
    </w:rPr>
  </w:style>
  <w:style w:styleId="Podnoje" w:type="paragraph">
    <w:name w:val="footer"/>
    <w:basedOn w:val="Normal"/>
    <w:link w:val="PodnojeChar"/>
    <w:uiPriority w:val="99"/>
    <w:unhideWhenUsed/>
    <w:rsid w:val="00854570"/>
    <w:pPr>
      <w:tabs>
        <w:tab w:pos="4536" w:val="center"/>
        <w:tab w:pos="9072" w:val="right"/>
      </w:tabs>
    </w:pPr>
  </w:style>
  <w:style w:customStyle="true" w:styleId="PodnojeChar" w:type="character">
    <w:name w:val="Podnožje Char"/>
    <w:basedOn w:val="Zadanifontodlomka"/>
    <w:link w:val="Podnoje"/>
    <w:uiPriority w:val="99"/>
    <w:rsid w:val="00854570"/>
    <w:rPr>
      <w:rFonts w:cs="Times New Roman" w:hAnsi="Times New Roman" w:ascii="Times New Roman"/>
      <w:sz w:val="24"/>
      <w:szCs w:val="24"/>
      <w:lang w:eastAsia="hr-HR"/>
    </w:rPr>
  </w:style>
  <w:style w:styleId="Tekstrezerviranogmjesta" w:type="character">
    <w:name w:val="Placeholder Text"/>
    <w:basedOn w:val="Zadanifontodlomka"/>
    <w:uiPriority w:val="99"/>
    <w:semiHidden/>
    <w:rsid w:val="00A1638C"/>
    <w:rPr>
      <w:color w:val="808080"/>
      <w:bdr w:space="0" w:sz="0" w:color="auto" w:val="none"/>
      <w:shd w:fill="auto" w:color="auto" w:val="clear"/>
    </w:rPr>
  </w:style>
  <w:style w:customStyle="true" w:styleId="eSPISCCParagraphDefaultFont" w:type="character">
    <w:name w:val="eSPIS_CC_Paragraph Default Font"/>
    <w:basedOn w:val="Zadanifontodlomka"/>
    <w:rsid w:val="00A163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638C"/>
    <w:rPr>
      <w:bdr w:space="0" w:sz="0" w:color="auto" w:val="none"/>
      <w:shd w:fill="FFFFCC" w:color="auto" w:val="clear"/>
      <w:lang w:val="hr-HR"/>
    </w:rPr>
  </w:style>
  <w:style w:customStyle="true" w:styleId="PozadinaSvijetloCrvena" w:type="character">
    <w:name w:val="Pozadina_SvijetloCrvena"/>
    <w:basedOn w:val="eSPISCCParagraphDefaultFont"/>
    <w:rsid w:val="00A163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63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363F"/>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363F"/>
    <w:rPr>
      <w:rFonts w:ascii="Tahoma" w:cs="Tahoma" w:hAnsi="Tahoma"/>
      <w:sz w:val="16"/>
      <w:szCs w:val="16"/>
    </w:rPr>
  </w:style>
  <w:style w:customStyle="1" w:styleId="TekstbaloniaChar" w:type="character">
    <w:name w:val="Tekst balončića Char"/>
    <w:basedOn w:val="Zadanifontodlomka"/>
    <w:link w:val="Tekstbalonia"/>
    <w:uiPriority w:val="99"/>
    <w:semiHidden/>
    <w:rsid w:val="00AE363F"/>
    <w:rPr>
      <w:rFonts w:ascii="Tahoma" w:cs="Tahoma" w:hAnsi="Tahoma"/>
      <w:sz w:val="16"/>
      <w:szCs w:val="16"/>
      <w:lang w:eastAsia="hr-HR"/>
    </w:rPr>
  </w:style>
  <w:style w:styleId="Odlomakpopisa" w:type="paragraph">
    <w:name w:val="List Paragraph"/>
    <w:basedOn w:val="Normal"/>
    <w:uiPriority w:val="34"/>
    <w:qFormat/>
    <w:rsid w:val="00BF40E3"/>
    <w:pPr>
      <w:ind w:left="708"/>
    </w:pPr>
    <w:rPr>
      <w:rFonts w:ascii="Arial" w:eastAsia="Times New Roman" w:hAnsi="Arial"/>
      <w:b/>
      <w:lang w:eastAsia="en-US"/>
    </w:rPr>
  </w:style>
  <w:style w:styleId="Zaglavlje" w:type="paragraph">
    <w:name w:val="header"/>
    <w:basedOn w:val="Normal"/>
    <w:link w:val="ZaglavljeChar"/>
    <w:uiPriority w:val="99"/>
    <w:unhideWhenUsed/>
    <w:rsid w:val="00854570"/>
    <w:pPr>
      <w:tabs>
        <w:tab w:pos="4536" w:val="center"/>
        <w:tab w:pos="9072" w:val="right"/>
      </w:tabs>
    </w:pPr>
  </w:style>
  <w:style w:customStyle="1" w:styleId="ZaglavljeChar" w:type="character">
    <w:name w:val="Zaglavlje Char"/>
    <w:basedOn w:val="Zadanifontodlomka"/>
    <w:link w:val="Zaglavlje"/>
    <w:uiPriority w:val="99"/>
    <w:rsid w:val="00854570"/>
    <w:rPr>
      <w:rFonts w:ascii="Times New Roman" w:cs="Times New Roman" w:hAnsi="Times New Roman"/>
      <w:sz w:val="24"/>
      <w:szCs w:val="24"/>
      <w:lang w:eastAsia="hr-HR"/>
    </w:rPr>
  </w:style>
  <w:style w:styleId="Podnoje" w:type="paragraph">
    <w:name w:val="footer"/>
    <w:basedOn w:val="Normal"/>
    <w:link w:val="PodnojeChar"/>
    <w:uiPriority w:val="99"/>
    <w:unhideWhenUsed/>
    <w:rsid w:val="00854570"/>
    <w:pPr>
      <w:tabs>
        <w:tab w:pos="4536" w:val="center"/>
        <w:tab w:pos="9072" w:val="right"/>
      </w:tabs>
    </w:pPr>
  </w:style>
  <w:style w:customStyle="1" w:styleId="PodnojeChar" w:type="character">
    <w:name w:val="Podnožje Char"/>
    <w:basedOn w:val="Zadanifontodlomka"/>
    <w:link w:val="Podnoje"/>
    <w:uiPriority w:val="99"/>
    <w:rsid w:val="00854570"/>
    <w:rPr>
      <w:rFonts w:ascii="Times New Roman" w:cs="Times New Roman" w:hAnsi="Times New Roman"/>
      <w:sz w:val="24"/>
      <w:szCs w:val="24"/>
      <w:lang w:eastAsia="hr-HR"/>
    </w:rPr>
  </w:style>
  <w:style w:styleId="Tekstrezerviranogmjesta" w:type="character">
    <w:name w:val="Placeholder Text"/>
    <w:basedOn w:val="Zadanifontodlomka"/>
    <w:uiPriority w:val="99"/>
    <w:semiHidden/>
    <w:rsid w:val="00A1638C"/>
    <w:rPr>
      <w:color w:val="808080"/>
      <w:bdr w:color="auto" w:space="0" w:sz="0" w:val="none"/>
      <w:shd w:color="auto" w:fill="auto" w:val="clear"/>
    </w:rPr>
  </w:style>
  <w:style w:customStyle="1" w:styleId="eSPISCCParagraphDefaultFont" w:type="character">
    <w:name w:val="eSPIS_CC_Paragraph Default Font"/>
    <w:basedOn w:val="Zadanifontodlomka"/>
    <w:rsid w:val="00A163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638C"/>
    <w:rPr>
      <w:bdr w:color="auto" w:space="0" w:sz="0" w:val="none"/>
      <w:shd w:color="auto" w:fill="FFFFCC" w:val="clear"/>
      <w:lang w:val="hr-HR"/>
    </w:rPr>
  </w:style>
  <w:style w:customStyle="1" w:styleId="PozadinaSvijetloCrvena" w:type="character">
    <w:name w:val="Pozadina_SvijetloCrvena"/>
    <w:basedOn w:val="eSPISCCParagraphDefaultFont"/>
    <w:rsid w:val="00A163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63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5883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jpg@01D1E72C.2DE2A36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 PULA d.o.o. PULA</izvorni_sadrzaj>
    <derivirana_varijabla naziv="DomainObject.Predmet.ProtustrankaFormated_1">  NEKRETNINE - PULA d.o.o. PULA</derivirana_varijabla>
  </DomainObject.Predmet.ProtustrankaFormated>
  <DomainObject.Predmet.ProtustrankaFormatedOIB>
    <izvorni_sadrzaj>  NEKRETNINE - PULA d.o.o. PULA, OIB 35037724598</izvorni_sadrzaj>
    <derivirana_varijabla naziv="DomainObject.Predmet.ProtustrankaFormatedOIB_1">  NEKRETNINE - PULA d.o.o. PULA, OIB 35037724598</derivirana_varijabla>
  </DomainObject.Predmet.ProtustrankaFormatedOIB>
  <DomainObject.Predmet.ProtustrankaFormatedWithAdress>
    <izvorni_sadrzaj> NEKRETNINE - PULA d.o.o. PULA, Gervaisova 64, 52100 Pula</izvorni_sadrzaj>
    <derivirana_varijabla naziv="DomainObject.Predmet.ProtustrankaFormatedWithAdress_1"> NEKRETNINE - PULA d.o.o. PULA, Gervaisova 64, 52100 Pula</derivirana_varijabla>
  </DomainObject.Predmet.ProtustrankaFormatedWithAdress>
  <DomainObject.Predmet.ProtustrankaFormatedWithAdressOIB>
    <izvorni_sadrzaj> NEKRETNINE - PULA d.o.o. PULA, OIB 35037724598, Gervaisova 64, 52100 Pula</izvorni_sadrzaj>
    <derivirana_varijabla naziv="DomainObject.Predmet.ProtustrankaFormatedWithAdressOIB_1"> NEKRETNINE - PULA d.o.o. PULA, OIB 35037724598, Gervaisova 64, 52100 Pula</derivirana_varijabla>
  </DomainObject.Predmet.ProtustrankaFormatedWithAdressOIB>
  <DomainObject.Predmet.ProtustrankaWithAdress>
    <izvorni_sadrzaj>NEKRETNINE - PULA d.o.o. PULA Gervaisova 64, 52100 Pula</izvorni_sadrzaj>
    <derivirana_varijabla naziv="DomainObject.Predmet.ProtustrankaWithAdress_1">NEKRETNINE - PULA d.o.o. PULA Gervaisova 64, 52100 Pula</derivirana_varijabla>
  </DomainObject.Predmet.ProtustrankaWithAdress>
  <DomainObject.Predmet.ProtustrankaWithAdressOIB>
    <izvorni_sadrzaj>NEKRETNINE - PULA d.o.o. PULA, OIB 35037724598, Gervaisova 64, 52100 Pula</izvorni_sadrzaj>
    <derivirana_varijabla naziv="DomainObject.Predmet.ProtustrankaWithAdressOIB_1">NEKRETNINE - PULA d.o.o. PULA, OIB 35037724598, Gervaisova 64, 52100 Pula</derivirana_varijabla>
  </DomainObject.Predmet.ProtustrankaWithAdressOIB>
  <DomainObject.Predmet.ProtustrankaNazivFormated>
    <izvorni_sadrzaj>NEKRETNINE - PULA d.o.o. PULA</izvorni_sadrzaj>
    <derivirana_varijabla naziv="DomainObject.Predmet.ProtustrankaNazivFormated_1">NEKRETNINE - PULA d.o.o. PULA</derivirana_varijabla>
  </DomainObject.Predmet.ProtustrankaNazivFormated>
  <DomainObject.Predmet.ProtustrankaNazivFormatedOIB>
    <izvorni_sadrzaj>NEKRETNINE - PULA d.o.o. PULA, OIB 35037724598</izvorni_sadrzaj>
    <derivirana_varijabla naziv="DomainObject.Predmet.ProtustrankaNazivFormatedOIB_1">NEKRETNINE - PULA d.o.o. PULA, OIB 35037724598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570219.41</izvorni_sadrzaj>
    <derivirana_varijabla naziv="DomainObject.Predmet.TrenutnaVrijednost_1">570219.41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NEKRETNINE - PULA d.o.o. PULA</item>
    </izvorni_sadrzaj>
    <derivirana_varijabla naziv="DomainObject.Predmet.ProtuStrankaListFormated_1">
      <item>NEKRETNINE - PULA d.o.o. PULA</item>
    </derivirana_varijabla>
  </DomainObject.Predmet.ProtuStrankaListFormated>
  <DomainObject.Predmet.ProtuStrankaListFormatedOIB>
    <izvorni_sadrzaj>
      <item>NEKRETNINE - PULA d.o.o. PULA, OIB 35037724598</item>
    </izvorni_sadrzaj>
    <derivirana_varijabla naziv="DomainObject.Predmet.ProtuStrankaListFormatedOIB_1">
      <item>NEKRETNINE - PULA d.o.o. PULA, OIB 35037724598</item>
    </derivirana_varijabla>
  </DomainObject.Predmet.ProtuStrankaListFormatedOIB>
  <DomainObject.Predmet.ProtuStrankaListFormatedWithAdress>
    <izvorni_sadrzaj>
      <item>NEKRETNINE - PULA d.o.o. PULA, Gervaisova 64, 52100 Pula</item>
    </izvorni_sadrzaj>
    <derivirana_varijabla naziv="DomainObject.Predmet.ProtuStrankaListFormatedWithAdress_1">
      <item>NEKRETNINE - PULA d.o.o. PULA, Gervaisova 64, 52100 Pula</item>
    </derivirana_varijabla>
  </DomainObject.Predmet.ProtuStrankaListFormatedWithAdress>
  <DomainObject.Predmet.ProtuStrankaListFormatedWithAdressOIB>
    <izvorni_sadrzaj>
      <item>NEKRETNINE - PULA d.o.o. PULA, OIB 35037724598, Gervaisova 64, 52100 Pula</item>
    </izvorni_sadrzaj>
    <derivirana_varijabla naziv="DomainObject.Predmet.ProtuStrankaListFormatedWithAdressOIB_1">
      <item>NEKRETNINE - PULA d.o.o. PULA, OIB 35037724598, Gervaisova 64, 52100 Pula</item>
    </derivirana_varijabla>
  </DomainObject.Predmet.ProtuStrankaListFormatedWithAdressOIB>
  <DomainObject.Predmet.ProtuStrankaListNazivFormated>
    <izvorni_sadrzaj>
      <item>NEKRETNINE - PULA d.o.o. PULA</item>
    </izvorni_sadrzaj>
    <derivirana_varijabla naziv="DomainObject.Predmet.ProtuStrankaListNazivFormated_1">
      <item>NEKRETNINE - PULA d.o.o. PULA</item>
    </derivirana_varijabla>
  </DomainObject.Predmet.ProtuStrankaListNazivFormated>
  <DomainObject.Predmet.ProtuStrankaListNazivFormatedOIB>
    <izvorni_sadrzaj>
      <item>NEKRETNINE - PULA d.o.o. PULA, OIB 35037724598</item>
    </izvorni_sadrzaj>
    <derivirana_varijabla naziv="DomainObject.Predmet.ProtuStrankaListNazivFormatedOIB_1">
      <item>NEKRETNINE - PULA d.o.o. PULA, OIB 35037724598</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REFIKO d.o.o. PULA</item>
      <item>Odvj. Goran Babić</item>
    </izvorni_sadrzaj>
    <derivirana_varijabla naziv="DomainObject.Predmet.OstaliListFormated_1">
      <item>ŽDO PULA punomoćnik sudionika u postupku REPUBLIKA HRVATSKA, Ministarstvo financija, Porezna uprava, Područni ured Istra, Primorje, Gorski Kotar  i Lika</item>
      <item>REFIKO d.o.o. PULA</item>
      <item>Odvj. Goran Babić</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REFIKO d.o.o. PULA, OIB 29548315892</item>
      <item>Odvj. Goran Babić</item>
    </izvorni_sadrzaj>
    <derivirana_varijabla naziv="DomainObject.Predmet.OstaliListFormatedOIB_1">
      <item>ŽDO PULA punomoćnik sudionika u postupku REPUBLIKA HRVATSKA, Ministarstvo financija, Porezna uprava, Područni ured Istra, Primorje, Gorski Kotar  i Lika</item>
      <item>REFIKO d.o.o. PULA, OIB 29548315892</item>
      <item>Odvj. Goran Babić</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REFIKO d.o.o. PULA, Marijanijeva 11, 52100 Pula</item>
      <item>Odvj. Goran Babić, Radićeva 47/I, 52100 Pula</item>
    </izvorni_sadrzaj>
    <derivirana_varijabla naziv="DomainObject.Predmet.OstaliListFormatedWithAdress_1">
      <item>ŽDO PULA punomoćnik sudionika u postupku REPUBLIKA HRVATSKA, Ministarstvo financija, Porezna uprava, Područni ured Istra, Primorje, Gorski Kotar  i Lika</item>
      <item>REFIKO d.o.o. PULA, Marijanijeva 11, 52100 Pula</item>
      <item>Odvj. Goran Babić, Radićeva 47/I, 52100 Pula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REFIKO d.o.o. PULA, OIB 29548315892, Marijanijeva 11, 52100 Pula</item>
      <item>Odvj. Goran Babić, Radićeva 47/I, 52100 Pula</item>
    </izvorni_sadrzaj>
    <derivirana_varijabla naziv="DomainObject.Predmet.OstaliListFormatedWithAdressOIB_1">
      <item>ŽDO PULA punomoćnik sudionika u postupku REPUBLIKA HRVATSKA, Ministarstvo financija, Porezna uprava, Područni ured Istra, Primorje, Gorski Kotar  i Lika</item>
      <item>REFIKO d.o.o. PULA, OIB 29548315892, Marijanijeva 11, 52100 Pula</item>
      <item>Odvj. Goran Babić, Radićeva 47/I, 52100 Pula</item>
    </derivirana_varijabla>
  </DomainObject.Predmet.OstaliListFormatedWithAdressOIB>
  <DomainObject.Predmet.OstaliListNazivFormated>
    <izvorni_sadrzaj>
      <item>ŽDO PULA</item>
      <item>REFIKO d.o.o. PULA</item>
      <item>Odvj. Goran Babić</item>
    </izvorni_sadrzaj>
    <derivirana_varijabla naziv="DomainObject.Predmet.OstaliListNazivFormated_1">
      <item>ŽDO PULA</item>
      <item>REFIKO d.o.o. PULA</item>
      <item>Odvj. Goran Babić</item>
    </derivirana_varijabla>
  </DomainObject.Predmet.OstaliListNazivFormated>
  <DomainObject.Predmet.OstaliListNazivFormatedOIB>
    <izvorni_sadrzaj>
      <item>ŽDO PULA</item>
      <item>REFIKO d.o.o. PULA, OIB 29548315892</item>
      <item>Odvj. Goran Babić</item>
    </izvorni_sadrzaj>
    <derivirana_varijabla naziv="DomainObject.Predmet.OstaliListNazivFormatedOIB_1">
      <item>ŽDO PULA</item>
      <item>REFIKO d.o.o. PULA, OIB 29548315892</item>
      <item>Odvj. Goran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NEKRETNINE - PULA d.o.o. PULA</izvorni_sadrzaj>
    <derivirana_varijabla naziv="DomainObject.Predmet.ProtustrankaIDrugi_1">NEKRETNINE - PULA d.o.o. PULA</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NEKRETNINE - PULA d.o.o. PULA, OIB 35037724598, Gervaisova 64, 52100 Pula</izvorni_sadrzaj>
    <derivirana_varijabla naziv="DomainObject.Predmet.ProtustrankaIDrugiAdressOIB_1">NEKRETNINE - PULA d.o.o. PULA, OIB 35037724598, Gervaisova 64,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NEKRETNINE - PULA d.o.o. PULA</item>
      <item>REPUBLIKA HRVATSKA, Ministarstvo financija, Porezna uprava, Područni ured Istra, Primorje, Gorski Kotar  i Lika</item>
      <item>ŽDO PULA</item>
      <item>REFIKO d.o.o. PULA</item>
      <item>Odvj. Goran Babić</item>
    </izvorni_sadrzaj>
    <derivirana_varijabla naziv="DomainObject.Predmet.SudioniciListNaziv_1">
      <item>NEKRETNINE - PULA d.o.o. PULA</item>
      <item>REPUBLIKA HRVATSKA, Ministarstvo financija, Porezna uprava, Područni ured Istra, Primorje, Gorski Kotar  i Lika</item>
      <item>ŽDO PULA</item>
      <item>REFIKO d.o.o. PULA</item>
      <item>Odvj. Goran Babić</item>
    </derivirana_varijabla>
  </DomainObject.Predmet.SudioniciListNaziv>
  <DomainObject.Predmet.SudioniciListAdressOIB>
    <izvorni_sadrzaj>
      <item>NEKRETNINE - PULA d.o.o. PULA, OIB 35037724598, Gervaisova 64,52100 Pula</item>
      <item>REPUBLIKA HRVATSKA, Ministarstvo financija, Porezna uprava, Područni ured Istra, Primorje, Gorski Kotar  i Lika, OIB 52634238587</item>
      <item>ŽDO PULA</item>
      <item>REFIKO d.o.o. PULA, OIB 29548315892, Marijanijeva 11,52100 Pula</item>
      <item>Odvj. Goran Babić, Radićeva 47/I,52100 Pula</item>
    </izvorni_sadrzaj>
    <derivirana_varijabla naziv="DomainObject.Predmet.SudioniciListAdressOIB_1">
      <item>NEKRETNINE - PULA d.o.o. PULA, OIB 35037724598, Gervaisova 64,52100 Pula</item>
      <item>REPUBLIKA HRVATSKA, Ministarstvo financija, Porezna uprava, Područni ured Istra, Primorje, Gorski Kotar  i Lika, OIB 52634238587</item>
      <item>ŽDO PULA</item>
      <item>REFIKO d.o.o. PULA, OIB 29548315892, Marijanijeva 11,52100 Pula</item>
      <item>Odvj. Goran Babić, Radićeva 47/I,52100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35037724598</item>
      <item>, OIB 52634238587</item>
      <item>, OIB null</item>
      <item>, OIB 29548315892</item>
      <item>, OIB null</item>
    </izvorni_sadrzaj>
    <derivirana_varijabla naziv="DomainObject.Predmet.SudioniciListNazivOIB_1">
      <item>, OIB 35037724598</item>
      <item>, OIB 52634238587</item>
      <item>, OIB null</item>
      <item>, OIB 29548315892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2640</properties:Characters>
  <properties:Lines>69</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2016-11-04T07:27:00Z</dcterms:created>
  <dc:creator>Damir Rabar</dc:creator>
  <cp:lastModifiedBy>Sanja Lakošeljac</cp:lastModifiedBy>
  <cp:lastPrinted>2016-11-04T07:28:00Z</cp:lastPrinted>
  <dcterms:modified xmlns:xsi="http://www.w3.org/2001/XMLSchema-instance" xsi:type="dcterms:W3CDTF">2016-11-04T07:32:00Z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