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5c13" w14:paraId="e265c13" w:rsidRDefault="00E94BBA" w:rsidP="0001726C" w:rsidR="0001726C">
      <w:pPr>
        <w:jc w:val="right"/>
        <w15:collapsed w:val="false"/>
      </w:pPr>
      <w:r>
        <w:t xml:space="preserve">Broj </w:t>
      </w:r>
      <w:r w:rsidR="0001726C">
        <w:t>6 St-</w:t>
      </w:r>
      <w:r>
        <w:t>1648/17-10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D7472F">
        <w:t xml:space="preserve">FINA RC Osijek Podružnica Osijek za otvaranje stečajnog postupka nad dužnikom </w:t>
      </w:r>
      <w:r w:rsidR="00E94BBA">
        <w:rPr>
          <w:b/>
        </w:rPr>
        <w:t>VAGRES društvo s ograničenom odgovornošću za trgovinu i građevinarstvo Našice Ivana Mažuranića 48,  MBS 030172678, OIB 06023490654</w:t>
      </w:r>
      <w:r>
        <w:t xml:space="preserve">, dana </w:t>
      </w:r>
      <w:r w:rsidR="00E94BBA">
        <w:t>5.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</w:t>
      </w:r>
      <w:r w:rsidR="00E94BBA">
        <w:t xml:space="preserve"> </w:t>
      </w:r>
      <w:proofErr w:type="spellStart"/>
      <w:r w:rsidR="00E94BBA">
        <w:t>z.z</w:t>
      </w:r>
      <w:proofErr w:type="spellEnd"/>
      <w:r w:rsidR="00E94BBA">
        <w:t>. dužnika</w:t>
      </w:r>
      <w:r>
        <w:t xml:space="preserve">, </w:t>
      </w:r>
      <w:r w:rsidR="00E94BBA">
        <w:t xml:space="preserve">Vladi </w:t>
      </w:r>
      <w:proofErr w:type="spellStart"/>
      <w:r w:rsidR="00E94BBA">
        <w:t>Katavić</w:t>
      </w:r>
      <w:proofErr w:type="spellEnd"/>
      <w:r w:rsidR="00E94BBA">
        <w:t xml:space="preserve">, </w:t>
      </w:r>
      <w:proofErr w:type="spellStart"/>
      <w:r w:rsidR="00E94BBA">
        <w:t>Londžica</w:t>
      </w:r>
      <w:proofErr w:type="spellEnd"/>
      <w:r w:rsidR="00E94BBA">
        <w:t>, Marinović Brdo 6, OIB: 63863645666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E94BBA">
        <w:rPr>
          <w:b/>
        </w:rPr>
        <w:t>1648-17.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dužnika,</w:t>
      </w:r>
      <w:r w:rsidR="00D7472F">
        <w:t xml:space="preserve"> </w:t>
      </w:r>
      <w:proofErr w:type="spellStart"/>
      <w:r w:rsidR="00E94BBA">
        <w:t>z.z</w:t>
      </w:r>
      <w:proofErr w:type="spellEnd"/>
      <w:r w:rsidR="00E94BBA">
        <w:t xml:space="preserve">. dužnika, Vlado </w:t>
      </w:r>
      <w:proofErr w:type="spellStart"/>
      <w:r w:rsidR="00E94BBA">
        <w:t>Katavić</w:t>
      </w:r>
      <w:proofErr w:type="spellEnd"/>
      <w:r w:rsidR="00E94BBA">
        <w:t xml:space="preserve">, </w:t>
      </w:r>
      <w:proofErr w:type="spellStart"/>
      <w:r w:rsidR="00E94BBA">
        <w:t>Londžica</w:t>
      </w:r>
      <w:proofErr w:type="spellEnd"/>
      <w:r w:rsidR="00E94BBA">
        <w:t>, Marinović Brdo 6, OIB: 63863645666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E94BBA">
        <w:rPr>
          <w:b/>
        </w:rPr>
        <w:t>1648-17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E94BBA">
        <w:t>z.z</w:t>
      </w:r>
      <w:proofErr w:type="spellEnd"/>
      <w:r w:rsidR="00E94BBA">
        <w:t xml:space="preserve">. dužnika, Vladi </w:t>
      </w:r>
      <w:proofErr w:type="spellStart"/>
      <w:r w:rsidR="00E94BBA">
        <w:t>Katavić</w:t>
      </w:r>
      <w:proofErr w:type="spellEnd"/>
      <w:r w:rsidR="00E94BBA">
        <w:t xml:space="preserve">, </w:t>
      </w:r>
      <w:proofErr w:type="spellStart"/>
      <w:r w:rsidR="00E94BBA">
        <w:t>Londžica</w:t>
      </w:r>
      <w:proofErr w:type="spellEnd"/>
      <w:r w:rsidR="00E94BBA">
        <w:t>, Marinović Brdo 6, OIB: 63863645666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ovlaštena za zastupanje dužnika</w:t>
      </w:r>
      <w:r w:rsidR="00E94BBA" w:rsidRPr="00E94BBA">
        <w:t xml:space="preserve"> </w:t>
      </w:r>
      <w:proofErr w:type="spellStart"/>
      <w:r w:rsidR="00E94BBA">
        <w:t>z.z</w:t>
      </w:r>
      <w:proofErr w:type="spellEnd"/>
      <w:r w:rsidR="00E94BBA">
        <w:t xml:space="preserve">. dužnika, Vlado </w:t>
      </w:r>
      <w:proofErr w:type="spellStart"/>
      <w:r w:rsidR="00E94BBA">
        <w:t>Katavić</w:t>
      </w:r>
      <w:proofErr w:type="spellEnd"/>
      <w:r w:rsidR="00E94BBA">
        <w:t xml:space="preserve">, </w:t>
      </w:r>
      <w:proofErr w:type="spellStart"/>
      <w:r w:rsidR="00E94BBA">
        <w:t>Londžica</w:t>
      </w:r>
      <w:proofErr w:type="spellEnd"/>
      <w:r w:rsidR="00E94BBA">
        <w:t>, Marinović Brdo 6, OIB: 63863645666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E94BBA" w:rsidP="00E94BBA" w:rsidR="00E94BBA">
      <w:pPr>
        <w:jc w:val="right"/>
      </w:pPr>
      <w:r>
        <w:t>Broj 6 St-1648/17-10</w:t>
      </w:r>
    </w:p>
    <w:p w:rsidRDefault="00E94BBA" w:rsidP="00E94BBA" w:rsidR="00E94BBA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E94BBA">
        <w:rPr>
          <w:bCs/>
        </w:rPr>
        <w:t>1. prosinca 2017. g.</w:t>
      </w:r>
      <w:r>
        <w:rPr>
          <w:bCs/>
        </w:rPr>
        <w:t xml:space="preserve"> podnijela ovom sudu prijedlog za pokretanje stečajnog postupka nad dužnikom </w:t>
      </w:r>
      <w:r w:rsidR="00D7472F">
        <w:t xml:space="preserve">FINA RC Osijek Podružnica Osijek za otvaranje stečajnog postupka nad dužnikom </w:t>
      </w:r>
      <w:r w:rsidR="00E94BBA">
        <w:rPr>
          <w:b/>
        </w:rPr>
        <w:t>VAGRES društvo s ograničenom odgovornošću za trgovinu i građevinarstvo Našice Ivana Mažuranića 48,  MBS 030172678, OIB 06023490654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E94BBA">
        <w:rPr>
          <w:b/>
        </w:rPr>
        <w:t>1. prosinca 2017</w:t>
      </w:r>
      <w:r w:rsidR="0093698F">
        <w:rPr>
          <w:b/>
        </w:rPr>
        <w:t>. g.</w:t>
      </w:r>
      <w:r>
        <w:t xml:space="preserve">  (čl. 110 st. 1 SZ</w:t>
      </w:r>
      <w:r w:rsidR="00D7472F">
        <w:t>).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E94BBA">
        <w:t>1648/17-5 od 20. veljače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E94BBA">
        <w:t>Kata Rašić iz Vinkovaca</w:t>
      </w:r>
      <w:r>
        <w:t>, automatskim odabirom a kako bi utvrdi</w:t>
      </w:r>
      <w:r w:rsidR="00E94BBA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E94BBA">
        <w:rPr>
          <w:b/>
        </w:rPr>
        <w:t>1. prosinca 2017. g.</w:t>
      </w:r>
      <w:r>
        <w:t xml:space="preserve"> utvrdio da visina blokade žiro računa dužnika iznosi </w:t>
      </w:r>
      <w:r w:rsidR="00E94BBA">
        <w:t>25.963,03</w:t>
      </w:r>
      <w:r w:rsidR="00FC6F35">
        <w:t xml:space="preserve"> kn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FC6F35" w:rsidR="0079520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E94BBA" w:rsidP="00E94BBA" w:rsidR="00E94BBA">
      <w:pPr>
        <w:jc w:val="right"/>
      </w:pPr>
      <w:r>
        <w:t>Broj 6 St-1648/17-10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E94BBA">
        <w:t>5.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E94BBA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E94BBA">
        <w:t xml:space="preserve"> Vlado </w:t>
      </w:r>
      <w:proofErr w:type="spellStart"/>
      <w:r w:rsidR="00E94BBA">
        <w:t>Katavić</w:t>
      </w:r>
      <w:proofErr w:type="spellEnd"/>
      <w:r w:rsidR="00E94BBA">
        <w:t xml:space="preserve">, </w:t>
      </w:r>
      <w:proofErr w:type="spellStart"/>
      <w:r w:rsidR="00E94BBA">
        <w:t>Londžica</w:t>
      </w:r>
      <w:proofErr w:type="spellEnd"/>
      <w:r w:rsidR="00E94BBA">
        <w:t>, Marinović Brdo 6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94BBA" w:rsidP="00B97155" w:rsidR="002E5413">
      <w:pPr>
        <w:numPr>
          <w:ilvl w:val="0"/>
          <w:numId w:val="13"/>
        </w:numPr>
      </w:pPr>
      <w:r>
        <w:t>k-11.7.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D7A" w:rsidP="00C06AA6" w:rsidR="00F05D7A">
      <w:r>
        <w:separator/>
      </w:r>
    </w:p>
  </w:endnote>
  <w:endnote w:id="0" w:type="continuationSeparator">
    <w:p w:rsidRDefault="00F05D7A" w:rsidP="00C06AA6" w:rsidR="00F05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D7A" w:rsidP="00C06AA6" w:rsidR="00F05D7A">
      <w:r>
        <w:separator/>
      </w:r>
    </w:p>
  </w:footnote>
  <w:footnote w:id="0" w:type="continuationSeparator">
    <w:p w:rsidRDefault="00F05D7A" w:rsidP="00C06AA6" w:rsidR="00F05D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474A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3A9D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3474A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4BBA"/>
    <w:rsid w:val="00E96356"/>
    <w:rsid w:val="00EA028A"/>
    <w:rsid w:val="00EC0FE7"/>
    <w:rsid w:val="00ED4C16"/>
    <w:rsid w:val="00EE473C"/>
    <w:rsid w:val="00EF2C43"/>
    <w:rsid w:val="00F05D7A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7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47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7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7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7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7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4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7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St-1648/2017</izvorni_sadrzaj>
    <derivirana_varijabla naziv="DomainObject.Predmet.OznakaBroj_1">St-1648/2017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VAGRES društvo s ograničenom odgovornošću za trgovinu i građevinarstvo</izvorni_sadrzaj>
    <derivirana_varijabla naziv="DomainObject.Predmet.ProtustrankaFormated_1">  VAGRES društvo s ograničenom odgovornošću za trgovinu i građevinarstvo</derivirana_varijabla>
  </DomainObject.Predmet.ProtustrankaFormated>
  <DomainObject.Predmet.ProtustrankaFormatedOIB>
    <izvorni_sadrzaj>  VAGRES društvo s ograničenom odgovornošću za trgovinu i građevinarstvo, OIB 06023490654</izvorni_sadrzaj>
    <derivirana_varijabla naziv="DomainObject.Predmet.ProtustrankaFormatedOIB_1">  VAGRES društvo s ograničenom odgovornošću za trgovinu i građevinarstvo, OIB 06023490654</derivirana_varijabla>
  </DomainObject.Predmet.ProtustrankaFormatedOIB>
  <DomainObject.Predmet.ProtustrankaFormatedWithAdress>
    <izvorni_sadrzaj> VAGRES društvo s ograničenom odgovornošću za trgovinu i građevinarstvo, Ivana Mažuranića 48, 31500 Našice</izvorni_sadrzaj>
    <derivirana_varijabla naziv="DomainObject.Predmet.ProtustrankaFormatedWithAdress_1"> VAGRES društvo s ograničenom odgovornošću za trgovinu i građevinarstvo, Ivana Mažuranića 48, 31500 Našice</derivirana_varijabla>
  </DomainObject.Predmet.ProtustrankaFormatedWithAdress>
  <DomainObject.Predmet.ProtustrankaFormatedWithAdressOIB>
    <izvorni_sadrzaj> VAGRES društvo s ograničenom odgovornošću za trgovinu i građevinarstvo, OIB 06023490654, Ivana Mažuranića 48, 31500 Našice</izvorni_sadrzaj>
    <derivirana_varijabla naziv="DomainObject.Predmet.ProtustrankaFormatedWithAdressOIB_1"> VAGRES društvo s ograničenom odgovornošću za trgovinu i građevinarstvo, OIB 06023490654, Ivana Mažuranića 48, 31500 Našice</derivirana_varijabla>
  </DomainObject.Predmet.ProtustrankaFormatedWithAdressOIB>
  <DomainObject.Predmet.ProtustrankaWithAdress>
    <izvorni_sadrzaj>VAGRES društvo s ograničenom odgovornošću za trgovinu i građevinarstvo Ivana Mažuranića 48, 31500 Našice</izvorni_sadrzaj>
    <derivirana_varijabla naziv="DomainObject.Predmet.ProtustrankaWithAdress_1">VAGRES društvo s ograničenom odgovornošću za trgovinu i građevinarstvo Ivana Mažuranića 48, 31500 Našice</derivirana_varijabla>
  </DomainObject.Predmet.ProtustrankaWithAdress>
  <DomainObject.Predmet.ProtustrankaWithAdressOIB>
    <izvorni_sadrzaj>VAGRES društvo s ograničenom odgovornošću za trgovinu i građevinarstvo, OIB 06023490654, Ivana Mažuranića 48, 31500 Našice</izvorni_sadrzaj>
    <derivirana_varijabla naziv="DomainObject.Predmet.ProtustrankaWithAdressOIB_1">VAGRES društvo s ograničenom odgovornošću za trgovinu i građevinarstvo, OIB 06023490654, Ivana Mažuranića 48, 31500 Našice</derivirana_varijabla>
  </DomainObject.Predmet.ProtustrankaWithAdressOIB>
  <DomainObject.Predmet.ProtustrankaNazivFormated>
    <izvorni_sadrzaj>VAGRES društvo s ograničenom odgovornošću za trgovinu i građevinarstvo</izvorni_sadrzaj>
    <derivirana_varijabla naziv="DomainObject.Predmet.ProtustrankaNazivFormated_1">VAGRES društvo s ograničenom odgovornošću za trgovinu i građevinarstvo</derivirana_varijabla>
  </DomainObject.Predmet.ProtustrankaNazivFormated>
  <DomainObject.Predmet.ProtustrankaNazivFormatedOIB>
    <izvorni_sadrzaj>VAGRES društvo s ograničenom odgovornošću za trgovinu i građevinarstvo, OIB 06023490654</izvorni_sadrzaj>
    <derivirana_varijabla naziv="DomainObject.Predmet.ProtustrankaNazivFormatedOIB_1">VAGRES društvo s ograničenom odgovornošću za trgovinu i građevinarstvo, OIB 06023490654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VAGRES društvo s ograničenom odgovornošću za trgovinu i građevinarstvo</item>
    </izvorni_sadrzaj>
    <derivirana_varijabla naziv="DomainObject.Predmet.ProtuStrankaListFormated_1">
      <item>VAGRES društvo s ograničenom odgovornošću za trgovinu i građevinarstvo</item>
    </derivirana_varijabla>
  </DomainObject.Predmet.ProtuStrankaListFormated>
  <DomainObject.Predmet.ProtuStrankaListFormatedOIB>
    <izvorni_sadrzaj>
      <item>VAGRES društvo s ograničenom odgovornošću za trgovinu i građevinarstvo, OIB 06023490654</item>
    </izvorni_sadrzaj>
    <derivirana_varijabla naziv="DomainObject.Predmet.ProtuStrankaListFormatedOIB_1">
      <item>VAGRES društvo s ograničenom odgovornošću za trgovinu i građevinarstvo, OIB 06023490654</item>
    </derivirana_varijabla>
  </DomainObject.Predmet.ProtuStrankaListFormatedOIB>
  <DomainObject.Predmet.ProtuStrankaListFormatedWithAdress>
    <izvorni_sadrzaj>
      <item>VAGRES društvo s ograničenom odgovornošću za trgovinu i građevinarstvo, Ivana Mažuranića 48, 31500 Našice</item>
    </izvorni_sadrzaj>
    <derivirana_varijabla naziv="DomainObject.Predmet.ProtuStrankaListFormatedWithAdress_1">
      <item>VAGRES društvo s ograničenom odgovornošću za trgovinu i građevinarstvo, Ivana Mažuranića 48, 31500 Našice</item>
    </derivirana_varijabla>
  </DomainObject.Predmet.ProtuStrankaListFormatedWithAdress>
  <DomainObject.Predmet.ProtuStrankaListFormatedWithAdressOIB>
    <izvorni_sadrzaj>
      <item>VAGRES društvo s ograničenom odgovornošću za trgovinu i građevinarstvo, OIB 06023490654, Ivana Mažuranića 48, 31500 Našice</item>
    </izvorni_sadrzaj>
    <derivirana_varijabla naziv="DomainObject.Predmet.ProtuStrankaListFormatedWithAdressOIB_1">
      <item>VAGRES društvo s ograničenom odgovornošću za trgovinu i građevinarstvo, OIB 06023490654, Ivana Mažuranića 48, 31500 Našice</item>
    </derivirana_varijabla>
  </DomainObject.Predmet.ProtuStrankaListFormatedWithAdressOIB>
  <DomainObject.Predmet.ProtuStrankaListNazivFormated>
    <izvorni_sadrzaj>
      <item>VAGRES društvo s ograničenom odgovornošću za trgovinu i građevinarstvo</item>
    </izvorni_sadrzaj>
    <derivirana_varijabla naziv="DomainObject.Predmet.ProtuStrankaListNazivFormated_1">
      <item>VAGRES društvo s ograničenom odgovornošću za trgovinu i građevinarstvo</item>
    </derivirana_varijabla>
  </DomainObject.Predmet.ProtuStrankaListNazivFormated>
  <DomainObject.Predmet.ProtuStrankaListNazivFormatedOIB>
    <izvorni_sadrzaj>
      <item>VAGRES društvo s ograničenom odgovornošću za trgovinu i građevinarstvo, OIB 06023490654</item>
    </izvorni_sadrzaj>
    <derivirana_varijabla naziv="DomainObject.Predmet.ProtuStrankaListNazivFormatedOIB_1">
      <item>VAGRES društvo s ograničenom odgovornošću za trgovinu i građevinarstvo, OIB 06023490654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VAGRES društvo s ograničenom odgovornošću za trgovinu i građevinarstvo</izvorni_sadrzaj>
    <derivirana_varijabla naziv="DomainObject.Predmet.ProtustrankaIDrugi_1">VAGRES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VAGRES društvo s ograničenom odgovornošću za trgovinu i građevinarstvo, OIB 06023490654, Ivana Mažuranića 48, 31500 Našice</izvorni_sadrzaj>
    <derivirana_varijabla naziv="DomainObject.Predmet.ProtustrankaIDrugiAdressOIB_1">VAGRES društvo s ograničenom odgovornošću za trgovinu i građevinarstvo, OIB 06023490654, Ivana Mažuranića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VAGRES društvo s ograničenom odgovornošću za trgovinu i građevinarstvo</item>
    </izvorni_sadrzaj>
    <derivirana_varijabla naziv="DomainObject.Predmet.SudioniciListNaziv_1">
      <item>FINA RC OSIJEK</item>
      <item>VAGRES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VAGRES društvo s ograničenom odgovornošću za trgovinu i građevinarstvo, OIB 06023490654, Ivana Mažuranića 48,31500 Našice</item>
    </izvorni_sadrzaj>
    <derivirana_varijabla naziv="DomainObject.Predmet.SudioniciListAdressOIB_1">
      <item>FINA RC OSIJEK, OIB 85821130368</item>
      <item>VAGRES društvo s ograničenom odgovornošću za trgovinu i građevinarstvo, OIB 06023490654, Ivana Mažuranića 48,31500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06023490654</item>
    </izvorni_sadrzaj>
    <derivirana_varijabla naziv="DomainObject.Predmet.SudioniciListNazivOIB_1">
      <item>, OIB 85821130368</item>
      <item>, OIB 06023490654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4B06D-AF59-4F82-8F4D-777FAE4504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882</properties:Words>
  <properties:Characters>4675</properties:Characters>
  <properties:Lines>158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2018-06-05T07:37:00Z</dcterms:created>
  <dc:creator>Korisnik</dc:creator>
  <cp:lastModifiedBy>Danijela Sekulić</cp:lastModifiedBy>
  <cp:lastPrinted>2018-06-05T07:36:00Z</cp:lastPrinted>
  <dcterms:modified xmlns:xsi="http://www.w3.org/2001/XMLSchema-instance" xsi:type="dcterms:W3CDTF">2018-06-05T07:38:00Z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