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fba4" w14:paraId="0a9fba4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022807">
        <w:t>186</w:t>
      </w:r>
      <w:r w:rsidR="00393B64">
        <w:t>/15-3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CD5357" w:rsidR="002B5525" w:rsidRPr="00F60CD9"/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835C02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22807">
        <w:t>POLJOPRIVREDNA ZADRUGA PAKLENICA, Starigrad, Sv. Jurja 11</w:t>
      </w:r>
      <w:r w:rsidR="00A10BFD">
        <w:t>, Starigrad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022807">
        <w:t>39231768013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22807">
        <w:t>1</w:t>
      </w:r>
      <w:r w:rsidR="00CD7631">
        <w:t>5</w:t>
      </w:r>
      <w:r w:rsidR="00A10BFD">
        <w:t>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22807">
        <w:t xml:space="preserve">POLJOPRIVREDNA ZADRUGA PAKLENICA, Starigrad, Sv. Jurja 11, Starigrad, </w:t>
      </w:r>
      <w:r w:rsidR="00022807" w:rsidRPr="00F60CD9">
        <w:t>OIB:</w:t>
      </w:r>
      <w:r w:rsidR="00022807">
        <w:t xml:space="preserve"> 39231768013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</w:t>
      </w:r>
      <w:r w:rsidR="00835C02">
        <w:t>Zakazuje</w:t>
      </w:r>
      <w:r w:rsidRPr="00F60CD9">
        <w:t xml:space="preserve"> se ročište radi</w:t>
      </w:r>
      <w:r w:rsidR="00DE7329">
        <w:t xml:space="preserve"> utvrđivanja pretpostavki </w:t>
      </w:r>
      <w:r w:rsidR="00835C02">
        <w:t xml:space="preserve">za </w:t>
      </w:r>
      <w:r w:rsidRPr="00F60CD9">
        <w:t xml:space="preserve">otvaranje stečajnog postupka za dan </w:t>
      </w:r>
    </w:p>
    <w:p w:rsidRDefault="00CC3921" w:rsidP="00CC3921" w:rsidR="00CC3921" w:rsidRPr="00F60CD9"/>
    <w:p w:rsidRDefault="00022807" w:rsidP="00F60CD9" w:rsidR="00CC3921" w:rsidRPr="00F60CD9">
      <w:pPr>
        <w:jc w:val="center"/>
      </w:pPr>
      <w:r>
        <w:t>28</w:t>
      </w:r>
      <w:r w:rsidR="00547ACB">
        <w:t>.</w:t>
      </w:r>
      <w:r w:rsidR="00DE7329">
        <w:t xml:space="preserve"> listopada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08</w:t>
      </w:r>
      <w:r w:rsidR="00DE7329">
        <w:t>,</w:t>
      </w:r>
      <w:r>
        <w:t>30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022807">
        <w:t>POLJOPRIVREDNA ZADRUGA PAKLENICA, Starigrad</w:t>
      </w:r>
      <w:r w:rsidR="00F60CD9">
        <w:t>,</w:t>
      </w:r>
      <w:r w:rsidR="00B963C2" w:rsidRPr="00F60CD9">
        <w:t xml:space="preserve"> </w:t>
      </w:r>
      <w:r w:rsidR="00A10BFD" w:rsidRPr="001A5345">
        <w:t xml:space="preserve">postupajući temeljem članka </w:t>
      </w:r>
      <w:r w:rsidR="001A5345" w:rsidRPr="001A5345">
        <w:t>49</w:t>
      </w:r>
      <w:r w:rsidR="00A10BFD" w:rsidRPr="001A5345">
        <w:t xml:space="preserve">. stavak </w:t>
      </w:r>
      <w:r w:rsidR="001A5345" w:rsidRPr="001A5345">
        <w:t>2</w:t>
      </w:r>
      <w:r w:rsidR="00A10BFD" w:rsidRPr="001A5345">
        <w:t xml:space="preserve">. Zakona o financijskom poslovanju i predstečajnoj nagodbi (Narodne novine 108/12 i 81/13) navodeći da je prijedlog za predstečajnu nagodbu </w:t>
      </w:r>
      <w:r w:rsidR="00A10BFD" w:rsidRPr="00CD5357">
        <w:t xml:space="preserve">pravomoćno </w:t>
      </w:r>
      <w:r w:rsidR="00022807" w:rsidRPr="00CD5357">
        <w:t>obustavljen</w:t>
      </w:r>
      <w:r w:rsidR="00A10BFD" w:rsidRPr="00CD5357">
        <w:t>.</w:t>
      </w:r>
      <w:r w:rsidR="00A10BFD">
        <w:t xml:space="preserve"> 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022807">
        <w:t>1</w:t>
      </w:r>
      <w:r w:rsidR="00CD7631">
        <w:t>5</w:t>
      </w:r>
      <w:r w:rsidR="00A10BFD">
        <w:t>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CB7416" w:rsidP="00CB7416" w:rsidR="00CB7416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CB7416" w:rsidP="00CB7416" w:rsidR="00CB7416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CB7416" w:rsidP="00CB7416" w:rsidR="00CB7416"/>
    <w:p w:rsidRDefault="00E0745D" w:rsidP="00E0745D" w:rsidR="00E0745D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43A2A">
        <w:t>POLJOPRIVREDNA ZADRUGA PAKLENICA, Starigrad</w:t>
      </w:r>
      <w:r w:rsidR="00C43A2A" w:rsidRPr="00F60CD9">
        <w:t xml:space="preserve"> </w:t>
      </w:r>
      <w:r w:rsidR="0020610B" w:rsidRPr="00F60CD9">
        <w:t>i za član</w:t>
      </w:r>
      <w:r w:rsidR="002B5525">
        <w:t>ove</w:t>
      </w:r>
      <w:r w:rsidR="0020610B" w:rsidRPr="00F60CD9">
        <w:t xml:space="preserve"> uprave s upozorenjem</w:t>
      </w:r>
    </w:p>
    <w:p w:rsidRDefault="00C43A2A" w:rsidP="0020610B" w:rsidR="0020610B">
      <w:pPr>
        <w:numPr>
          <w:ilvl w:val="0"/>
          <w:numId w:val="3"/>
        </w:numPr>
      </w:pPr>
      <w:r>
        <w:t>Ivan Bušljeta</w:t>
      </w:r>
      <w:r w:rsidR="00A10BFD">
        <w:t xml:space="preserve">, </w:t>
      </w:r>
      <w:r>
        <w:t>Starigrad, Alojzija Stepinca 14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1A5345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631" w:rsidP="00AA1AD1" w:rsidR="00CD7631">
      <w:r>
        <w:separator/>
      </w:r>
    </w:p>
  </w:endnote>
  <w:endnote w:id="0" w:type="continuationSeparator">
    <w:p w:rsidRDefault="00CD7631" w:rsidP="00AA1AD1" w:rsidR="00CD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631" w:rsidP="00AA1AD1" w:rsidR="00CD7631">
      <w:r>
        <w:separator/>
      </w:r>
    </w:p>
  </w:footnote>
  <w:footnote w:id="0" w:type="continuationSeparator">
    <w:p w:rsidRDefault="00CD7631" w:rsidP="00AA1AD1" w:rsidR="00CD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631" w:rsidP="00F60CD9" w:rsidR="00CD7631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105A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St-186/15-3</w:t>
    </w:r>
  </w:p>
  <w:p w:rsidRDefault="00CD7631" w:rsidR="00CD7631">
    <w:pPr>
      <w:pStyle w:val="Zaglavlje"/>
      <w:jc w:val="center"/>
    </w:pPr>
  </w:p>
  <w:p w:rsidRDefault="00CD7631" w:rsidR="00CD76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2807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79AD"/>
    <w:rsid w:val="00125A97"/>
    <w:rsid w:val="00135EEE"/>
    <w:rsid w:val="00150C8D"/>
    <w:rsid w:val="00155EF2"/>
    <w:rsid w:val="00164CB1"/>
    <w:rsid w:val="00173F44"/>
    <w:rsid w:val="00176998"/>
    <w:rsid w:val="001A1D49"/>
    <w:rsid w:val="001A5345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7ACB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05AA"/>
    <w:rsid w:val="00816C5F"/>
    <w:rsid w:val="00817A32"/>
    <w:rsid w:val="00834675"/>
    <w:rsid w:val="00835C02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37EC3"/>
    <w:rsid w:val="00C43A2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B7416"/>
    <w:rsid w:val="00CC38C9"/>
    <w:rsid w:val="00CC3921"/>
    <w:rsid w:val="00CD5357"/>
    <w:rsid w:val="00CD5442"/>
    <w:rsid w:val="00CD7631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45D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PAKLENICA</izvorni_sadrzaj>
    <derivirana_varijabla naziv="DomainObject.Predmet.ProtustrankaFormated_1">  POLJOPRIVREDNA ZADRUGA PAKLENICA</derivirana_varijabla>
  </DomainObject.Predmet.ProtustrankaFormated>
  <DomainObject.Predmet.ProtustrankaFormatedOIB>
    <izvorni_sadrzaj>  POLJOPRIVREDNA ZADRUGA PAKLENICA, OIB 39231768013</izvorni_sadrzaj>
    <derivirana_varijabla naziv="DomainObject.Predmet.ProtustrankaFormatedOIB_1">  POLJOPRIVREDNA ZADRUGA PAKLENICA, OIB 39231768013</derivirana_varijabla>
  </DomainObject.Predmet.ProtustrankaFormatedOIB>
  <DomainObject.Predmet.ProtustrankaFormatedWithAdress>
    <izvorni_sadrzaj> POLJOPRIVREDNA ZADRUGA PAKLENICA, Sv. Jurja 11, 23244 Starigrad</izvorni_sadrzaj>
    <derivirana_varijabla naziv="DomainObject.Predmet.ProtustrankaFormatedWithAdress_1"> POLJOPRIVREDNA ZADRUGA PAKLENICA, Sv. Jurja 11, 23244 Starigrad</derivirana_varijabla>
  </DomainObject.Predmet.ProtustrankaFormatedWithAdress>
  <DomainObject.Predmet.ProtustrankaFormatedWithAdressOIB>
    <izvorni_sadrzaj> POLJOPRIVREDNA ZADRUGA PAKLENICA, OIB 39231768013, Sv. Jurja 11, 23244 Starigrad</izvorni_sadrzaj>
    <derivirana_varijabla naziv="DomainObject.Predmet.ProtustrankaFormatedWithAdressOIB_1"> POLJOPRIVREDNA ZADRUGA PAKLENICA, OIB 39231768013, Sv. Jurja 11, 23244 Starigrad</derivirana_varijabla>
  </DomainObject.Predmet.ProtustrankaFormatedWithAdressOIB>
  <DomainObject.Predmet.ProtustrankaWithAdress>
    <izvorni_sadrzaj>POLJOPRIVREDNA ZADRUGA PAKLENICA Sv. Jurja 11, 23244 Starigrad</izvorni_sadrzaj>
    <derivirana_varijabla naziv="DomainObject.Predmet.ProtustrankaWithAdress_1">POLJOPRIVREDNA ZADRUGA PAKLENICA Sv. Jurja 11, 23244 Starigrad</derivirana_varijabla>
  </DomainObject.Predmet.ProtustrankaWithAdress>
  <DomainObject.Predmet.ProtustrankaWithAdressOIB>
    <izvorni_sadrzaj>POLJOPRIVREDNA ZADRUGA PAKLENICA, OIB 39231768013, Sv. Jurja 11, 23244 Starigrad</izvorni_sadrzaj>
    <derivirana_varijabla naziv="DomainObject.Predmet.ProtustrankaWithAdressOIB_1">POLJOPRIVREDNA ZADRUGA PAKLENICA, OIB 39231768013, Sv. Jurja 11, 23244 Starigrad</derivirana_varijabla>
  </DomainObject.Predmet.ProtustrankaWithAdressOIB>
  <DomainObject.Predmet.ProtustrankaNazivFormated>
    <izvorni_sadrzaj>POLJOPRIVREDNA ZADRUGA PAKLENICA</izvorni_sadrzaj>
    <derivirana_varijabla naziv="DomainObject.Predmet.ProtustrankaNazivFormated_1">POLJOPRIVREDNA ZADRUGA PAKLENICA</derivirana_varijabla>
  </DomainObject.Predmet.ProtustrankaNazivFormated>
  <DomainObject.Predmet.ProtustrankaNazivFormatedOIB>
    <izvorni_sadrzaj>POLJOPRIVREDNA ZADRUGA PAKLENICA, OIB 39231768013</izvorni_sadrzaj>
    <derivirana_varijabla naziv="DomainObject.Predmet.ProtustrankaNazivFormatedOIB_1">POLJOPRIVREDNA ZADRUGA PAKLENICA, OIB 39231768013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PAKLENICA</item>
    </izvorni_sadrzaj>
    <derivirana_varijabla naziv="DomainObject.Predmet.ProtuStrankaListFormated_1">
      <item>POLJOPRIVREDNA ZADRUGA PAKLENICA</item>
    </derivirana_varijabla>
  </DomainObject.Predmet.ProtuStrankaListFormated>
  <DomainObject.Predmet.ProtuStrankaListFormatedOIB>
    <izvorni_sadrzaj>
      <item>POLJOPRIVREDNA ZADRUGA PAKLENICA, OIB 39231768013</item>
    </izvorni_sadrzaj>
    <derivirana_varijabla naziv="DomainObject.Predmet.ProtuStrankaListFormatedOIB_1">
      <item>POLJOPRIVREDNA ZADRUGA PAKLENICA, OIB 39231768013</item>
    </derivirana_varijabla>
  </DomainObject.Predmet.ProtuStrankaListFormatedOIB>
  <DomainObject.Predmet.ProtuStrankaListFormatedWithAdress>
    <izvorni_sadrzaj>
      <item>POLJOPRIVREDNA ZADRUGA PAKLENICA, Sv. Jurja 11, 23244 Starigrad</item>
    </izvorni_sadrzaj>
    <derivirana_varijabla naziv="DomainObject.Predmet.ProtuStrankaListFormatedWithAdress_1">
      <item>POLJOPRIVREDNA ZADRUGA PAKLENICA, Sv. Jurja 11, 23244 Starigrad</item>
    </derivirana_varijabla>
  </DomainObject.Predmet.ProtuStrankaListFormatedWithAdress>
  <DomainObject.Predmet.ProtuStrankaListFormatedWithAdressOIB>
    <izvorni_sadrzaj>
      <item>POLJOPRIVREDNA ZADRUGA PAKLENICA, OIB 39231768013, Sv. Jurja 11, 23244 Starigrad</item>
    </izvorni_sadrzaj>
    <derivirana_varijabla naziv="DomainObject.Predmet.ProtuStrankaListFormatedWithAdressOIB_1">
      <item>POLJOPRIVREDNA ZADRUGA PAKLENICA, OIB 39231768013, Sv. Jurja 11, 23244 Starigrad</item>
    </derivirana_varijabla>
  </DomainObject.Predmet.ProtuStrankaListFormatedWithAdressOIB>
  <DomainObject.Predmet.ProtuStrankaListNazivFormated>
    <izvorni_sadrzaj>
      <item>POLJOPRIVREDNA ZADRUGA PAKLENICA</item>
    </izvorni_sadrzaj>
    <derivirana_varijabla naziv="DomainObject.Predmet.ProtuStrankaListNazivFormated_1">
      <item>POLJOPRIVREDNA ZADRUGA PAKLENICA</item>
    </derivirana_varijabla>
  </DomainObject.Predmet.ProtuStrankaListNazivFormated>
  <DomainObject.Predmet.ProtuStrankaListNazivFormatedOIB>
    <izvorni_sadrzaj>
      <item>POLJOPRIVREDNA ZADRUGA PAKLENICA, OIB 39231768013</item>
    </izvorni_sadrzaj>
    <derivirana_varijabla naziv="DomainObject.Predmet.ProtuStrankaListNazivFormatedOIB_1">
      <item>POLJOPRIVREDNA ZADRUGA PAKLENICA, OIB 39231768013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PAKLENICA</izvorni_sadrzaj>
    <derivirana_varijabla naziv="DomainObject.Predmet.ProtustrankaIDrugi_1">POLJOPRIVREDNA ZADRUGA PAKLENICA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PAKLENICA, OIB 39231768013, Sv. Jurja 11, 23244 Starigrad</izvorni_sadrzaj>
    <derivirana_varijabla naziv="DomainObject.Predmet.ProtustrankaIDrugiAdressOIB_1">POLJOPRIVREDNA ZADRUGA PAKLENICA, OIB 39231768013, Sv. Jurja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PAKLENICA</item>
    </izvorni_sadrzaj>
    <derivirana_varijabla naziv="DomainObject.Predmet.SudioniciListNaziv_1">
      <item>FINA</item>
      <item>POLJOPRIVREDNA ZADRUGA PAKLENICA</item>
    </derivirana_varijabla>
  </DomainObject.Predmet.SudioniciListNaziv>
  <DomainObject.Predmet.SudioniciListAdressOIB>
    <izvorni_sadrzaj>
      <item>FINA, OIB 85821130368</item>
      <item>POLJOPRIVREDNA ZADRUGA PAKLENICA, OIB 39231768013, Sv. Jurja 11,23244 Starigrad</item>
    </izvorni_sadrzaj>
    <derivirana_varijabla naziv="DomainObject.Predmet.SudioniciListAdressOIB_1">
      <item>FINA, OIB 85821130368</item>
      <item>POLJOPRIVREDNA ZADRUGA PAKLENICA, OIB 39231768013, Sv. Jurja 11,23244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39231768013</item>
    </izvorni_sadrzaj>
    <derivirana_varijabla naziv="DomainObject.Predmet.SudioniciListNazivOIB_1">
      <item>, OIB 85821130368</item>
      <item>, OIB 39231768013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2FC1F-A158-422D-9E6F-75DD62B90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302</properties:Words>
  <properties:Characters>1700</properties:Characters>
  <properties:Lines>65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2015-10-13T10:55:00Z</dcterms:created>
  <dc:creator>Administrator</dc:creator>
  <cp:lastModifiedBy>wsadmin</cp:lastModifiedBy>
  <cp:lastPrinted>2015-10-16T12:24:00Z</cp:lastPrinted>
  <dcterms:modified xmlns:xsi="http://www.w3.org/2001/XMLSchema-instance" xsi:type="dcterms:W3CDTF">2015-10-16T12:32:00Z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