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1D3E5A" w:rsidP="001D3E5A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11.St-860</w:t>
            </w:r>
            <w:r w:rsidR="00ED1322" w:rsidRPr="00E003B6">
              <w:rPr>
                <w:noProof/>
                <w:sz w:val="24"/>
              </w:rPr>
              <w:t>/2017</w:t>
            </w:r>
          </w:p>
        </w:tc>
      </w:tr>
    </w:tbl>
    <w:p w14:textId="faeb5e9" w14:paraId="faeb5e9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873D25">
        <w:t>LUTKARSKO GLAZBENO-GLUMAČKA UDRUGE ˝MUTOGRAS˝ - PODSTRANA, OIB: 85872704155, Podstrana, Cesta Mutogras 75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873D25" w:rsidRPr="00873D25">
        <w:t>LUTKARSKO GLAZBENO-GLUMAČKA UDRUGE ˝MUTOGRAS˝ - PODSTRANA, OIB: 85872704155, Podstrana, Cesta Mutogras 75</w:t>
      </w:r>
      <w:r w:rsidR="00ED1322">
        <w:t xml:space="preserve">, </w:t>
      </w:r>
      <w:r>
        <w:t xml:space="preserve">na dan </w:t>
      </w:r>
      <w:r w:rsidR="00873D25">
        <w:t>30</w:t>
      </w:r>
      <w:r w:rsidR="00ED1322">
        <w:t>. kolovoza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873D25">
        <w:t>25.327,47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5A788A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700A0"/>
    <w:rsid w:val="001D3E5A"/>
    <w:rsid w:val="003C2F22"/>
    <w:rsid w:val="00417EA6"/>
    <w:rsid w:val="005A788A"/>
    <w:rsid w:val="0060211C"/>
    <w:rsid w:val="0071519E"/>
    <w:rsid w:val="00751BA8"/>
    <w:rsid w:val="007A6838"/>
    <w:rsid w:val="007F7A84"/>
    <w:rsid w:val="00814EDB"/>
    <w:rsid w:val="00815142"/>
    <w:rsid w:val="00853B3E"/>
    <w:rsid w:val="00873D25"/>
    <w:rsid w:val="00981D37"/>
    <w:rsid w:val="00987BA3"/>
    <w:rsid w:val="00A51DE9"/>
    <w:rsid w:val="00B46C21"/>
    <w:rsid w:val="00B7506F"/>
    <w:rsid w:val="00D8632A"/>
    <w:rsid w:val="00DC527E"/>
    <w:rsid w:val="00DD0D50"/>
    <w:rsid w:val="00EB1F31"/>
    <w:rsid w:val="00EB6A52"/>
    <w:rsid w:val="00ED1322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88A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88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88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88A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88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88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St-860/2017</izvorni_sadrzaj>
    <derivirana_varijabla naziv="DomainObject.Predmet.OznakaBroj_1">St-860/2017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LUTKARSKO GLAZBENO-GLUMAČKE UDRUGE "MUTOGRAS"-PODSTRANA</izvorni_sadrzaj>
    <derivirana_varijabla naziv="DomainObject.Predmet.ProtustrankaFormated_1">  LUTKARSKO GLAZBENO-GLUMAČKE UDRUGE "MUTOGRAS"-PODSTRANA</derivirana_varijabla>
  </DomainObject.Predmet.ProtustrankaFormated>
  <DomainObject.Predmet.ProtustrankaFormatedOIB>
    <izvorni_sadrzaj>  LUTKARSKO GLAZBENO-GLUMAČKE UDRUGE "MUTOGRAS"-PODSTRANA, OIB 85872704155</izvorni_sadrzaj>
    <derivirana_varijabla naziv="DomainObject.Predmet.ProtustrankaFormatedOIB_1">  LUTKARSKO GLAZBENO-GLUMAČKE UDRUGE "MUTOGRAS"-PODSTRANA, OIB 85872704155</derivirana_varijabla>
  </DomainObject.Predmet.ProtustrankaFormatedOIB>
  <DomainObject.Predmet.ProtustrankaFormatedWithAdress>
    <izvorni_sadrzaj> LUTKARSKO GLAZBENO-GLUMAČKE UDRUGE "MUTOGRAS"-PODSTRANA, Cesta Mutogras 75, 21311 Podstrana</izvorni_sadrzaj>
    <derivirana_varijabla naziv="DomainObject.Predmet.ProtustrankaFormatedWithAdress_1"> LUTKARSKO GLAZBENO-GLUMAČKE UDRUGE "MUTOGRAS"-PODSTRANA, Cesta Mutogras 75, 21311 Podstrana</derivirana_varijabla>
  </DomainObject.Predmet.ProtustrankaFormatedWithAdress>
  <DomainObject.Predmet.ProtustrankaFormatedWithAdressOIB>
    <izvorni_sadrzaj> LUTKARSKO GLAZBENO-GLUMAČKE UDRUGE "MUTOGRAS"-PODSTRANA, OIB 85872704155, Cesta Mutogras 75, 21311 Podstrana</izvorni_sadrzaj>
    <derivirana_varijabla naziv="DomainObject.Predmet.ProtustrankaFormatedWithAdressOIB_1"> LUTKARSKO GLAZBENO-GLUMAČKE UDRUGE "MUTOGRAS"-PODSTRANA, OIB 85872704155, Cesta Mutogras 75, 21311 Podstrana</derivirana_varijabla>
  </DomainObject.Predmet.ProtustrankaFormatedWithAdressOIB>
  <DomainObject.Predmet.ProtustrankaWithAdress>
    <izvorni_sadrzaj>LUTKARSKO GLAZBENO-GLUMAČKE UDRUGE "MUTOGRAS"-PODSTRANA Cesta Mutogras 75, 21311 Podstrana</izvorni_sadrzaj>
    <derivirana_varijabla naziv="DomainObject.Predmet.ProtustrankaWithAdress_1">LUTKARSKO GLAZBENO-GLUMAČKE UDRUGE "MUTOGRAS"-PODSTRANA Cesta Mutogras 75, 21311 Podstrana</derivirana_varijabla>
  </DomainObject.Predmet.ProtustrankaWithAdress>
  <DomainObject.Predmet.ProtustrankaWithAdressOIB>
    <izvorni_sadrzaj>LUTKARSKO GLAZBENO-GLUMAČKE UDRUGE "MUTOGRAS"-PODSTRANA, OIB 85872704155, Cesta Mutogras 75, 21311 Podstrana</izvorni_sadrzaj>
    <derivirana_varijabla naziv="DomainObject.Predmet.ProtustrankaWithAdressOIB_1">LUTKARSKO GLAZBENO-GLUMAČKE UDRUGE "MUTOGRAS"-PODSTRANA, OIB 85872704155, Cesta Mutogras 75, 21311 Podstrana</derivirana_varijabla>
  </DomainObject.Predmet.ProtustrankaWithAdressOIB>
  <DomainObject.Predmet.ProtustrankaNazivFormated>
    <izvorni_sadrzaj>LUTKARSKO GLAZBENO-GLUMAČKE UDRUGE "MUTOGRAS"-PODSTRANA</izvorni_sadrzaj>
    <derivirana_varijabla naziv="DomainObject.Predmet.ProtustrankaNazivFormated_1">LUTKARSKO GLAZBENO-GLUMAČKE UDRUGE "MUTOGRAS"-PODSTRANA</derivirana_varijabla>
  </DomainObject.Predmet.ProtustrankaNazivFormated>
  <DomainObject.Predmet.ProtustrankaNazivFormatedOIB>
    <izvorni_sadrzaj>LUTKARSKO GLAZBENO-GLUMAČKE UDRUGE "MUTOGRAS"-PODSTRANA, OIB 85872704155</izvorni_sadrzaj>
    <derivirana_varijabla naziv="DomainObject.Predmet.ProtustrankaNazivFormatedOIB_1">LUTKARSKO GLAZBENO-GLUMAČKE UDRUGE "MUTOGRAS"-PODSTRANA, OIB 85872704155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25327.47</izvorni_sadrzaj>
    <derivirana_varijabla naziv="DomainObject.Predmet.TrenutnaVrijednost_1">25327.47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LUTKARSKO GLAZBENO-GLUMAČKE UDRUGE "MUTOGRAS"-PODSTRANA</item>
    </izvorni_sadrzaj>
    <derivirana_varijabla naziv="DomainObject.Predmet.ProtuStrankaListFormated_1">
      <item>LUTKARSKO GLAZBENO-GLUMAČKE UDRUGE "MUTOGRAS"-PODSTRANA</item>
    </derivirana_varijabla>
  </DomainObject.Predmet.ProtuStrankaListFormated>
  <DomainObject.Predmet.ProtuStrankaListFormatedOIB>
    <izvorni_sadrzaj>
      <item>LUTKARSKO GLAZBENO-GLUMAČKE UDRUGE "MUTOGRAS"-PODSTRANA, OIB 85872704155</item>
    </izvorni_sadrzaj>
    <derivirana_varijabla naziv="DomainObject.Predmet.ProtuStrankaListFormatedOIB_1">
      <item>LUTKARSKO GLAZBENO-GLUMAČKE UDRUGE "MUTOGRAS"-PODSTRANA, OIB 85872704155</item>
    </derivirana_varijabla>
  </DomainObject.Predmet.ProtuStrankaListFormatedOIB>
  <DomainObject.Predmet.ProtuStrankaListFormatedWithAdress>
    <izvorni_sadrzaj>
      <item>LUTKARSKO GLAZBENO-GLUMAČKE UDRUGE "MUTOGRAS"-PODSTRANA, Cesta Mutogras 75, 21311 Podstrana</item>
    </izvorni_sadrzaj>
    <derivirana_varijabla naziv="DomainObject.Predmet.ProtuStrankaListFormatedWithAdress_1">
      <item>LUTKARSKO GLAZBENO-GLUMAČKE UDRUGE "MUTOGRAS"-PODSTRANA, Cesta Mutogras 75, 21311 Podstrana</item>
    </derivirana_varijabla>
  </DomainObject.Predmet.ProtuStrankaListFormatedWithAdress>
  <DomainObject.Predmet.ProtuStrankaListFormatedWithAdressOIB>
    <izvorni_sadrzaj>
      <item>LUTKARSKO GLAZBENO-GLUMAČKE UDRUGE "MUTOGRAS"-PODSTRANA, OIB 85872704155, Cesta Mutogras 75, 21311 Podstrana</item>
    </izvorni_sadrzaj>
    <derivirana_varijabla naziv="DomainObject.Predmet.ProtuStrankaListFormatedWithAdressOIB_1">
      <item>LUTKARSKO GLAZBENO-GLUMAČKE UDRUGE "MUTOGRAS"-PODSTRANA, OIB 85872704155, Cesta Mutogras 75, 21311 Podstrana</item>
    </derivirana_varijabla>
  </DomainObject.Predmet.ProtuStrankaListFormatedWithAdressOIB>
  <DomainObject.Predmet.ProtuStrankaListNazivFormated>
    <izvorni_sadrzaj>
      <item>LUTKARSKO GLAZBENO-GLUMAČKE UDRUGE "MUTOGRAS"-PODSTRANA</item>
    </izvorni_sadrzaj>
    <derivirana_varijabla naziv="DomainObject.Predmet.ProtuStrankaListNazivFormated_1">
      <item>LUTKARSKO GLAZBENO-GLUMAČKE UDRUGE "MUTOGRAS"-PODSTRANA</item>
    </derivirana_varijabla>
  </DomainObject.Predmet.ProtuStrankaListNazivFormated>
  <DomainObject.Predmet.ProtuStrankaListNazivFormatedOIB>
    <izvorni_sadrzaj>
      <item>LUTKARSKO GLAZBENO-GLUMAČKE UDRUGE "MUTOGRAS"-PODSTRANA, OIB 85872704155</item>
    </izvorni_sadrzaj>
    <derivirana_varijabla naziv="DomainObject.Predmet.ProtuStrankaListNazivFormatedOIB_1">
      <item>LUTKARSKO GLAZBENO-GLUMAČKE UDRUGE "MUTOGRAS"-PODSTRANA, OIB 85872704155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LUTKARSKO GLAZBENO-GLUMAČKE UDRUGE "MUTOGRAS"-PODSTRANA</izvorni_sadrzaj>
    <derivirana_varijabla naziv="DomainObject.Predmet.ProtustrankaIDrugi_1">LUTKARSKO GLAZBENO-GLUMAČKE UDRUGE "MUTOGRAS"-PODSTRANA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LUTKARSKO GLAZBENO-GLUMAČKE UDRUGE "MUTOGRAS"-PODSTRANA, OIB 85872704155, Cesta Mutogras 75, 21311 Podstrana</izvorni_sadrzaj>
    <derivirana_varijabla naziv="DomainObject.Predmet.ProtustrankaIDrugiAdressOIB_1">LUTKARSKO GLAZBENO-GLUMAČKE UDRUGE "MUTOGRAS"-PODSTRANA, OIB 85872704155, Cesta Mutogras 75,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LUTKARSKO GLAZBENO-GLUMAČKE UDRUGE "MUTOGRAS"-PODSTRANA</item>
    </izvorni_sadrzaj>
    <derivirana_varijabla naziv="DomainObject.Predmet.SudioniciListNaziv_1">
      <item>FINANCIJSKA AGENCIJA, RC SPLIT</item>
      <item>LUTKARSKO GLAZBENO-GLUMAČKE UDRUGE "MUTOGRAS"-PODSTRANA</item>
    </derivirana_varijabla>
  </DomainObject.Predmet.SudioniciListNaziv>
  <DomainObject.Predmet.SudioniciListAdressOIB>
    <izvorni_sadrzaj>
      <item>FINANCIJSKA AGENCIJA, RC SPLIT, OIB 85821130368, Mažuranićevo šetalište 24 b,21000 Split</item>
      <item>LUTKARSKO GLAZBENO-GLUMAČKE UDRUGE "MUTOGRAS"-PODSTRANA, OIB 85872704155, Cesta Mutogras 75,21311 Podstrana</item>
    </izvorni_sadrzaj>
    <derivirana_varijabla naziv="DomainObject.Predmet.SudioniciListAdressOIB_1">
      <item>FINANCIJSKA AGENCIJA, RC SPLIT, OIB 85821130368, Mažuranićevo šetalište 24 b,21000 Split</item>
      <item>LUTKARSKO GLAZBENO-GLUMAČKE UDRUGE "MUTOGRAS"-PODSTRANA, OIB 85872704155, Cesta Mutogras 75,21311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85872704155</item>
    </izvorni_sadrzaj>
    <derivirana_varijabla naziv="DomainObject.Predmet.SudioniciListNazivOIB_1">
      <item>, OIB 85821130368</item>
      <item>, OIB 85872704155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1905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2017-12-22T08:46:00Z</dcterms:created>
  <dc:creator>Katarina Mikulić</dc:creator>
  <cp:lastModifiedBy>Ana Golub Gruić</cp:lastModifiedBy>
  <cp:lastPrinted>2017-12-22T08:48:00Z</cp:lastPrinted>
  <dcterms:modified xmlns:xsi="http://www.w3.org/2001/XMLSchema-instance" xsi:type="dcterms:W3CDTF">2017-12-22T10:28:00Z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