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c9425" w14:paraId="cfc9425" w:rsidRDefault="00AB45B4" w:rsidP="00AB45B4" w:rsidR="00AB45B4">
      <w:pPr>
        <w15:collapsed w:val="false"/>
        <w:rPr>
          <w:b/>
        </w:rPr>
      </w:pPr>
      <w:bookmarkStart w:name="_GoBack" w:id="0"/>
      <w:bookmarkEnd w:id="0"/>
      <w:r>
        <w:tab/>
      </w:r>
      <w:r>
        <w:tab/>
      </w:r>
      <w:r>
        <w:tab/>
      </w:r>
      <w:r>
        <w:tab/>
      </w:r>
      <w:r>
        <w:tab/>
      </w:r>
      <w:r>
        <w:tab/>
      </w:r>
      <w:r>
        <w:tab/>
      </w:r>
      <w:r>
        <w:tab/>
      </w:r>
      <w:r>
        <w:tab/>
      </w:r>
      <w:r>
        <w:tab/>
      </w:r>
      <w:r>
        <w:rPr>
          <w:b/>
        </w:rPr>
        <w:t>1. St-</w:t>
      </w:r>
      <w:r w:rsidR="00776792">
        <w:rPr>
          <w:b/>
        </w:rPr>
        <w:t>82/2015</w:t>
      </w:r>
    </w:p>
    <w:p w:rsidRDefault="00AB45B4" w:rsidP="00AB45B4" w:rsidR="00AB45B4">
      <w:pPr>
        <w:ind w:firstLine="708"/>
      </w:pPr>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AB45B4" w:rsidP="00AB45B4" w:rsidR="00AB45B4">
      <w:pPr>
        <w:rPr>
          <w:b/>
        </w:rPr>
      </w:pPr>
    </w:p>
    <w:p w:rsidRDefault="00AB45B4" w:rsidP="00AB45B4" w:rsidR="00AB45B4">
      <w:pPr>
        <w:rPr>
          <w:b/>
        </w:rPr>
      </w:pPr>
      <w:r>
        <w:rPr>
          <w:b/>
        </w:rPr>
        <w:t>REPUBLIKA HRVATSKA</w:t>
      </w:r>
    </w:p>
    <w:p w:rsidRDefault="00AB45B4" w:rsidP="00AB45B4" w:rsidR="00AB45B4">
      <w:pPr>
        <w:rPr>
          <w:b/>
        </w:rPr>
      </w:pPr>
      <w:r>
        <w:rPr>
          <w:b/>
        </w:rPr>
        <w:t xml:space="preserve">TRGOVAČKI SUD U SPLITU                   </w:t>
      </w:r>
    </w:p>
    <w:p w:rsidRDefault="00AB45B4" w:rsidP="00AB45B4" w:rsidR="00AB45B4">
      <w:pPr>
        <w:rPr>
          <w:b/>
        </w:rPr>
      </w:pPr>
      <w:r>
        <w:rPr>
          <w:b/>
        </w:rPr>
        <w:t>Split, Sukoišanska br. 6</w:t>
      </w:r>
    </w:p>
    <w:p w:rsidRDefault="00AB45B4" w:rsidP="00AB45B4" w:rsidR="00AB45B4"/>
    <w:p w:rsidRDefault="00AB45B4" w:rsidP="00AB45B4" w:rsidR="00AB45B4">
      <w:pPr>
        <w:jc w:val="center"/>
        <w:rPr>
          <w:b/>
        </w:rPr>
      </w:pPr>
    </w:p>
    <w:p w:rsidRDefault="00AB45B4" w:rsidP="00AB45B4" w:rsidR="00AB45B4">
      <w:pPr>
        <w:jc w:val="center"/>
        <w:rPr>
          <w:b/>
        </w:rPr>
      </w:pPr>
      <w:r>
        <w:rPr>
          <w:b/>
        </w:rPr>
        <w:t>R E P U B L I K A  H R V A T S K A</w:t>
      </w:r>
    </w:p>
    <w:p w:rsidRDefault="00AB45B4" w:rsidP="00AB45B4" w:rsidR="00AB45B4">
      <w:pPr>
        <w:jc w:val="center"/>
        <w:rPr>
          <w:b/>
        </w:rPr>
      </w:pPr>
    </w:p>
    <w:p w:rsidRDefault="00AB45B4" w:rsidP="00AB45B4" w:rsidR="00AB45B4">
      <w:pPr>
        <w:jc w:val="center"/>
        <w:rPr>
          <w:b/>
        </w:rPr>
      </w:pPr>
      <w:r>
        <w:rPr>
          <w:b/>
        </w:rPr>
        <w:t>R J E Š E NJ E</w:t>
      </w:r>
    </w:p>
    <w:p w:rsidRDefault="00AB45B4" w:rsidP="00AB45B4" w:rsidR="00AB45B4">
      <w:pPr>
        <w:rPr>
          <w:b/>
        </w:rPr>
      </w:pPr>
    </w:p>
    <w:p w:rsidRDefault="00AB45B4" w:rsidP="000658F0" w:rsidR="000658F0" w:rsidRPr="000658F0">
      <w:pPr>
        <w:pStyle w:val="Bezproreda"/>
        <w:ind w:firstLine="708"/>
        <w:jc w:val="both"/>
        <w:rPr>
          <w:rFonts w:cs="Times New Roman" w:hAnsi="Times New Roman" w:ascii="Times New Roman"/>
          <w:sz w:val="24"/>
          <w:szCs w:val="24"/>
        </w:rPr>
      </w:pPr>
      <w:r w:rsidRPr="000658F0">
        <w:rPr>
          <w:rFonts w:cs="Times New Roman" w:hAnsi="Times New Roman" w:ascii="Times New Roman"/>
          <w:sz w:val="24"/>
          <w:szCs w:val="24"/>
        </w:rPr>
        <w:t xml:space="preserve">Trgovački sud u Splitu, po sucu ovog suda Velimiru Vukoviću, kao stečajnom sucu, u stečajnom postupku povodom prijedloga predlagatelja </w:t>
      </w:r>
      <w:r w:rsidR="000658F0" w:rsidRPr="000658F0">
        <w:rPr>
          <w:rFonts w:cs="Times New Roman" w:hAnsi="Times New Roman" w:ascii="Times New Roman"/>
          <w:sz w:val="24"/>
          <w:szCs w:val="24"/>
        </w:rPr>
        <w:t>REPUBLIKA HRVATSKA, zastupana po Županijskom d</w:t>
      </w:r>
      <w:r w:rsidR="000658F0">
        <w:rPr>
          <w:rFonts w:cs="Times New Roman" w:hAnsi="Times New Roman" w:ascii="Times New Roman"/>
          <w:sz w:val="24"/>
          <w:szCs w:val="24"/>
        </w:rPr>
        <w:t>ržavnom odvjetništvu u Splitu,</w:t>
      </w:r>
      <w:r w:rsidR="000658F0" w:rsidRPr="000658F0">
        <w:rPr>
          <w:rFonts w:cs="Times New Roman" w:hAnsi="Times New Roman" w:ascii="Times New Roman"/>
          <w:sz w:val="24"/>
          <w:szCs w:val="24"/>
        </w:rPr>
        <w:t xml:space="preserve"> za otvaranje stečajnog postupka nad dužnikom  ADUT NEKRETNINE d.o.o. Split, Istarska 3, OIB: 48451820485, dana 23. svibnja 2017. godine</w:t>
      </w:r>
    </w:p>
    <w:p w:rsidRDefault="00AB45B4" w:rsidP="00AB45B4" w:rsidR="00AB45B4">
      <w:pPr>
        <w:ind w:firstLine="708"/>
        <w:jc w:val="both"/>
      </w:pPr>
    </w:p>
    <w:p w:rsidRDefault="00AB45B4" w:rsidP="00AB45B4" w:rsidR="00AB45B4">
      <w:pPr>
        <w:spacing w:after="240" w:before="240"/>
        <w:jc w:val="center"/>
      </w:pPr>
      <w:r>
        <w:t>r i j e š i o   j e</w:t>
      </w:r>
    </w:p>
    <w:p w:rsidRDefault="00AB45B4" w:rsidP="00AB45B4" w:rsidR="00AB45B4">
      <w:pPr>
        <w:ind w:firstLine="708"/>
        <w:jc w:val="both"/>
      </w:pPr>
      <w:r>
        <w:t xml:space="preserve">I. Otvara se stečajni postupak nad dužnikom, trgovačkim društvom </w:t>
      </w:r>
      <w:r w:rsidR="000658F0" w:rsidRPr="000658F0">
        <w:t>ADUT NEKRETNINE d.o.o. Split, Istarska 3, OIB: 48451820485</w:t>
      </w:r>
      <w:r w:rsidR="000658F0">
        <w:t>, MBS: 060080522.</w:t>
      </w:r>
    </w:p>
    <w:p w:rsidRDefault="00AB45B4" w:rsidP="00AB45B4" w:rsidR="00AB45B4"/>
    <w:p w:rsidRDefault="00AB45B4" w:rsidP="00AB45B4" w:rsidR="00AB45B4">
      <w:pPr>
        <w:ind w:firstLine="708"/>
        <w:jc w:val="both"/>
      </w:pPr>
      <w:r>
        <w:t xml:space="preserve">II. Za stečajnog upravitelja imenuje se </w:t>
      </w:r>
      <w:r w:rsidR="000658F0">
        <w:t>Natalija Mladineo</w:t>
      </w:r>
      <w:r>
        <w:t xml:space="preserve">, dipl. ekonomist iz Splita, </w:t>
      </w:r>
      <w:r w:rsidR="000658F0">
        <w:t>Viška 24</w:t>
      </w:r>
      <w:r>
        <w:t xml:space="preserve">, OIB: </w:t>
      </w:r>
      <w:r w:rsidR="000658F0">
        <w:t>62875698528</w:t>
      </w:r>
      <w:r>
        <w:t>.</w:t>
      </w:r>
    </w:p>
    <w:p w:rsidRDefault="00AB45B4" w:rsidP="00AB45B4" w:rsidR="00AB45B4"/>
    <w:p w:rsidRDefault="00AB45B4" w:rsidP="00AB45B4" w:rsidR="00AB45B4">
      <w:pPr>
        <w:ind w:firstLine="708"/>
        <w:jc w:val="both"/>
      </w:pPr>
      <w:r>
        <w:t xml:space="preserve">III. Stečajni postupak je otvoren dana </w:t>
      </w:r>
      <w:r w:rsidR="000658F0">
        <w:t>23. svibnja</w:t>
      </w:r>
      <w:r>
        <w:t xml:space="preserve"> 2017. godine u </w:t>
      </w:r>
      <w:r w:rsidR="00776792">
        <w:t>12,30</w:t>
      </w:r>
      <w:r>
        <w:t xml:space="preserve"> sati kada je ovo rješenje i oglas o otvaranju stečajnog postupka istaknuto na oglasnoj ploči suda. </w:t>
      </w:r>
    </w:p>
    <w:p w:rsidRDefault="00AB45B4" w:rsidP="00AB45B4" w:rsidR="00AB45B4"/>
    <w:p w:rsidRDefault="00AB45B4" w:rsidP="000658F0" w:rsidR="00AB45B4">
      <w:pPr>
        <w:ind w:firstLine="708"/>
        <w:jc w:val="both"/>
      </w:pPr>
      <w:r>
        <w:t>IV. Pozivaju se vjerovnici viših isplatnih redova u roku od 20 dana nakon isteka osmog dana od dana objave oglasa o otvaranju stečajnog postupka u Narodnim novinama, prijaviti svoje tražbine stečajnom upravitelju u skladu s pravilima Stečajnog  zakona i to podneskom u dva primjerka s priloženim ispravama iz kojih tražbina proizlazi, odnosno kojima se dokazuje, na adresu stečajnog upravitelja</w:t>
      </w:r>
      <w:r w:rsidR="000658F0">
        <w:t xml:space="preserve"> Natalija Mladineo iz Splita, Viška 24</w:t>
      </w:r>
      <w:r>
        <w:t>. 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Na prijavu tražbine potrebno je platiti sudsku pristojbu u iznosu od 2% od vrijednosti prijavljene tražbine, ali ne više od 500,00 kn i dokaz o uplati sudske pristojbe dostaviti uz prijavu. Sudska pristojba se uplaćuje u korist Državnog proračuna RH na račun br. HR1210010051863000160, model 64, poziv na broj 5045-3566-30013, uz naznaku svrhe plaćanja: "sudska pristojba za prijavu tražbine u predmetu 1. St-</w:t>
      </w:r>
      <w:r w:rsidR="000658F0">
        <w:t>82/2015</w:t>
      </w:r>
      <w:r>
        <w:t xml:space="preserve">". </w:t>
      </w:r>
    </w:p>
    <w:p w:rsidRDefault="00AB45B4" w:rsidP="00AB45B4" w:rsidR="00AB45B4"/>
    <w:p w:rsidRDefault="00AB45B4" w:rsidP="00AB45B4" w:rsidR="00AB45B4">
      <w:pPr>
        <w:ind w:firstLine="708"/>
        <w:jc w:val="both"/>
      </w:pPr>
      <w:r>
        <w:lastRenderedPageBreak/>
        <w:t>V. Pozivaju se vjerovnici koji imaju tražbine osigurane razlučnim pravom u roku od 20 dana nakon isteka osmog dana od dana objave oglasa o otvaranju stečajnog postupka na mrežnoj stranici e-oglasne ploče, obavijestiti stečajnog upravitelja u pisanom obliku o postojanju svojih razlučnih prava, pravnoj osnovi razlučnog prava i dijelu imovine stečajnog dužnika na koji se odnosi njihovo razlučno pravo.</w:t>
      </w:r>
    </w:p>
    <w:p w:rsidRDefault="00AB45B4" w:rsidP="00AB45B4" w:rsidR="00AB45B4">
      <w:pPr>
        <w:jc w:val="both"/>
      </w:pPr>
      <w:r>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AB45B4" w:rsidP="00AB45B4" w:rsidR="00AB45B4"/>
    <w:p w:rsidRDefault="00AB45B4" w:rsidP="00AB45B4" w:rsidR="00AB45B4">
      <w:pPr>
        <w:ind w:firstLine="708"/>
        <w:jc w:val="both"/>
      </w:pPr>
      <w:r>
        <w:t>VI. Pozivaju se izlučni vjerovnici u roku od 20 dana nakon isteka osmog dana od dana objave oglasa o otvaranju stečajnog postupka na mrežnim stranicama e-oglasne ploče, obavijestiti stečajnog upravitelja u pisanom obliku o svom izlučnom pravu, pravnoj osnovi izlučnog prava te označiti predmet na koji se njihovo izlučno pravo odnosi, odnosno u obavijesti označiti pravo iz čl. 80. Stečajnog zakona.</w:t>
      </w:r>
    </w:p>
    <w:p w:rsidRDefault="00AB45B4" w:rsidP="00AB45B4" w:rsidR="00AB45B4"/>
    <w:p w:rsidRDefault="00AB45B4" w:rsidP="00AB45B4" w:rsidR="00AB45B4">
      <w:pPr>
        <w:ind w:firstLine="708"/>
        <w:jc w:val="both"/>
      </w:pPr>
      <w:r>
        <w:t xml:space="preserve">VII. Pozivaju se dužnici stečajnog dužnika svoje obveze bez odgode ispuniti stečajnom upravitelju za stečajnog dužnika. </w:t>
      </w:r>
    </w:p>
    <w:p w:rsidRDefault="00AB45B4" w:rsidP="00AB45B4" w:rsidR="00AB45B4"/>
    <w:p w:rsidRDefault="00AB45B4" w:rsidP="00AB45B4" w:rsidR="00AB45B4">
      <w:pPr>
        <w:ind w:firstLine="708"/>
        <w:jc w:val="both"/>
      </w:pPr>
      <w:r>
        <w:t xml:space="preserve">VIII. Određuje se ročište vjerovnika na kojem će se ispitati prijavljene tražbine (opće ispitno ročište) za dan </w:t>
      </w:r>
      <w:r w:rsidR="000658F0">
        <w:t>8. rujna</w:t>
      </w:r>
      <w:r>
        <w:t xml:space="preserve"> 2017. godine u 12,00 sati, u sudnici broj 1, Trgovačkog suda u Splitu, Sukoišanska br. 6.</w:t>
      </w:r>
    </w:p>
    <w:p w:rsidRDefault="00AB45B4" w:rsidP="00AB45B4" w:rsidR="00AB45B4"/>
    <w:p w:rsidRDefault="00AB45B4" w:rsidP="00AB45B4" w:rsidR="00AB45B4">
      <w:pPr>
        <w:ind w:firstLine="708"/>
        <w:jc w:val="both"/>
      </w:pPr>
      <w:r>
        <w:t>IX. Ročište vjerovnika na kojem će se na temelju izvješća stečajnog upravitelja odlučivati o daljnjem tijeku stečajnog postupka (izvještajno ročište) o</w:t>
      </w:r>
      <w:r w:rsidR="000658F0">
        <w:t xml:space="preserve">dređuje se za dan </w:t>
      </w:r>
      <w:r>
        <w:t xml:space="preserve">8. </w:t>
      </w:r>
      <w:r w:rsidR="000658F0">
        <w:t>rujna</w:t>
      </w:r>
      <w:r>
        <w:t xml:space="preserve"> 2017. godine u </w:t>
      </w:r>
      <w:r w:rsidR="000658F0">
        <w:t>13,00</w:t>
      </w:r>
      <w:r>
        <w:t xml:space="preserve"> sati, u sudnici broj 1, Trgovačkog suda u Splitu, Sukoišanska br. 6.</w:t>
      </w:r>
    </w:p>
    <w:p w:rsidRDefault="00AB45B4" w:rsidP="00AB45B4" w:rsidR="00AB45B4"/>
    <w:p w:rsidRDefault="00AB45B4" w:rsidP="00AB45B4" w:rsidR="00AB45B4">
      <w:pPr>
        <w:ind w:firstLine="708"/>
        <w:jc w:val="both"/>
      </w:pPr>
      <w:r>
        <w:t xml:space="preserve">X. Određuje se ovo rješenje o otvaranju stečajnog postupka upisati u sudski registar ovog suda, kao i u zemljišne knjige Općinskog suda u Splitu na nekretninama na kojima bi stečajni dužnik, s obzirom na njegovo sjedište, mogao biti upisan kao ovlaštenik stvarnih prava, a što će tijela koja vode te upisnike provesti po službenoj dužnosti. </w:t>
      </w:r>
    </w:p>
    <w:p w:rsidRDefault="00AB45B4" w:rsidP="00AB45B4" w:rsidR="00AB45B4"/>
    <w:p w:rsidRDefault="00AB45B4" w:rsidP="00AB45B4" w:rsidR="00AB45B4">
      <w:pPr>
        <w:ind w:firstLine="708"/>
        <w:jc w:val="both"/>
      </w:pPr>
      <w:r>
        <w:t xml:space="preserve">XI. Ovo rješenje o otvaranju stečajnog postupka istaknut će se na oglasnoj ploči i izložiti u stečajnoj pisarnici Trgovačkog suda u Splitu. </w:t>
      </w:r>
    </w:p>
    <w:p w:rsidRDefault="00AB45B4" w:rsidP="00AB45B4" w:rsidR="00AB45B4">
      <w:pPr>
        <w:spacing w:after="200" w:before="300"/>
        <w:jc w:val="center"/>
      </w:pPr>
      <w:r>
        <w:t>Obrazloženje</w:t>
      </w:r>
    </w:p>
    <w:p w:rsidRDefault="00AB45B4" w:rsidP="00AB45B4" w:rsidR="00F2474C">
      <w:pPr>
        <w:ind w:firstLine="708"/>
        <w:jc w:val="both"/>
      </w:pPr>
      <w:r>
        <w:t xml:space="preserve">Kod ovog suda je dana </w:t>
      </w:r>
      <w:r w:rsidR="00776792">
        <w:t>15. lipnja 2016</w:t>
      </w:r>
      <w:r>
        <w:t>. godine zaprimljen prijedlog predlagatelja</w:t>
      </w:r>
      <w:r w:rsidR="000658F0">
        <w:t xml:space="preserve"> </w:t>
      </w:r>
      <w:r w:rsidR="00776792">
        <w:t>Republike Hrvatske</w:t>
      </w:r>
      <w:r w:rsidR="000658F0" w:rsidRPr="000658F0">
        <w:t>, zastupana po Županijskom d</w:t>
      </w:r>
      <w:r w:rsidR="000658F0">
        <w:t>ržavnom odvjetništvu u Splitu</w:t>
      </w:r>
      <w:r>
        <w:t xml:space="preserve">, za pokretanje stečajnog postupka nad dužnikom </w:t>
      </w:r>
      <w:r w:rsidR="000658F0" w:rsidRPr="000658F0">
        <w:t>ADUT NEKRETNINE d.o.o. Split, Istarska 3, OIB: 48451820485</w:t>
      </w:r>
      <w:r w:rsidR="000658F0">
        <w:t xml:space="preserve">. </w:t>
      </w:r>
      <w:r>
        <w:t>Navedeni prijedlog podne</w:t>
      </w:r>
      <w:r w:rsidR="000658F0">
        <w:t>sen je sukladno odredbama čl. 39</w:t>
      </w:r>
      <w:r>
        <w:t>. st. 2.</w:t>
      </w:r>
      <w:r w:rsidR="000658F0">
        <w:t xml:space="preserve"> Stečajnog zakona ("Narodne novine" br. 44/96, 29/99, 129/00, 123/03, 82/06, 116/10, 25/12 i 133/12, dalje: SZ). Naime, odredbom čl. 3</w:t>
      </w:r>
      <w:r>
        <w:t xml:space="preserve">9. st. 2. </w:t>
      </w:r>
      <w:r w:rsidR="00776792">
        <w:t>SZ</w:t>
      </w:r>
      <w:r w:rsidR="000658F0">
        <w:t>-</w:t>
      </w:r>
      <w:r>
        <w:t xml:space="preserve">a propisano je da </w:t>
      </w:r>
      <w:r w:rsidR="000658F0">
        <w:t xml:space="preserve"> je vjerovnik ovlašten podnijeti prijedlog za otvaranje stečajnog postupka</w:t>
      </w:r>
      <w:r w:rsidR="00F2474C">
        <w:t xml:space="preserve"> ako učini radnim postojanje svoje tražbine iz kojega od stečajnih razloga. Smatrat će se da je vjernovik učinio vjerojatnim postojanje svoje tražbine ako njezino postojanje temelji na ovršnoj ispravi ili nepravomoćnoj sudskoj odluci. Vjerovnik je uz prijedlog za otvaranje stečajnog postupka dostavio izvod iz evidencije koji vodi Porezna urapva za dužnika iz koje proizlazi da nepodmireni porezni dug dužnika prema vjerovniku ukupno iznosi 139.896,84 kn.</w:t>
      </w:r>
    </w:p>
    <w:p w:rsidRDefault="00AB45B4" w:rsidP="00F2474C" w:rsidR="00AB45B4">
      <w:pPr>
        <w:spacing w:before="200"/>
        <w:jc w:val="both"/>
      </w:pPr>
      <w:r>
        <w:tab/>
      </w:r>
    </w:p>
    <w:p w:rsidRDefault="00AB45B4" w:rsidP="00814EC9" w:rsidR="00506D48">
      <w:pPr>
        <w:ind w:firstLine="708"/>
        <w:jc w:val="both"/>
        <w:rPr>
          <w:color w:val="000000"/>
        </w:rPr>
      </w:pPr>
      <w:r>
        <w:t xml:space="preserve">Ocijenivši podneseni prijedlog </w:t>
      </w:r>
      <w:r w:rsidR="00F2474C">
        <w:t>Republike Hrvatske</w:t>
      </w:r>
      <w:r>
        <w:t xml:space="preserve"> urednim i dopuštenim, ovaj sud je rješenjem pod posl. br. St-</w:t>
      </w:r>
      <w:r w:rsidR="00F2474C">
        <w:t>82/2015</w:t>
      </w:r>
      <w:r>
        <w:t xml:space="preserve"> od </w:t>
      </w:r>
      <w:r w:rsidR="00776792">
        <w:t>25</w:t>
      </w:r>
      <w:r w:rsidR="00F2474C">
        <w:t>. travnja 2017</w:t>
      </w:r>
      <w:r>
        <w:t xml:space="preserve">. godine pokrenuo prethodni postupak te je isto tako određeno ročište radi izjašnjenja o podnesenom prijedlogu za dan </w:t>
      </w:r>
      <w:r w:rsidR="00F2474C">
        <w:t>23. svibnja 2017</w:t>
      </w:r>
      <w:r>
        <w:t xml:space="preserve">. godine, zastupnika po zakonu </w:t>
      </w:r>
      <w:r w:rsidR="00F2474C">
        <w:t>Borisa Barać iz Splita, Teslina 20</w:t>
      </w:r>
      <w:r>
        <w:t xml:space="preserve">, na koje zastupnik po zakonu  </w:t>
      </w:r>
      <w:r w:rsidR="00F2474C">
        <w:t xml:space="preserve">je </w:t>
      </w:r>
      <w:r>
        <w:t>pristupio</w:t>
      </w:r>
      <w:r w:rsidR="00F2474C">
        <w:t xml:space="preserve"> te naveo </w:t>
      </w:r>
      <w:r w:rsidR="00F2474C" w:rsidRPr="00F2474C">
        <w:rPr>
          <w:color w:val="000000"/>
        </w:rPr>
        <w:t xml:space="preserve">da se ne protivi otvaranju stečajnog postupka i priznaje postojanje stečajnog razloga. </w:t>
      </w:r>
      <w:r w:rsidR="00F2474C">
        <w:rPr>
          <w:color w:val="000000"/>
        </w:rPr>
        <w:t>D</w:t>
      </w:r>
      <w:r w:rsidR="00F2474C" w:rsidRPr="00F2474C">
        <w:rPr>
          <w:color w:val="000000"/>
        </w:rPr>
        <w:t>ruštvo</w:t>
      </w:r>
      <w:r w:rsidR="00F2474C" w:rsidRPr="00F2474C">
        <w:rPr>
          <w:lang w:val="en-US"/>
        </w:rPr>
        <w:t xml:space="preserve"> ADUT NEKRETNINE d.o.o. </w:t>
      </w:r>
      <w:r w:rsidR="00F2474C" w:rsidRPr="00F2474C">
        <w:rPr>
          <w:color w:val="000000"/>
        </w:rPr>
        <w:t xml:space="preserve"> od imovine </w:t>
      </w:r>
      <w:r w:rsidR="00F2474C">
        <w:rPr>
          <w:color w:val="000000"/>
        </w:rPr>
        <w:t xml:space="preserve">da </w:t>
      </w:r>
      <w:r w:rsidR="00F2474C" w:rsidRPr="00F2474C">
        <w:rPr>
          <w:color w:val="000000"/>
        </w:rPr>
        <w:t>ima  nekretnina, pokretnina-uredskog namještaja i računalne opreme, potraživanja od kupaca   te deponiranih novčanih sredstava kod javnog bilježnika u iznosu od 82.770,00 EUR što u kunama iznosi 630.503,95 kn, kako je to i navedeno u dostavljenom prokaznom popisu imovine za dužnika od 08.svibnja 2017. godine.  Dužnik da ne posluje više od pet godina, time da knjigovodstvene usluge za dužnika obavlja knjigovodstveni servis Fikus d.o.o., gospođa Nives Vrgoč, kod koje se nalaze poslovne knjige dužnika. Nakon što je prestao poslovati dužnik više nema poslovnih događaja koji bi bili evidentirani i relevantni za poslovanje društva Adut nekretnine. Kod dužnika</w:t>
      </w:r>
      <w:r w:rsidR="00F2474C">
        <w:rPr>
          <w:color w:val="000000"/>
        </w:rPr>
        <w:t xml:space="preserve"> da je</w:t>
      </w:r>
      <w:r w:rsidR="00F2474C" w:rsidRPr="00F2474C">
        <w:rPr>
          <w:color w:val="000000"/>
        </w:rPr>
        <w:t xml:space="preserve"> i dalje </w:t>
      </w:r>
      <w:r w:rsidR="00F2474C">
        <w:rPr>
          <w:color w:val="000000"/>
        </w:rPr>
        <w:t xml:space="preserve">zaposlen te da </w:t>
      </w:r>
      <w:r w:rsidR="00F2474C" w:rsidRPr="00F2474C">
        <w:rPr>
          <w:color w:val="000000"/>
        </w:rPr>
        <w:t>ostalih zaposlenika društvo nema.</w:t>
      </w:r>
      <w:r w:rsidR="00506D48">
        <w:rPr>
          <w:color w:val="000000"/>
        </w:rPr>
        <w:t xml:space="preserve"> </w:t>
      </w:r>
    </w:p>
    <w:p w:rsidRDefault="00AB45B4" w:rsidP="00AB45B4" w:rsidR="00AB45B4">
      <w:pPr>
        <w:spacing w:before="200"/>
        <w:ind w:firstLine="708"/>
        <w:jc w:val="both"/>
      </w:pPr>
      <w:r>
        <w:t>Odredbom čl. 4. st. 1. Stečajnog zakona ("Narodne novine" br. 44/96, 29/99, 129/00, 123/03, 82/06, 116/10, 25/12 i 133/12, dalje: SZ) propisano je da se stečaj može otvoriti samo ako se utvrdi postojanje kojeg od stečajnih razloga, a kao stečajni razlozi navedeni su nelikvidnost, nesposobnost za plaćanje i prezaduženost.</w:t>
      </w:r>
    </w:p>
    <w:p w:rsidRDefault="00AB45B4" w:rsidP="00AB45B4" w:rsidR="00AB45B4">
      <w:pPr>
        <w:spacing w:before="200"/>
        <w:ind w:firstLine="708"/>
        <w:jc w:val="both"/>
      </w:pPr>
      <w:r>
        <w:t>Prema odredbi čl. 4. st.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4.st. 9. SZ-a).</w:t>
      </w:r>
    </w:p>
    <w:p w:rsidRDefault="00AB45B4" w:rsidP="00AB45B4" w:rsidR="00AB45B4">
      <w:pPr>
        <w:spacing w:before="200"/>
        <w:ind w:firstLine="708"/>
        <w:jc w:val="both"/>
      </w:pPr>
      <w:r>
        <w:t>Tijekom prethodnog postupka utvrđeno je da je kod dužnika postoji stečajni razlog nesposobnosti za plaćanje.</w:t>
      </w:r>
    </w:p>
    <w:p w:rsidRDefault="00814EC9" w:rsidP="00AB45B4" w:rsidR="00814EC9">
      <w:pPr>
        <w:spacing w:before="200"/>
        <w:ind w:firstLine="708"/>
        <w:jc w:val="both"/>
      </w:pPr>
    </w:p>
    <w:p w:rsidRDefault="00AB45B4" w:rsidP="00776792" w:rsidR="00AB45B4" w:rsidRPr="00776792">
      <w:pPr>
        <w:ind w:firstLine="708"/>
        <w:jc w:val="both"/>
        <w:rPr>
          <w:color w:val="000000"/>
        </w:rPr>
      </w:pPr>
      <w:r>
        <w:t xml:space="preserve">Naime, za potrebe ročišta od </w:t>
      </w:r>
      <w:r w:rsidR="00776792">
        <w:t>23. svibnja</w:t>
      </w:r>
      <w:r>
        <w:t xml:space="preserve"> 2017. godine na kojem je prethodni postupak u ovom stečajnom predmetu zaključen, Financijska agencija, Regionalni centar Split dostavila je ovom sudu </w:t>
      </w:r>
      <w:r w:rsidR="00776792">
        <w:t xml:space="preserve">potvrdu </w:t>
      </w:r>
      <w:r w:rsidR="00776792">
        <w:rPr>
          <w:color w:val="000000"/>
        </w:rPr>
        <w:t xml:space="preserve">o blokadi računa i novčanih sredstava dužnika Adut nekretnine d.o.o. Split, OIB: 48451820485, a iz koje proizlazi da na računima i novčanim sredstvima dužnika na dan izdavanja potvrde je evidentirano 2.042 dana neprekidne blokade odnosno 180 dana blokade u prethodnih 6 mjeseci zbog nepodmirenih osnova za plaćanje evidentiranih u Očevidniku redoslijeda osnova za plaćanje, te da nepodmirene obveze na dan izdavanja potvrde iznose 62.361.696,92 kn, </w:t>
      </w:r>
      <w:r>
        <w:t>čime je zapravo i utvrđeno postojanje stečajnog razloga nesposobnosti za plaćanje dužnika.</w:t>
      </w:r>
    </w:p>
    <w:p w:rsidRDefault="00AB45B4" w:rsidP="00AB45B4" w:rsidR="00AB45B4">
      <w:pPr>
        <w:spacing w:before="200"/>
        <w:ind w:firstLine="708"/>
        <w:jc w:val="both"/>
      </w:pPr>
      <w:r>
        <w:t>Kako je dakle iz svega naprijed iznesenog razvidno da kod dužnika postoji stečajni razlog nesposobnosti za plaćanje, to stoga sudu u ovom predmetu nije preostalo ništa drugo nego donijeti rješenje o otvaranju stečajnog postupka nad dužnikom.</w:t>
      </w:r>
    </w:p>
    <w:p w:rsidRDefault="00AB45B4" w:rsidP="00AB45B4" w:rsidR="00AB45B4">
      <w:pPr>
        <w:spacing w:before="200"/>
        <w:ind w:firstLine="708"/>
        <w:jc w:val="both"/>
      </w:pPr>
      <w:r>
        <w:t>Nakon otvaranja stečajnog postupka nad dužnikom</w:t>
      </w:r>
      <w:r w:rsidR="00776792">
        <w:t xml:space="preserve"> </w:t>
      </w:r>
      <w:r w:rsidR="00776792" w:rsidRPr="000658F0">
        <w:t>ADUT NEKRETNINE d.o.o. Split, Istarska 3, OIB: 48451820485</w:t>
      </w:r>
      <w:r>
        <w:t xml:space="preserve">, te prezumanja dužnosti stečajnog upravitelja od strane </w:t>
      </w:r>
      <w:r w:rsidR="00776792">
        <w:t>Natalija Mladineo iz Splita, Viška 24</w:t>
      </w:r>
      <w:r>
        <w:t xml:space="preserve">, isti će do općeg ispitnog i izvještajnog ročišta, ispitati s kojom imovinom raspolaže stečajni dužnik, pa u slučaju da ta imovina ne bi bila dostatna niti za podrmirivanje troškova stečajnog postupka, sudu ostaje mogućnost obustave i zaključenja ovog stečajnog postupka  po prijedlogu stečajnog upravitelja. </w:t>
      </w:r>
    </w:p>
    <w:p w:rsidRDefault="00AB45B4" w:rsidP="00AB45B4" w:rsidR="00AB45B4">
      <w:pPr>
        <w:spacing w:before="200"/>
        <w:ind w:firstLine="708"/>
        <w:jc w:val="both"/>
      </w:pPr>
      <w:r>
        <w:t xml:space="preserve">Radi navedenog, a sukladno odredbama čl. 49. st. 2. ZFPPN-a te odredbama čl. 4., čl. 54., čl. 55. i čl. 173. SZ-a odlučeno je kao u točkama I. do XI. izreke ovog rješenja. </w:t>
      </w:r>
    </w:p>
    <w:p w:rsidRDefault="00AB45B4" w:rsidP="00AB45B4" w:rsidR="00AB45B4"/>
    <w:p w:rsidRDefault="00AB45B4" w:rsidP="00AB45B4" w:rsidR="00AB45B4">
      <w:pPr>
        <w:jc w:val="center"/>
      </w:pPr>
      <w:r>
        <w:t xml:space="preserve">U Splitu, </w:t>
      </w:r>
      <w:r w:rsidR="00776792">
        <w:t>23. svibnja</w:t>
      </w:r>
      <w:r>
        <w:t xml:space="preserve"> 2017. godine.</w:t>
      </w:r>
    </w:p>
    <w:p w:rsidRDefault="00AB45B4" w:rsidP="00AB45B4" w:rsidR="00AB45B4"/>
    <w:p w:rsidRDefault="00AB45B4" w:rsidP="00AB45B4" w:rsidR="00AB45B4">
      <w:pPr>
        <w:ind w:left="4956"/>
        <w:jc w:val="center"/>
      </w:pPr>
    </w:p>
    <w:p w:rsidRDefault="00AB45B4" w:rsidP="00AB45B4" w:rsidR="00AB45B4">
      <w:pPr>
        <w:ind w:left="4956"/>
        <w:jc w:val="center"/>
      </w:pPr>
      <w:r>
        <w:t>S U D A C</w:t>
      </w:r>
    </w:p>
    <w:p w:rsidRDefault="00AB45B4" w:rsidP="00AB45B4" w:rsidR="00AB45B4">
      <w:pPr>
        <w:ind w:left="4956"/>
        <w:jc w:val="center"/>
      </w:pPr>
    </w:p>
    <w:p w:rsidRDefault="00AB45B4" w:rsidP="00AB45B4" w:rsidR="00AB45B4">
      <w:pPr>
        <w:ind w:left="4956"/>
        <w:jc w:val="center"/>
      </w:pPr>
      <w:r>
        <w:t>Velimir Vuković</w:t>
      </w:r>
    </w:p>
    <w:p w:rsidRDefault="00AB45B4" w:rsidP="00AB45B4" w:rsidR="00AB45B4"/>
    <w:p w:rsidRDefault="00AB45B4" w:rsidP="00AB45B4" w:rsidR="00AB45B4"/>
    <w:p w:rsidRDefault="00AB45B4" w:rsidP="00AB45B4" w:rsidR="00AB45B4"/>
    <w:p w:rsidRDefault="00AB45B4" w:rsidP="00AB45B4" w:rsidR="00AB45B4"/>
    <w:p w:rsidRDefault="00AB45B4" w:rsidP="00AB45B4" w:rsidR="00AB45B4">
      <w:r>
        <w:t xml:space="preserve">POUKA O PRAVNOM LIJEKU: </w:t>
      </w:r>
    </w:p>
    <w:p w:rsidRDefault="00AB45B4" w:rsidP="00AB45B4" w:rsidR="00AB45B4">
      <w:pPr>
        <w:jc w:val="both"/>
      </w:pPr>
      <w:r>
        <w:t>Protiv ovog rješenja o otvaranju stečajnog postupka žalbu može podnijeti osoba koja je bila zastupnik po zakonu dužnika do dana nastupanja pravnih posljedica otvaranja stečajnog postupka. Žalba se podnosi ovom sudu, pismeno u tri primjerka, u roku od 8 dana od dana dostave rješenja, a o istoj odlučuje Visoki trgovački sud Republike Hrvatske u Zagrebu.</w:t>
      </w:r>
    </w:p>
    <w:p w:rsidRDefault="00AB45B4" w:rsidP="00AB45B4" w:rsidR="00AB45B4"/>
    <w:p w:rsidRDefault="00AB45B4" w:rsidP="00AB45B4" w:rsidR="00AB45B4">
      <w:r>
        <w:t>DNA:</w:t>
      </w:r>
    </w:p>
    <w:p w:rsidRDefault="00AB45B4" w:rsidP="00AB45B4" w:rsidR="00AB45B4">
      <w:r>
        <w:t xml:space="preserve">1. predlagatelju </w:t>
      </w:r>
      <w:r w:rsidR="00776792">
        <w:t>–</w:t>
      </w:r>
      <w:r>
        <w:t xml:space="preserve"> </w:t>
      </w:r>
      <w:r w:rsidR="00776792">
        <w:t>Republika Hrvatska zastupana po ŽDO u Splitu</w:t>
      </w:r>
    </w:p>
    <w:p w:rsidRDefault="00AB45B4" w:rsidP="00AB45B4" w:rsidR="00AB45B4">
      <w:r>
        <w:t>2. dužniku</w:t>
      </w:r>
      <w:r w:rsidR="00776792">
        <w:t xml:space="preserve"> po punomoćniku</w:t>
      </w:r>
      <w:r>
        <w:t xml:space="preserve"> </w:t>
      </w:r>
    </w:p>
    <w:p w:rsidRDefault="00AB45B4" w:rsidP="00AB45B4" w:rsidR="00AB45B4">
      <w:r>
        <w:t xml:space="preserve">3. Porezna uprava Split </w:t>
      </w:r>
    </w:p>
    <w:p w:rsidRDefault="00AB45B4" w:rsidP="00AB45B4" w:rsidR="00AB45B4">
      <w:r>
        <w:t>4. ŽDO Split</w:t>
      </w:r>
    </w:p>
    <w:p w:rsidRDefault="00AB45B4" w:rsidP="00AB45B4" w:rsidR="00AB45B4">
      <w:r>
        <w:t>5. Općinski sud u Splitu, Zemljišnoknjižni odjel</w:t>
      </w:r>
    </w:p>
    <w:p w:rsidRDefault="00AB45B4" w:rsidP="00AB45B4" w:rsidR="00AB45B4">
      <w:r>
        <w:t>6. stečajnom upravitelju</w:t>
      </w:r>
    </w:p>
    <w:p w:rsidRDefault="00AB45B4" w:rsidP="00AB45B4" w:rsidR="00AB45B4">
      <w:r>
        <w:t>7. sudski registar ovog suda</w:t>
      </w:r>
    </w:p>
    <w:p w:rsidRDefault="00AB45B4" w:rsidP="00AB45B4" w:rsidR="00AB45B4">
      <w:r>
        <w:t>8. oglasna ploča suda (rok 30 dana)</w:t>
      </w:r>
    </w:p>
    <w:p w:rsidRDefault="00AB45B4" w:rsidP="00AB45B4" w:rsidR="00AB45B4">
      <w:r>
        <w:t>9. stečajna pisarnica</w:t>
      </w:r>
    </w:p>
    <w:p w:rsidRDefault="00AB45B4" w:rsidP="00AB45B4" w:rsidR="00AB45B4">
      <w:r>
        <w:t>10. u spis</w:t>
      </w:r>
    </w:p>
    <w:p w:rsidRDefault="00176293" w:rsidR="00823769"/>
    <w:sectPr w:rsidSect="00776792" w:rsidR="0082376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7BE5" w:rsidP="00776792" w:rsidR="00D97BE5">
      <w:r>
        <w:separator/>
      </w:r>
    </w:p>
  </w:endnote>
  <w:endnote w:id="0" w:type="continuationSeparator">
    <w:p w:rsidRDefault="00D97BE5" w:rsidP="00776792" w:rsidR="00D97B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7BE5" w:rsidP="00776792" w:rsidR="00D97BE5">
      <w:r>
        <w:separator/>
      </w:r>
    </w:p>
  </w:footnote>
  <w:footnote w:id="0" w:type="continuationSeparator">
    <w:p w:rsidRDefault="00D97BE5" w:rsidP="00776792" w:rsidR="00D97B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5820949"/>
      <w:docPartObj>
        <w:docPartGallery w:val="Page Numbers (Top of Page)"/>
        <w:docPartUnique/>
      </w:docPartObj>
    </w:sdtPr>
    <w:sdtEndPr/>
    <w:sdtContent>
      <w:p w:rsidRDefault="00776792" w:rsidR="00776792">
        <w:pPr>
          <w:pStyle w:val="Zaglavlje"/>
          <w:jc w:val="center"/>
        </w:pPr>
        <w:r>
          <w:fldChar w:fldCharType="begin"/>
        </w:r>
        <w:r>
          <w:instrText>PAGE   \* MERGEFORMAT</w:instrText>
        </w:r>
        <w:r>
          <w:fldChar w:fldCharType="separate"/>
        </w:r>
        <w:r w:rsidR="00176293">
          <w:rPr>
            <w:noProof/>
          </w:rPr>
          <w:t>4</w:t>
        </w:r>
        <w:r>
          <w:fldChar w:fldCharType="end"/>
        </w:r>
      </w:p>
    </w:sdtContent>
  </w:sdt>
  <w:p w:rsidRDefault="00776792" w:rsidR="00776792">
    <w:pPr>
      <w:pStyle w:val="Zaglavlje"/>
    </w:pPr>
    <w:r>
      <w:rPr>
        <w:b/>
      </w:rPr>
      <w:tab/>
    </w:r>
    <w:r>
      <w:rPr>
        <w:b/>
      </w:rPr>
      <w:tab/>
      <w:t>1. St-82/2015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45B4"/>
    <w:rsid w:val="000050BF"/>
    <w:rsid w:val="000256D3"/>
    <w:rsid w:val="000658F0"/>
    <w:rsid w:val="000A7750"/>
    <w:rsid w:val="0010074F"/>
    <w:rsid w:val="00105E02"/>
    <w:rsid w:val="00110BE4"/>
    <w:rsid w:val="00132A7E"/>
    <w:rsid w:val="00176293"/>
    <w:rsid w:val="001B56D0"/>
    <w:rsid w:val="001E1B30"/>
    <w:rsid w:val="00204170"/>
    <w:rsid w:val="00255806"/>
    <w:rsid w:val="002854BB"/>
    <w:rsid w:val="003A4819"/>
    <w:rsid w:val="00407DC1"/>
    <w:rsid w:val="00454D6B"/>
    <w:rsid w:val="005061A6"/>
    <w:rsid w:val="00506D48"/>
    <w:rsid w:val="00543C6E"/>
    <w:rsid w:val="0055047E"/>
    <w:rsid w:val="00572E64"/>
    <w:rsid w:val="005C2192"/>
    <w:rsid w:val="005F20F8"/>
    <w:rsid w:val="007766AB"/>
    <w:rsid w:val="00776792"/>
    <w:rsid w:val="00814EC9"/>
    <w:rsid w:val="008D5DF1"/>
    <w:rsid w:val="00A05026"/>
    <w:rsid w:val="00A86D22"/>
    <w:rsid w:val="00AB45B4"/>
    <w:rsid w:val="00AB6E49"/>
    <w:rsid w:val="00AC09D9"/>
    <w:rsid w:val="00B01348"/>
    <w:rsid w:val="00B40090"/>
    <w:rsid w:val="00B72C27"/>
    <w:rsid w:val="00B874FD"/>
    <w:rsid w:val="00C655DC"/>
    <w:rsid w:val="00D47954"/>
    <w:rsid w:val="00D97BE5"/>
    <w:rsid w:val="00DB228F"/>
    <w:rsid w:val="00DE53A8"/>
    <w:rsid w:val="00E72187"/>
    <w:rsid w:val="00EF5686"/>
    <w:rsid w:val="00F2474C"/>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45B4"/>
    <w:rPr>
      <w:rFonts w:cs="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B45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45B4"/>
    <w:rPr>
      <w:rFonts w:cs="Tahoma" w:hAnsi="Tahoma" w:ascii="Tahoma"/>
      <w:sz w:val="16"/>
      <w:szCs w:val="16"/>
    </w:rPr>
  </w:style>
  <w:style w:styleId="Bezproreda" w:type="paragraph">
    <w:name w:val="No Spacing"/>
    <w:uiPriority w:val="1"/>
    <w:qFormat/>
    <w:rsid w:val="000658F0"/>
    <w:rPr>
      <w:rFonts w:hAnsiTheme="minorHAnsi" w:asciiTheme="minorHAnsi"/>
      <w:sz w:val="22"/>
      <w:lang w:val="en-US"/>
    </w:rPr>
  </w:style>
  <w:style w:styleId="Zaglavlje" w:type="paragraph">
    <w:name w:val="header"/>
    <w:basedOn w:val="Normal"/>
    <w:link w:val="ZaglavljeChar"/>
    <w:uiPriority w:val="99"/>
    <w:unhideWhenUsed/>
    <w:rsid w:val="00776792"/>
    <w:pPr>
      <w:tabs>
        <w:tab w:pos="4536" w:val="center"/>
        <w:tab w:pos="9072" w:val="right"/>
      </w:tabs>
    </w:pPr>
  </w:style>
  <w:style w:customStyle="true" w:styleId="ZaglavljeChar" w:type="character">
    <w:name w:val="Zaglavlje Char"/>
    <w:basedOn w:val="Zadanifontodlomka"/>
    <w:link w:val="Zaglavlje"/>
    <w:uiPriority w:val="99"/>
    <w:rsid w:val="00776792"/>
    <w:rPr>
      <w:rFonts w:cs="Times New Roman"/>
      <w:szCs w:val="24"/>
    </w:rPr>
  </w:style>
  <w:style w:styleId="Podnoje" w:type="paragraph">
    <w:name w:val="footer"/>
    <w:basedOn w:val="Normal"/>
    <w:link w:val="PodnojeChar"/>
    <w:uiPriority w:val="99"/>
    <w:unhideWhenUsed/>
    <w:rsid w:val="00776792"/>
    <w:pPr>
      <w:tabs>
        <w:tab w:pos="4536" w:val="center"/>
        <w:tab w:pos="9072" w:val="right"/>
      </w:tabs>
    </w:pPr>
  </w:style>
  <w:style w:customStyle="true" w:styleId="PodnojeChar" w:type="character">
    <w:name w:val="Podnožje Char"/>
    <w:basedOn w:val="Zadanifontodlomka"/>
    <w:link w:val="Podnoje"/>
    <w:uiPriority w:val="99"/>
    <w:rsid w:val="00776792"/>
    <w:rPr>
      <w:rFonts w:cs="Times New Roman"/>
      <w:szCs w:val="24"/>
    </w:rPr>
  </w:style>
  <w:style w:styleId="Tekstrezerviranogmjesta" w:type="character">
    <w:name w:val="Placeholder Text"/>
    <w:basedOn w:val="Zadanifontodlomka"/>
    <w:uiPriority w:val="99"/>
    <w:semiHidden/>
    <w:rsid w:val="00176293"/>
    <w:rPr>
      <w:color w:val="808080"/>
      <w:bdr w:space="0" w:sz="0" w:color="auto" w:val="none"/>
      <w:shd w:fill="auto" w:color="auto" w:val="clear"/>
    </w:rPr>
  </w:style>
  <w:style w:customStyle="true" w:styleId="eSPISCCParagraphDefaultFont" w:type="character">
    <w:name w:val="eSPIS_CC_Paragraph Default Font"/>
    <w:basedOn w:val="Zadanifontodlomka"/>
    <w:rsid w:val="001762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6293"/>
    <w:rPr>
      <w:bdr w:space="0" w:sz="0" w:color="auto" w:val="none"/>
      <w:shd w:fill="FFFFCC" w:color="auto" w:val="clear"/>
      <w:lang w:val="hr-HR"/>
    </w:rPr>
  </w:style>
  <w:style w:customStyle="true" w:styleId="PozadinaSvijetloCrvena" w:type="character">
    <w:name w:val="Pozadina_SvijetloCrvena"/>
    <w:basedOn w:val="eSPISCCParagraphDefaultFont"/>
    <w:rsid w:val="001762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62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45B4"/>
    <w:rPr>
      <w:rFonts w:cs="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B45B4"/>
    <w:rPr>
      <w:rFonts w:ascii="Tahoma" w:cs="Tahoma" w:hAnsi="Tahoma"/>
      <w:sz w:val="16"/>
      <w:szCs w:val="16"/>
    </w:rPr>
  </w:style>
  <w:style w:customStyle="1" w:styleId="TekstbaloniaChar" w:type="character">
    <w:name w:val="Tekst balončića Char"/>
    <w:basedOn w:val="Zadanifontodlomka"/>
    <w:link w:val="Tekstbalonia"/>
    <w:uiPriority w:val="99"/>
    <w:semiHidden/>
    <w:rsid w:val="00AB45B4"/>
    <w:rPr>
      <w:rFonts w:ascii="Tahoma" w:cs="Tahoma" w:hAnsi="Tahoma"/>
      <w:sz w:val="16"/>
      <w:szCs w:val="16"/>
    </w:rPr>
  </w:style>
  <w:style w:styleId="Bezproreda" w:type="paragraph">
    <w:name w:val="No Spacing"/>
    <w:uiPriority w:val="1"/>
    <w:qFormat/>
    <w:rsid w:val="000658F0"/>
    <w:rPr>
      <w:rFonts w:asciiTheme="minorHAnsi" w:hAnsiTheme="minorHAnsi"/>
      <w:sz w:val="22"/>
      <w:lang w:val="en-US"/>
    </w:rPr>
  </w:style>
  <w:style w:styleId="Zaglavlje" w:type="paragraph">
    <w:name w:val="header"/>
    <w:basedOn w:val="Normal"/>
    <w:link w:val="ZaglavljeChar"/>
    <w:uiPriority w:val="99"/>
    <w:unhideWhenUsed/>
    <w:rsid w:val="00776792"/>
    <w:pPr>
      <w:tabs>
        <w:tab w:pos="4536" w:val="center"/>
        <w:tab w:pos="9072" w:val="right"/>
      </w:tabs>
    </w:pPr>
  </w:style>
  <w:style w:customStyle="1" w:styleId="ZaglavljeChar" w:type="character">
    <w:name w:val="Zaglavlje Char"/>
    <w:basedOn w:val="Zadanifontodlomka"/>
    <w:link w:val="Zaglavlje"/>
    <w:uiPriority w:val="99"/>
    <w:rsid w:val="00776792"/>
    <w:rPr>
      <w:rFonts w:cs="Times New Roman"/>
      <w:szCs w:val="24"/>
    </w:rPr>
  </w:style>
  <w:style w:styleId="Podnoje" w:type="paragraph">
    <w:name w:val="footer"/>
    <w:basedOn w:val="Normal"/>
    <w:link w:val="PodnojeChar"/>
    <w:uiPriority w:val="99"/>
    <w:unhideWhenUsed/>
    <w:rsid w:val="00776792"/>
    <w:pPr>
      <w:tabs>
        <w:tab w:pos="4536" w:val="center"/>
        <w:tab w:pos="9072" w:val="right"/>
      </w:tabs>
    </w:pPr>
  </w:style>
  <w:style w:customStyle="1" w:styleId="PodnojeChar" w:type="character">
    <w:name w:val="Podnožje Char"/>
    <w:basedOn w:val="Zadanifontodlomka"/>
    <w:link w:val="Podnoje"/>
    <w:uiPriority w:val="99"/>
    <w:rsid w:val="00776792"/>
    <w:rPr>
      <w:rFonts w:cs="Times New Roman"/>
      <w:szCs w:val="24"/>
    </w:rPr>
  </w:style>
  <w:style w:styleId="Tekstrezerviranogmjesta" w:type="character">
    <w:name w:val="Placeholder Text"/>
    <w:basedOn w:val="Zadanifontodlomka"/>
    <w:uiPriority w:val="99"/>
    <w:semiHidden/>
    <w:rsid w:val="00176293"/>
    <w:rPr>
      <w:color w:val="808080"/>
      <w:bdr w:color="auto" w:space="0" w:sz="0" w:val="none"/>
      <w:shd w:color="auto" w:fill="auto" w:val="clear"/>
    </w:rPr>
  </w:style>
  <w:style w:customStyle="1" w:styleId="eSPISCCParagraphDefaultFont" w:type="character">
    <w:name w:val="eSPIS_CC_Paragraph Default Font"/>
    <w:basedOn w:val="Zadanifontodlomka"/>
    <w:rsid w:val="001762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6293"/>
    <w:rPr>
      <w:bdr w:color="auto" w:space="0" w:sz="0" w:val="none"/>
      <w:shd w:color="auto" w:fill="FFFFCC" w:val="clear"/>
      <w:lang w:val="hr-HR"/>
    </w:rPr>
  </w:style>
  <w:style w:customStyle="1" w:styleId="PozadinaSvijetloCrvena" w:type="character">
    <w:name w:val="Pozadina_SvijetloCrvena"/>
    <w:basedOn w:val="eSPISCCParagraphDefaultFont"/>
    <w:rsid w:val="001762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62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2122839">
      <w:bodyDiv w:val="true"/>
      <w:marLeft w:val="0"/>
      <w:marRight w:val="0"/>
      <w:marTop w:val="0"/>
      <w:marBottom w:val="0"/>
      <w:divBdr>
        <w:top w:space="0" w:sz="0" w:color="auto" w:val="none"/>
        <w:left w:space="0" w:sz="0" w:color="auto" w:val="none"/>
        <w:bottom w:space="0" w:sz="0" w:color="auto" w:val="none"/>
        <w:right w:space="0" w:sz="0" w:color="auto" w:val="none"/>
      </w:divBdr>
    </w:div>
    <w:div w:id="1180974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2015.</izvorni_sadrzaj>
    <derivirana_varijabla naziv="DomainObject.Predmet.DatumOsnivanja_1">15.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St-82/2015</izvorni_sadrzaj>
    <derivirana_varijabla naziv="DomainObject.Predmet.OznakaBroj_1">St-82/2015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ADUT NEKRETNINE, d.o.o. za poslovanje nekretninama</izvorni_sadrzaj>
    <derivirana_varijabla naziv="DomainObject.Predmet.ProtustrankaFormated_1">  ADUT NEKRETNINE, d.o.o. za poslovanje nekretninama</derivirana_varijabla>
  </DomainObject.Predmet.ProtustrankaFormated>
  <DomainObject.Predmet.ProtustrankaFormatedOIB>
    <izvorni_sadrzaj>  ADUT NEKRETNINE, d.o.o. za poslovanje nekretninama, OIB 48451820485</izvorni_sadrzaj>
    <derivirana_varijabla naziv="DomainObject.Predmet.ProtustrankaFormatedOIB_1">  ADUT NEKRETNINE, d.o.o. za poslovanje nekretninama, OIB 48451820485</derivirana_varijabla>
  </DomainObject.Predmet.ProtustrankaFormatedOIB>
  <DomainObject.Predmet.ProtustrankaFormatedWithAdress>
    <izvorni_sadrzaj> ADUT NEKRETNINE, d.o.o. za poslovanje nekretninama, Istarska 3, 21000 Split</izvorni_sadrzaj>
    <derivirana_varijabla naziv="DomainObject.Predmet.ProtustrankaFormatedWithAdress_1"> ADUT NEKRETNINE, d.o.o. za poslovanje nekretninama, Istarska 3, 21000 Split</derivirana_varijabla>
  </DomainObject.Predmet.ProtustrankaFormatedWithAdress>
  <DomainObject.Predmet.ProtustrankaFormatedWithAdressOIB>
    <izvorni_sadrzaj> ADUT NEKRETNINE, d.o.o. za poslovanje nekretninama, OIB 48451820485, Istarska 3, 21000 Split</izvorni_sadrzaj>
    <derivirana_varijabla naziv="DomainObject.Predmet.ProtustrankaFormatedWithAdressOIB_1"> ADUT NEKRETNINE, d.o.o. za poslovanje nekretninama, OIB 48451820485, Istarska 3, 21000 Split</derivirana_varijabla>
  </DomainObject.Predmet.ProtustrankaFormatedWithAdressOIB>
  <DomainObject.Predmet.ProtustrankaWithAdress>
    <izvorni_sadrzaj>ADUT NEKRETNINE, d.o.o. za poslovanje nekretninama Istarska 3, 21000 Split</izvorni_sadrzaj>
    <derivirana_varijabla naziv="DomainObject.Predmet.ProtustrankaWithAdress_1">ADUT NEKRETNINE, d.o.o. za poslovanje nekretninama Istarska 3, 21000 Split</derivirana_varijabla>
  </DomainObject.Predmet.ProtustrankaWithAdress>
  <DomainObject.Predmet.ProtustrankaWithAdressOIB>
    <izvorni_sadrzaj>ADUT NEKRETNINE, d.o.o. za poslovanje nekretninama, OIB 48451820485, Istarska 3, 21000 Split</izvorni_sadrzaj>
    <derivirana_varijabla naziv="DomainObject.Predmet.ProtustrankaWithAdressOIB_1">ADUT NEKRETNINE, d.o.o. za poslovanje nekretninama, OIB 48451820485, Istarska 3, 21000 Split</derivirana_varijabla>
  </DomainObject.Predmet.ProtustrankaWithAdressOIB>
  <DomainObject.Predmet.ProtustrankaNazivFormated>
    <izvorni_sadrzaj>ADUT NEKRETNINE, d.o.o. za poslovanje nekretninama</izvorni_sadrzaj>
    <derivirana_varijabla naziv="DomainObject.Predmet.ProtustrankaNazivFormated_1">ADUT NEKRETNINE, d.o.o. za poslovanje nekretninama</derivirana_varijabla>
  </DomainObject.Predmet.ProtustrankaNazivFormated>
  <DomainObject.Predmet.ProtustrankaNazivFormatedOIB>
    <izvorni_sadrzaj>ADUT NEKRETNINE, d.o.o. za poslovanje nekretninama, OIB 48451820485</izvorni_sadrzaj>
    <derivirana_varijabla naziv="DomainObject.Predmet.ProtustrankaNazivFormatedOIB_1">ADUT NEKRETNINE, d.o.o. za poslovanje nekretninama, OIB 48451820485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52634238587 zastupanog po punomoćniku Županijsko državno odvjetništvo u Splitu</izvorni_sadrzaj>
    <derivirana_varijabla naziv="DomainObject.Predmet.StrankaFormatedOIB_1">  REPUBLIKA HRVATSKA, OIB 52634238587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52634238587 zastupanog po punomoćniku Županijsko državno odvjetništvo u Splitu</izvorni_sadrzaj>
    <derivirana_varijabla naziv="DomainObject.Predmet.StrankaFormatedWithAdressOIB_1"> REPUBLIKA HRVATSKA, OIB 52634238587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52634238587 zastupanog po punomoćniku Županijsko državno odvjetništvo u Splitu</item>
    </izvorni_sadrzaj>
    <derivirana_varijabla naziv="DomainObject.Predmet.StrankaListFormatedOIB_1">
      <item>REPUBLIKA HRVATSKA, OIB 52634238587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52634238587 zastupanog po punomoćniku Županijsko državno odvjetništvo u Splitu</item>
    </izvorni_sadrzaj>
    <derivirana_varijabla naziv="DomainObject.Predmet.StrankaListFormatedWithAdressOIB_1">
      <item>REPUBLIKA HRVATSKA, OIB 52634238587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ADUT NEKRETNINE, d.o.o. za poslovanje nekretninama</item>
    </izvorni_sadrzaj>
    <derivirana_varijabla naziv="DomainObject.Predmet.ProtuStrankaListFormated_1">
      <item>ADUT NEKRETNINE, d.o.o. za poslovanje nekretninama</item>
    </derivirana_varijabla>
  </DomainObject.Predmet.ProtuStrankaListFormated>
  <DomainObject.Predmet.ProtuStrankaListFormatedOIB>
    <izvorni_sadrzaj>
      <item>ADUT NEKRETNINE, d.o.o. za poslovanje nekretninama, OIB 48451820485</item>
    </izvorni_sadrzaj>
    <derivirana_varijabla naziv="DomainObject.Predmet.ProtuStrankaListFormatedOIB_1">
      <item>ADUT NEKRETNINE, d.o.o. za poslovanje nekretninama, OIB 48451820485</item>
    </derivirana_varijabla>
  </DomainObject.Predmet.ProtuStrankaListFormatedOIB>
  <DomainObject.Predmet.ProtuStrankaListFormatedWithAdress>
    <izvorni_sadrzaj>
      <item>ADUT NEKRETNINE, d.o.o. za poslovanje nekretninama, Istarska 3, 21000 Split</item>
    </izvorni_sadrzaj>
    <derivirana_varijabla naziv="DomainObject.Predmet.ProtuStrankaListFormatedWithAdress_1">
      <item>ADUT NEKRETNINE, d.o.o. za poslovanje nekretninama, Istarska 3, 21000 Split</item>
    </derivirana_varijabla>
  </DomainObject.Predmet.ProtuStrankaListFormatedWithAdress>
  <DomainObject.Predmet.ProtuStrankaListFormatedWithAdressOIB>
    <izvorni_sadrzaj>
      <item>ADUT NEKRETNINE, d.o.o. za poslovanje nekretninama, OIB 48451820485, Istarska 3, 21000 Split</item>
    </izvorni_sadrzaj>
    <derivirana_varijabla naziv="DomainObject.Predmet.ProtuStrankaListFormatedWithAdressOIB_1">
      <item>ADUT NEKRETNINE, d.o.o. za poslovanje nekretninama, OIB 48451820485, Istarska 3, 21000 Split</item>
    </derivirana_varijabla>
  </DomainObject.Predmet.ProtuStrankaListFormatedWithAdressOIB>
  <DomainObject.Predmet.ProtuStrankaListNazivFormated>
    <izvorni_sadrzaj>
      <item>ADUT NEKRETNINE, d.o.o. za poslovanje nekretninama</item>
    </izvorni_sadrzaj>
    <derivirana_varijabla naziv="DomainObject.Predmet.ProtuStrankaListNazivFormated_1">
      <item>ADUT NEKRETNINE, d.o.o. za poslovanje nekretninama</item>
    </derivirana_varijabla>
  </DomainObject.Predmet.ProtuStrankaListNazivFormated>
  <DomainObject.Predmet.ProtuStrankaListNazivFormatedOIB>
    <izvorni_sadrzaj>
      <item>ADUT NEKRETNINE, d.o.o. za poslovanje nekretninama, OIB 48451820485</item>
    </izvorni_sadrzaj>
    <derivirana_varijabla naziv="DomainObject.Predmet.ProtuStrankaListNazivFormatedOIB_1">
      <item>ADUT NEKRETNINE, d.o.o. za poslovanje nekretninama, OIB 48451820485</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punomoćnik sudionika u postupku REPUBLIKA HRVATSKA</item>
    </izvorni_sadrzaj>
    <derivirana_varijabla naziv="DomainObject.Predmet.OstaliListFormatedOIB_1">
      <item>Županijsko državno odvjetništvo u Splitu punomoćnik sudionika u postupku REPUBLIKA HRVATSKA</item>
    </derivirana_varijabla>
  </DomainObject.Predmet.OstaliListFormatedOIB>
  <DomainObject.Predmet.OstaliListFormatedWithAdress>
    <izvorni_sadrzaj>
      <item>Županijsko državno odvjetništvo u Splitu, Gundulićeva 29, 21000 Split punomoćnik sudionika u postupku REPUBLIKA HRVATSKA</item>
    </izvorni_sadrzaj>
    <derivirana_varijabla naziv="DomainObject.Predmet.OstaliListFormatedWithAdress_1">
      <item>Županijsko državno odvjetništvo u Splitu, Gundulićeva 29, 21000 Split punomoćnik sudionika u postupku REPUBLIKA HRVATSKA</item>
    </derivirana_varijabla>
  </DomainObject.Predmet.OstaliListFormatedWithAdress>
  <DomainObject.Predmet.OstaliListFormatedWithAdressOIB>
    <izvorni_sadrzaj>
      <item>Županijsko državno odvjetništvo u Splitu, Gundulićeva 29, 21000 Split punomoćnik sudionika u postupku REPUBLIKA HRVATSKA</item>
    </izvorni_sadrzaj>
    <derivirana_varijabla naziv="DomainObject.Predmet.OstaliListFormatedWithAdressOIB_1">
      <item>Županijsko državno odvjetništvo u Splitu, Gundulićeva 29,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ADUT NEKRETNINE, d.o.o. za poslovanje nekretninama</izvorni_sadrzaj>
    <derivirana_varijabla naziv="DomainObject.Predmet.ProtustrankaIDrugi_1">ADUT NEKRETNINE, d.o.o. za poslovanje nekretninama</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ADUT NEKRETNINE, d.o.o. za poslovanje nekretninama, OIB 48451820485, Istarska 3, 21000 Split</izvorni_sadrzaj>
    <derivirana_varijabla naziv="DomainObject.Predmet.ProtustrankaIDrugiAdressOIB_1">ADUT NEKRETNINE, d.o.o. za poslovanje nekretninama, OIB 48451820485, Istarska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ADUT NEKRETNINE, d.o.o. za poslovanje nekretninama</item>
      <item>Županijsko državno odvjetništvo u Splitu</item>
    </izvorni_sadrzaj>
    <derivirana_varijabla naziv="DomainObject.Predmet.SudioniciListNaziv_1">
      <item>REPUBLIKA HRVATSKA</item>
      <item>ADUT NEKRETNINE, d.o.o. za poslovanje nekretninama</item>
      <item>Županijsko državno odvjetništvo u Splitu</item>
    </derivirana_varijabla>
  </DomainObject.Predmet.SudioniciListNaziv>
  <DomainObject.Predmet.SudioniciListAdressOIB>
    <izvorni_sadrzaj>
      <item>REPUBLIKA HRVATSKA, OIB 52634238587</item>
      <item>ADUT NEKRETNINE, d.o.o. za poslovanje nekretninama, OIB 48451820485, Istarska 3,21000 Split</item>
      <item>Županijsko državno odvjetništvo u Splitu, Gundulićeva 29,21000 Split</item>
    </izvorni_sadrzaj>
    <derivirana_varijabla naziv="DomainObject.Predmet.SudioniciListAdressOIB_1">
      <item>REPUBLIKA HRVATSKA, OIB 52634238587</item>
      <item>ADUT NEKRETNINE, d.o.o. za poslovanje nekretninama, OIB 48451820485, Istarska 3,21000 Split</item>
      <item>Županijsko državno odvjetništvo u Splitu, Gundulićeva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48451820485</item>
      <item>, OIB null</item>
    </izvorni_sadrzaj>
    <derivirana_varijabla naziv="DomainObject.Predmet.SudioniciListNazivOIB_1">
      <item>, OIB 52634238587</item>
      <item>, OIB 48451820485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1502</properties:Words>
  <properties:Characters>8341</properties:Characters>
  <properties:Lines>167</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2017-05-23T10:10:00Z</dcterms:created>
  <dc:creator>Marija Elez</dc:creator>
  <cp:lastModifiedBy>Marija Elez</cp:lastModifiedBy>
  <cp:lastPrinted>2017-05-23T10:09:00Z</cp:lastPrinted>
  <dcterms:modified xmlns:xsi="http://www.w3.org/2001/XMLSchema-instance" xsi:type="dcterms:W3CDTF">2017-05-23T10:17:00Z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