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abf25" w14:paraId="5cabf25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/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EE1B90">
        <w:t>5718</w:t>
      </w:r>
      <w:r w:rsidR="006A0D96">
        <w:t>/16</w:t>
      </w:r>
      <w:r w:rsidR="007C5864">
        <w:t>-35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 w:rsidRPr="00D0157F">
      <w:pPr>
        <w:pStyle w:val="Tijeloteksta"/>
        <w:rPr>
          <w:color w:val="FF0000"/>
          <w:szCs w:val="24"/>
        </w:rPr>
      </w:pPr>
      <w:r>
        <w:rPr>
          <w:bCs/>
          <w:szCs w:val="24"/>
        </w:rPr>
        <w:tab/>
      </w:r>
      <w:r>
        <w:rPr>
          <w:szCs w:val="24"/>
        </w:rPr>
        <w:t xml:space="preserve">Trgovački sud u Zagrebu, po sucu pojedincu Luciji Butigan, u stečajnom postupku </w:t>
      </w:r>
      <w:r w:rsidR="006A0D96">
        <w:t xml:space="preserve">nad stečajnim dužnikom </w:t>
      </w:r>
      <w:r w:rsidR="00EE1B90">
        <w:t>SALTUS d. o. o. u stečaju, Zagreb, Svetice 19, OIB 52192592109</w:t>
      </w:r>
      <w:r w:rsidRPr="00A00A26">
        <w:rPr>
          <w:szCs w:val="24"/>
        </w:rPr>
        <w:t xml:space="preserve">,  na </w:t>
      </w:r>
      <w:r w:rsidR="00D127E8" w:rsidRPr="00A00A26">
        <w:rPr>
          <w:szCs w:val="24"/>
        </w:rPr>
        <w:t>i</w:t>
      </w:r>
      <w:r w:rsidR="00EE1B90">
        <w:rPr>
          <w:szCs w:val="24"/>
        </w:rPr>
        <w:t>spitnom ročištu održanom dana 19</w:t>
      </w:r>
      <w:r w:rsidRPr="00A00A26">
        <w:rPr>
          <w:szCs w:val="24"/>
        </w:rPr>
        <w:t xml:space="preserve">. </w:t>
      </w:r>
      <w:r w:rsidR="006A0D96" w:rsidRPr="00A00A26">
        <w:rPr>
          <w:szCs w:val="24"/>
        </w:rPr>
        <w:t>rujna</w:t>
      </w:r>
      <w:r w:rsidR="00D127E8" w:rsidRPr="00A00A26">
        <w:rPr>
          <w:szCs w:val="24"/>
        </w:rPr>
        <w:t xml:space="preserve"> 2018.g.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3F4949" w:rsidP="003F4949" w:rsidR="003F4949"/>
    <w:p w:rsidRDefault="006A0D96" w:rsidP="003F4949" w:rsidR="003F4949">
      <w:pPr>
        <w:ind w:left="360"/>
        <w:jc w:val="center"/>
        <w:rPr>
          <w:bCs/>
          <w:u w:val="single"/>
        </w:rPr>
      </w:pPr>
      <w:r w:rsidRPr="006A0D96">
        <w:rPr>
          <w:bCs/>
        </w:rPr>
        <w:t>1</w:t>
      </w:r>
      <w:r w:rsidR="003F4949" w:rsidRPr="006A0D96">
        <w:rPr>
          <w:bCs/>
        </w:rPr>
        <w:t>. viši isplatni red</w:t>
      </w:r>
    </w:p>
    <w:p w:rsidRDefault="00D127E8" w:rsidP="003F4949" w:rsidR="00D127E8">
      <w:pPr>
        <w:jc w:val="center"/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390F49" w:rsidR="00EE1B90" w:rsidRPr="003D5885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E1B90" w:rsidP="00390F49" w:rsidR="00EE1B90" w:rsidRPr="00514B9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E1B90" w:rsidP="00390F49" w:rsidR="00EE1B90" w:rsidRPr="00514B9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E1B90" w:rsidP="00390F49" w:rsidR="00EE1B90" w:rsidRPr="003D5885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3D5885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390F49" w:rsidR="00EE1B90" w:rsidRPr="003D5885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E1B90" w:rsidP="00390F49" w:rsidR="00EE1B90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E1B90" w:rsidP="00390F49" w:rsidR="00EE1B90" w:rsidRPr="00514B92">
            <w:pPr>
              <w:jc w:val="both"/>
              <w:rPr>
                <w:color w:themeColor="text1" w:val="000000"/>
              </w:rPr>
            </w:pPr>
            <w:r w:rsidRPr="00A3151F">
              <w:rPr>
                <w:color w:themeColor="text1" w:val="000000"/>
              </w:rPr>
              <w:t>RIS MARINA</w:t>
            </w:r>
            <w:r w:rsidRPr="00A3151F">
              <w:rPr>
                <w:color w:themeColor="text1" w:val="000000"/>
              </w:rPr>
              <w:tab/>
            </w:r>
            <w:r>
              <w:rPr>
                <w:color w:themeColor="text1" w:val="000000"/>
              </w:rPr>
              <w:t xml:space="preserve">, Ulica Narcisa 47, Sesvete, </w:t>
            </w:r>
            <w:r w:rsidRPr="00A3151F">
              <w:rPr>
                <w:color w:themeColor="text1" w:val="000000"/>
              </w:rPr>
              <w:t>OIB: 64058336512</w:t>
            </w:r>
            <w:r w:rsidRPr="00A3151F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E1B90" w:rsidP="00390F49" w:rsidR="00EE1B90" w:rsidRPr="003D5885">
            <w:pPr>
              <w:jc w:val="center"/>
              <w:rPr>
                <w:rFonts w:cs="Calibri"/>
              </w:rPr>
            </w:pPr>
            <w:r>
              <w:rPr>
                <w:color w:themeColor="text1" w:val="000000"/>
              </w:rPr>
              <w:t xml:space="preserve">70.086,71 </w:t>
            </w:r>
          </w:p>
        </w:tc>
      </w:tr>
    </w:tbl>
    <w:p w:rsidRDefault="001E080B" w:rsidP="00D127E8" w:rsidR="001E080B"/>
    <w:p w:rsidRDefault="006A0D96" w:rsidP="006A0D96" w:rsidR="006A0D96">
      <w:pPr>
        <w:tabs>
          <w:tab w:pos="3900" w:val="left"/>
        </w:tabs>
      </w:pPr>
      <w:r>
        <w:tab/>
        <w:t>2. viši isplatni red</w:t>
      </w:r>
    </w:p>
    <w:p w:rsidRDefault="006A0D96" w:rsidP="006A0D96" w:rsidR="006A0D96">
      <w:pPr>
        <w:tabs>
          <w:tab w:pos="3900" w:val="left"/>
        </w:tabs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390F49" w:rsidR="00EE1B90" w:rsidRPr="00514B92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E1B90" w:rsidP="00390F49" w:rsidR="00EE1B90" w:rsidRPr="00514B9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E1B90" w:rsidP="00390F49" w:rsidR="00EE1B90" w:rsidRPr="00514B9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E1B90" w:rsidP="00390F49" w:rsidR="00EE1B90" w:rsidRPr="003D5885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3D5885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390F49" w:rsidR="00EE1B90" w:rsidRPr="00514B9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E1B90" w:rsidP="00390F49" w:rsidR="00EE1B90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E1B90" w:rsidP="00390F49" w:rsidR="00EE1B90" w:rsidRPr="00A3151F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REPUBLIKA HRVATSKA, </w:t>
            </w:r>
            <w:r w:rsidRPr="00A3151F">
              <w:rPr>
                <w:color w:themeColor="text1" w:val="000000"/>
              </w:rPr>
              <w:t>Ministarstvo financija, Porezna uprava</w:t>
            </w:r>
            <w:r w:rsidRPr="00A3151F">
              <w:rPr>
                <w:color w:themeColor="text1" w:val="000000"/>
              </w:rPr>
              <w:tab/>
              <w:t xml:space="preserve"> </w:t>
            </w:r>
          </w:p>
          <w:p w:rsidRDefault="00EE1B90" w:rsidP="00390F49" w:rsidR="00EE1B90" w:rsidRPr="00A3151F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>Područni ured Zagreb</w:t>
            </w:r>
            <w:r>
              <w:rPr>
                <w:color w:themeColor="text1" w:val="000000"/>
              </w:rPr>
              <w:tab/>
              <w:t xml:space="preserve">, Zagreb, </w:t>
            </w:r>
            <w:r w:rsidRPr="00A3151F">
              <w:rPr>
                <w:color w:themeColor="text1" w:val="000000"/>
              </w:rPr>
              <w:t>OIB: 18683136487</w:t>
            </w:r>
            <w:r w:rsidRPr="00A3151F">
              <w:rPr>
                <w:color w:themeColor="text1" w:val="000000"/>
              </w:rPr>
              <w:tab/>
              <w:t xml:space="preserve"> </w:t>
            </w:r>
          </w:p>
          <w:p w:rsidRDefault="00EE1B90" w:rsidP="00390F49" w:rsidR="00EE1B90" w:rsidRPr="00514B92">
            <w:pPr>
              <w:jc w:val="both"/>
              <w:rPr>
                <w:color w:themeColor="text1" w:val="000000"/>
              </w:rPr>
            </w:pPr>
            <w:r w:rsidRPr="00A3151F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E1B90" w:rsidP="00390F49" w:rsidR="00EE1B90" w:rsidRPr="003D5885">
            <w:pPr>
              <w:jc w:val="center"/>
              <w:rPr>
                <w:rFonts w:cs="Calibri"/>
              </w:rPr>
            </w:pPr>
            <w:r w:rsidRPr="00A3151F">
              <w:rPr>
                <w:color w:themeColor="text1" w:val="000000"/>
              </w:rPr>
              <w:t>98.716,89</w:t>
            </w:r>
          </w:p>
        </w:tc>
      </w:tr>
    </w:tbl>
    <w:p w:rsidRDefault="006A0D96" w:rsidP="00D127E8" w:rsidR="006A0D96"/>
    <w:p w:rsidRDefault="006A0D96" w:rsidP="00D127E8" w:rsidR="006A0D96"/>
    <w:p w:rsidRDefault="00FE6520" w:rsidP="00D127E8" w:rsidR="00D127E8">
      <w:r>
        <w:t>I</w:t>
      </w:r>
      <w:r w:rsidR="00D127E8">
        <w:t xml:space="preserve">I. </w:t>
      </w:r>
      <w:r w:rsidR="00D127E8">
        <w:rPr>
          <w:bCs/>
        </w:rPr>
        <w:t>Osporene su sljedeće tražbine viših isplatnih redova kako slijedi</w:t>
      </w:r>
      <w:r w:rsidR="001E080B">
        <w:rPr>
          <w:bCs/>
        </w:rPr>
        <w:t>:</w:t>
      </w:r>
    </w:p>
    <w:p w:rsidRDefault="00D127E8" w:rsidP="00D127E8" w:rsidR="00D127E8"/>
    <w:p w:rsidRDefault="006A0D96" w:rsidP="00EE1B90" w:rsidR="00D127E8">
      <w:pPr>
        <w:tabs>
          <w:tab w:pos="3450" w:val="left"/>
        </w:tabs>
      </w:pPr>
      <w:r>
        <w:tab/>
        <w:t>2. viši isplatni red</w:t>
      </w:r>
    </w:p>
    <w:p w:rsidRDefault="006A0D96" w:rsidP="006A0D96" w:rsidR="006A0D96">
      <w:pPr>
        <w:tabs>
          <w:tab w:pos="3450" w:val="left"/>
        </w:tabs>
        <w:jc w:val="center"/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9"/>
        <w:gridCol w:w="1770"/>
      </w:tblGrid>
      <w:tr w:rsidTr="00390F49" w:rsidR="00EE1B90" w:rsidRPr="00B612E2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E1B90" w:rsidP="00390F49" w:rsidR="00EE1B90" w:rsidRPr="00B612E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E1B90" w:rsidP="00390F49" w:rsidR="00EE1B90" w:rsidRPr="00B612E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E1B90" w:rsidP="00390F49" w:rsidR="00EE1B90" w:rsidRPr="00B612E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390F49" w:rsidR="00EE1B90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E1B90" w:rsidP="00390F49" w:rsidR="00EE1B90" w:rsidRPr="00B612E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E1B90" w:rsidP="00390F49" w:rsidR="00EE1B90" w:rsidRPr="00B612E2">
            <w:pPr>
              <w:rPr>
                <w:color w:themeColor="text1" w:val="000000"/>
              </w:rPr>
            </w:pPr>
            <w:r w:rsidRPr="008E68C1">
              <w:rPr>
                <w:color w:themeColor="text1" w:val="000000"/>
              </w:rPr>
              <w:t>Wiener osigura</w:t>
            </w:r>
            <w:r>
              <w:rPr>
                <w:color w:themeColor="text1" w:val="000000"/>
              </w:rPr>
              <w:t xml:space="preserve">nje Vienna Insurance group d.d., Slovenska ulica 24, Zagreb, </w:t>
            </w:r>
            <w:r w:rsidRPr="008E68C1">
              <w:rPr>
                <w:color w:themeColor="text1" w:val="000000"/>
              </w:rPr>
              <w:t>OIB: 52848403362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E1B90" w:rsidP="00390F49" w:rsidR="00EE1B90" w:rsidRPr="00B612E2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>40.614,45</w:t>
            </w:r>
          </w:p>
        </w:tc>
      </w:tr>
      <w:tr w:rsidTr="00390F49" w:rsidR="00EE1B90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E1B90" w:rsidP="00390F49" w:rsidR="00EE1B90" w:rsidRPr="00B612E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E1B90" w:rsidP="00390F49" w:rsidR="00EE1B90" w:rsidRPr="008E68C1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CAPRICORNO d.o.o., Hercegovačka 57a, Split, </w:t>
            </w:r>
            <w:r w:rsidRPr="006D5EDB">
              <w:rPr>
                <w:color w:themeColor="text1" w:val="000000"/>
              </w:rPr>
              <w:t>OIB: 09517317411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E1B90" w:rsidP="00390F49" w:rsidR="00EE1B90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>120.536,83</w:t>
            </w:r>
          </w:p>
        </w:tc>
      </w:tr>
    </w:tbl>
    <w:p w:rsidRDefault="006A0D96" w:rsidP="006A0D96" w:rsidR="006A0D96">
      <w:pPr>
        <w:tabs>
          <w:tab w:pos="3450" w:val="left"/>
        </w:tabs>
        <w:jc w:val="center"/>
      </w:pPr>
    </w:p>
    <w:p w:rsidRDefault="003D1B79" w:rsidP="003D1B79" w:rsidR="00AC7FCC">
      <w:pPr>
        <w:ind w:firstLine="708"/>
        <w:jc w:val="both"/>
      </w:pPr>
      <w:r>
        <w:t xml:space="preserve">Vjerovnik osporene tražbine upućuje se na parnicu </w:t>
      </w:r>
      <w:r w:rsidR="00AC7FCC">
        <w:t>protiv stečajnog dužnika radi utvrđivanja osporene tražbine</w:t>
      </w:r>
      <w:r w:rsidR="008E122E">
        <w:t xml:space="preserve"> (čl. 266 st.1 SZ)</w:t>
      </w:r>
      <w:r w:rsidR="00EE1B90">
        <w:t>.</w:t>
      </w:r>
    </w:p>
    <w:p w:rsidRDefault="003D1B79" w:rsidP="003D1B79" w:rsidR="00D127E8">
      <w:pPr>
        <w:ind w:firstLine="708"/>
        <w:jc w:val="both"/>
      </w:pPr>
      <w:r>
        <w:lastRenderedPageBreak/>
        <w:t>Ako osoba koja</w:t>
      </w:r>
      <w:r w:rsidR="00205261">
        <w:t xml:space="preserve"> je upućena na parnicu ne pokre</w:t>
      </w:r>
      <w:r>
        <w:t>ne parnicu u roku od 8 dana od dana pravomoćnosti rješenja o upućivanja na parnicu, odnosno primitka drugostupanjske odluke, smatrat će se da je odustala od prava na vođenje parnice. (čl. 267. st 1 SZ)</w:t>
      </w:r>
      <w:r w:rsidR="00205261">
        <w:t>.</w:t>
      </w:r>
    </w:p>
    <w:p w:rsidRDefault="003D1B79" w:rsidP="003D1B79" w:rsidR="003D1B79">
      <w:pPr>
        <w:ind w:firstLine="708"/>
        <w:jc w:val="both"/>
      </w:pPr>
    </w:p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3F4949" w:rsidP="003F4949" w:rsidR="003F4949">
      <w:pPr>
        <w:ind w:firstLine="720"/>
        <w:jc w:val="both"/>
      </w:pPr>
      <w:r>
        <w:t xml:space="preserve">Na </w:t>
      </w:r>
      <w:r w:rsidR="00D127E8">
        <w:t>i</w:t>
      </w:r>
      <w:r w:rsidR="006A0D96">
        <w:t>spi</w:t>
      </w:r>
      <w:r w:rsidR="00AC0745">
        <w:t>tnom ročištu održanom dana 19</w:t>
      </w:r>
      <w:r>
        <w:t xml:space="preserve">. </w:t>
      </w:r>
      <w:r w:rsidR="006A0D96">
        <w:t>rujna</w:t>
      </w:r>
      <w:r w:rsidR="00D127E8">
        <w:t xml:space="preserve"> 2018</w:t>
      </w:r>
      <w:r>
        <w:t xml:space="preserve">. </w:t>
      </w:r>
      <w:r w:rsidR="006A0D96">
        <w:t xml:space="preserve">godine </w:t>
      </w:r>
      <w:r>
        <w:t>ispitane su sve prijavljene tražbine prema svojim iznosima i redu.</w:t>
      </w:r>
    </w:p>
    <w:p w:rsidRDefault="003F4949" w:rsidP="003F4949" w:rsidR="003F4949">
      <w:pPr>
        <w:ind w:firstLine="708"/>
        <w:jc w:val="both"/>
      </w:pPr>
      <w:r>
        <w:t>Stečajni sudac sastavio je, sukladno članku 264. Stečajnog zakona (Narodne novine br. 71/15; dalje: SZ), tablicu ispitanih tražbina, a u koju su za svaku prijavljenu tražbinu uneseni podaci o tome u kojoj je mjeri tražbina utvrđena prema svom iznosu i svom redu, odnosno tko je tražbinu osporio.</w:t>
      </w:r>
    </w:p>
    <w:p w:rsidRDefault="00D127E8" w:rsidP="00D127E8" w:rsidR="003F4949">
      <w:pPr>
        <w:pStyle w:val="Tijeloteksta"/>
        <w:ind w:firstLine="708" w:left="0"/>
      </w:pPr>
      <w:r>
        <w:t xml:space="preserve">Tražbine navedene u točki I. </w:t>
      </w:r>
      <w:r w:rsidR="003F4949">
        <w:t>izreke stečajni upravitelj nije osporio, a ni nitko od nazočnih vjerovnika. Stoga se, te tražbine na temelju članka 265. stavak 1. SZ-a smatraju utvrđenim, pa je i riješeno kao u točki I. izreke.</w:t>
      </w:r>
    </w:p>
    <w:p w:rsidRDefault="00D127E8" w:rsidP="00D127E8" w:rsidR="00D127E8">
      <w:pPr>
        <w:pStyle w:val="Tijeloteksta-uvlaka3"/>
        <w:ind w:firstLine="708" w:left="0"/>
        <w:jc w:val="both"/>
        <w:rPr>
          <w:sz w:val="24"/>
          <w:szCs w:val="24"/>
          <w:lang w:eastAsia="en-US"/>
        </w:rPr>
      </w:pPr>
      <w:r w:rsidRPr="00D127E8">
        <w:rPr>
          <w:sz w:val="24"/>
          <w:szCs w:val="24"/>
          <w:lang w:eastAsia="en-US"/>
        </w:rPr>
        <w:t>Tražbine navedene u toč</w:t>
      </w:r>
      <w:r w:rsidR="00FE6520">
        <w:rPr>
          <w:sz w:val="24"/>
          <w:szCs w:val="24"/>
          <w:lang w:eastAsia="en-US"/>
        </w:rPr>
        <w:t>.</w:t>
      </w:r>
      <w:r w:rsidRPr="00D127E8">
        <w:rPr>
          <w:sz w:val="24"/>
          <w:szCs w:val="24"/>
          <w:lang w:eastAsia="en-US"/>
        </w:rPr>
        <w:t xml:space="preserve"> II. izreke </w:t>
      </w:r>
      <w:r>
        <w:rPr>
          <w:sz w:val="24"/>
          <w:szCs w:val="24"/>
          <w:lang w:eastAsia="en-US"/>
        </w:rPr>
        <w:t xml:space="preserve">stečajni upravitelj je osporio, te kako osporavanje </w:t>
      </w:r>
      <w:r w:rsidR="00205261">
        <w:rPr>
          <w:sz w:val="24"/>
          <w:szCs w:val="24"/>
          <w:lang w:eastAsia="en-US"/>
        </w:rPr>
        <w:t>na ročištu nije otklonjeno, vjerovnike</w:t>
      </w:r>
      <w:r>
        <w:rPr>
          <w:sz w:val="24"/>
          <w:szCs w:val="24"/>
          <w:lang w:eastAsia="en-US"/>
        </w:rPr>
        <w:t xml:space="preserve"> osporenih tražbina </w:t>
      </w:r>
      <w:r w:rsidR="00205261">
        <w:rPr>
          <w:sz w:val="24"/>
          <w:szCs w:val="24"/>
          <w:lang w:eastAsia="en-US"/>
        </w:rPr>
        <w:t xml:space="preserve">valjalo je uputiti </w:t>
      </w:r>
      <w:r>
        <w:rPr>
          <w:sz w:val="24"/>
          <w:szCs w:val="24"/>
          <w:lang w:eastAsia="en-US"/>
        </w:rPr>
        <w:t xml:space="preserve">na parnicu protiv stečajnog dužnika radi utvrđivanja osporene tražbine, </w:t>
      </w:r>
      <w:r w:rsidR="008F585D">
        <w:rPr>
          <w:sz w:val="24"/>
          <w:szCs w:val="24"/>
          <w:lang w:eastAsia="en-US"/>
        </w:rPr>
        <w:t xml:space="preserve">sukladno čl. 266. i čl. 267. SZ-a, </w:t>
      </w:r>
      <w:r>
        <w:rPr>
          <w:sz w:val="24"/>
          <w:szCs w:val="24"/>
          <w:lang w:eastAsia="en-US"/>
        </w:rPr>
        <w:t>pa je riješeno kao u toč. II izreke.</w:t>
      </w:r>
    </w:p>
    <w:p w:rsidRDefault="00AC0745" w:rsidP="00AC0745" w:rsidR="00AC0745">
      <w:pPr>
        <w:ind w:firstLine="720"/>
        <w:jc w:val="both"/>
        <w:rPr>
          <w:color w:themeColor="text1" w:val="000000"/>
        </w:rPr>
      </w:pPr>
      <w:r w:rsidRPr="00B612E2">
        <w:rPr>
          <w:color w:themeColor="text1" w:val="000000"/>
        </w:rPr>
        <w:t xml:space="preserve">Vjerovniku  </w:t>
      </w:r>
      <w:r w:rsidRPr="00234A88">
        <w:rPr>
          <w:color w:themeColor="text1" w:val="000000"/>
        </w:rPr>
        <w:t>Wiener osiguranje Vienna Insurance group d.d., Slovenska ulica 24, Zagreb, OIB: 52848403362</w:t>
      </w:r>
      <w:r w:rsidRPr="00B612E2">
        <w:rPr>
          <w:color w:themeColor="text1" w:val="000000"/>
        </w:rPr>
        <w:t xml:space="preserve">, tražbina je osporena za iznos od </w:t>
      </w:r>
      <w:r>
        <w:rPr>
          <w:color w:themeColor="text1" w:val="000000"/>
        </w:rPr>
        <w:t xml:space="preserve">40.614,45 </w:t>
      </w:r>
      <w:r w:rsidRPr="00B612E2">
        <w:rPr>
          <w:color w:themeColor="text1" w:val="000000"/>
        </w:rPr>
        <w:t>kn, a iz razloga</w:t>
      </w:r>
      <w:r>
        <w:rPr>
          <w:color w:themeColor="text1" w:val="000000"/>
        </w:rPr>
        <w:t xml:space="preserve"> jer je između stranaka još 2013.g. ovaj dug riješen, te se vjerovnik obvezao preostali neisplaćeni iznos otpisati u svojim poslovim knjigama.</w:t>
      </w:r>
    </w:p>
    <w:p w:rsidRDefault="00AC0745" w:rsidP="00AC0745" w:rsidR="00AC0745" w:rsidRPr="00514B92">
      <w:pPr>
        <w:ind w:firstLine="720"/>
        <w:jc w:val="both"/>
        <w:rPr>
          <w:color w:themeColor="text1" w:val="000000"/>
        </w:rPr>
      </w:pPr>
      <w:r>
        <w:rPr>
          <w:color w:themeColor="text1" w:val="000000"/>
        </w:rPr>
        <w:t xml:space="preserve">Vjerovniku CAPRICORNO d.o.o., Hercegovačka 57a, Split, </w:t>
      </w:r>
      <w:r w:rsidRPr="006D5EDB">
        <w:rPr>
          <w:color w:themeColor="text1" w:val="000000"/>
        </w:rPr>
        <w:t>OIB: 09517317411</w:t>
      </w:r>
      <w:r>
        <w:rPr>
          <w:color w:themeColor="text1" w:val="000000"/>
        </w:rPr>
        <w:t xml:space="preserve">, </w:t>
      </w:r>
      <w:r w:rsidRPr="00B612E2">
        <w:rPr>
          <w:color w:themeColor="text1" w:val="000000"/>
        </w:rPr>
        <w:t>tražbina je osporena za iznos</w:t>
      </w:r>
      <w:r>
        <w:rPr>
          <w:color w:themeColor="text1" w:val="000000"/>
        </w:rPr>
        <w:t xml:space="preserve"> od 120.536,83 kn , a iz razloga jer se radi o zastari potraživanja.</w:t>
      </w:r>
    </w:p>
    <w:p w:rsidRDefault="00FE6520" w:rsidP="00FE6520" w:rsidR="00FE6520">
      <w:pPr>
        <w:ind w:firstLine="708"/>
        <w:jc w:val="both"/>
      </w:pPr>
    </w:p>
    <w:p w:rsidRDefault="00AC0745" w:rsidP="003F4949" w:rsidR="003F4949">
      <w:pPr>
        <w:jc w:val="center"/>
      </w:pPr>
      <w:r>
        <w:t>U Zagrebu, 19</w:t>
      </w:r>
      <w:r w:rsidR="003F4949">
        <w:t xml:space="preserve">. </w:t>
      </w:r>
      <w:r w:rsidR="00213CFA">
        <w:t>rujna</w:t>
      </w:r>
      <w:r w:rsidR="00D127E8">
        <w:t xml:space="preserve"> 2018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7C5864">
        <w:t>,v.r.</w:t>
      </w:r>
    </w:p>
    <w:p w:rsidRDefault="00FE6520" w:rsidP="003F4949" w:rsidR="00FE6520"/>
    <w:p w:rsidRDefault="00FE6520" w:rsidP="003F4949" w:rsidR="00FE6520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7C5864" w:rsidP="007C5864" w:rsidR="007C5864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7C5864" w:rsidP="007C5864" w:rsidR="007C5864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3571A3" w:rsidP="007C5864" w:rsidR="003571A3" w:rsidRPr="003571A3">
      <w:pPr>
        <w:pStyle w:val="Tijeloteksta-uvlaka3"/>
        <w:ind w:left="643"/>
        <w:rPr>
          <w:sz w:val="24"/>
          <w:szCs w:val="24"/>
          <w:lang w:eastAsia="en-US"/>
        </w:rPr>
      </w:pPr>
    </w:p>
    <w:p w:rsidRDefault="003571A3" w:rsidP="003571A3" w:rsidR="003571A3" w:rsidRPr="003571A3">
      <w:pPr>
        <w:pStyle w:val="Tijeloteksta-uvlaka3"/>
        <w:rPr>
          <w:lang w:eastAsia="en-US"/>
        </w:rPr>
      </w:pPr>
    </w:p>
    <w:p w:rsidRDefault="002B4A0D" w:rsidR="002B4A0D"/>
    <w:sectPr w:rsidSect="006A0D96" w:rsidR="002B4A0D">
      <w:headerReference w:type="default" r:id="rId10"/>
      <w:pgSz w:h="16838" w:w="11906"/>
      <w:pgMar w:gutter="0" w:footer="708" w:header="708" w:left="1417" w:bottom="1560" w:right="1417" w:top="110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6A0D96" w:rsidR="003571A3">
        <w:pPr>
          <w:tabs>
            <w:tab w:pos="7340" w:val="left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5864">
          <w:rPr>
            <w:noProof/>
          </w:rPr>
          <w:t>2</w:t>
        </w:r>
        <w:r>
          <w:fldChar w:fldCharType="end"/>
        </w:r>
        <w:r>
          <w:t xml:space="preserve"> </w:t>
        </w:r>
        <w:r w:rsidR="006A0D96">
          <w:tab/>
          <w:t>20 St-</w:t>
        </w:r>
        <w:r w:rsidR="00AC0745">
          <w:t>5718</w:t>
        </w:r>
        <w:r w:rsidR="006A0D96">
          <w:t>/16</w:t>
        </w:r>
      </w:p>
      <w:p w:rsidRDefault="003571A3" w:rsidP="003571A3" w:rsidR="003571A3">
        <w:pPr>
          <w:ind w:right="-142" w:left="7080"/>
        </w:pPr>
        <w:r>
          <w:t xml:space="preserve"> </w:t>
        </w:r>
      </w:p>
      <w:p w:rsidRDefault="007C5864" w:rsidR="003571A3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413C7"/>
    <w:rsid w:val="001E080B"/>
    <w:rsid w:val="00205261"/>
    <w:rsid w:val="00213CFA"/>
    <w:rsid w:val="002B4A0D"/>
    <w:rsid w:val="00343B87"/>
    <w:rsid w:val="003571A3"/>
    <w:rsid w:val="003D1B79"/>
    <w:rsid w:val="003F4949"/>
    <w:rsid w:val="005F63D9"/>
    <w:rsid w:val="00682048"/>
    <w:rsid w:val="006A0D96"/>
    <w:rsid w:val="00704F5D"/>
    <w:rsid w:val="007C5864"/>
    <w:rsid w:val="00875A4A"/>
    <w:rsid w:val="008E122E"/>
    <w:rsid w:val="008F585D"/>
    <w:rsid w:val="0091606D"/>
    <w:rsid w:val="009C704E"/>
    <w:rsid w:val="00A00A26"/>
    <w:rsid w:val="00AA328E"/>
    <w:rsid w:val="00AC0745"/>
    <w:rsid w:val="00AC7FCC"/>
    <w:rsid w:val="00B231D2"/>
    <w:rsid w:val="00C007C5"/>
    <w:rsid w:val="00C83CAD"/>
    <w:rsid w:val="00D0157F"/>
    <w:rsid w:val="00D127E8"/>
    <w:rsid w:val="00D56DFC"/>
    <w:rsid w:val="00EE1B90"/>
    <w:rsid w:val="00F32741"/>
    <w:rsid w:val="00F455F6"/>
    <w:rsid w:val="00F9100A"/>
    <w:rsid w:val="00FE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7C58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8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58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8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8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7C58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8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58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8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8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St-5718/2016-35</izvorni_sadrzaj>
    <derivirana_varijabla naziv="DomainObject.Oznaka_1">St-5718/2016-35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5718</izvorni_sadrzaj>
    <derivirana_varijabla naziv="DomainObject.Predmet.Broj_1">5718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St-5718/2016</izvorni_sadrzaj>
    <derivirana_varijabla naziv="DomainObject.Predmet.OznakaBroj_1">St-5718/2016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SALTUS d.o.o. zastupanog po punomoćniku Rikard Dragčević</izvorni_sadrzaj>
    <derivirana_varijabla naziv="DomainObject.Predmet.ProtustrankaFormated_1">  SALTUS d.o.o. zastupanog po punomoćniku Rikard Dragčević</derivirana_varijabla>
  </DomainObject.Predmet.ProtustrankaFormated>
  <DomainObject.Predmet.ProtustrankaFormatedOIB>
    <izvorni_sadrzaj>  SALTUS d.o.o., OIB 52192592109 zastupanog po punomoćniku Rikard Dragčević</izvorni_sadrzaj>
    <derivirana_varijabla naziv="DomainObject.Predmet.ProtustrankaFormatedOIB_1">  SALTUS d.o.o., OIB 52192592109 zastupanog po punomoćniku Rikard Dragčević</derivirana_varijabla>
  </DomainObject.Predmet.ProtustrankaFormatedOIB>
  <DomainObject.Predmet.ProtustrankaFormatedWithAdress>
    <izvorni_sadrzaj> SALTUS d.o.o., Svetice 19, 10000 Zagreb zastupanog po punomoćniku Rikard Dragčević</izvorni_sadrzaj>
    <derivirana_varijabla naziv="DomainObject.Predmet.ProtustrankaFormatedWithAdress_1"> SALTUS d.o.o., Svetice 19, 10000 Zagreb zastupanog po punomoćniku Rikard Dragčević</derivirana_varijabla>
  </DomainObject.Predmet.ProtustrankaFormatedWithAdress>
  <DomainObject.Predmet.ProtustrankaFormatedWithAdressOIB>
    <izvorni_sadrzaj> SALTUS d.o.o., OIB 52192592109, Svetice 19, 10000 Zagreb zastupanog po punomoćniku Rikard Dragčević</izvorni_sadrzaj>
    <derivirana_varijabla naziv="DomainObject.Predmet.ProtustrankaFormatedWithAdressOIB_1"> SALTUS d.o.o., OIB 52192592109, Svetice 19, 10000 Zagreb zastupanog po punomoćniku Rikard Dragčević</derivirana_varijabla>
  </DomainObject.Predmet.ProtustrankaFormatedWithAdressOIB>
  <DomainObject.Predmet.ProtustrankaWithAdress>
    <izvorni_sadrzaj>SALTUS d.o.o. Svetice 19, 10000 Zagreb</izvorni_sadrzaj>
    <derivirana_varijabla naziv="DomainObject.Predmet.ProtustrankaWithAdress_1">SALTUS d.o.o. Svetice 19, 10000 Zagreb</derivirana_varijabla>
  </DomainObject.Predmet.ProtustrankaWithAdress>
  <DomainObject.Predmet.ProtustrankaWithAdressOIB>
    <izvorni_sadrzaj>SALTUS d.o.o., OIB 52192592109, Svetice 19, 10000 Zagreb</izvorni_sadrzaj>
    <derivirana_varijabla naziv="DomainObject.Predmet.ProtustrankaWithAdressOIB_1">SALTUS d.o.o., OIB 52192592109, Svetice 19, 10000 Zagreb</derivirana_varijabla>
  </DomainObject.Predmet.ProtustrankaWithAdressOIB>
  <DomainObject.Predmet.ProtustrankaNazivFormated>
    <izvorni_sadrzaj>SALTUS d.o.o.</izvorni_sadrzaj>
    <derivirana_varijabla naziv="DomainObject.Predmet.ProtustrankaNazivFormated_1">SALTUS d.o.o.</derivirana_varijabla>
  </DomainObject.Predmet.ProtustrankaNazivFormated>
  <DomainObject.Predmet.ProtustrankaNazivFormatedOIB>
    <izvorni_sadrzaj>SALTUS d.o.o., OIB 52192592109</izvorni_sadrzaj>
    <derivirana_varijabla naziv="DomainObject.Predmet.ProtustrankaNazivFormatedOIB_1">SALTUS d.o.o., OIB 52192592109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Rikard Dragčević</izvorni_sadrzaj>
    <derivirana_varijabla naziv="DomainObject.Predmet.StrankaFormated_1">  FINA Regionalni centar Zagreb; Rikard Dragčević</derivirana_varijabla>
  </DomainObject.Predmet.StrankaFormated>
  <DomainObject.Predmet.StrankaFormatedOIB>
    <izvorni_sadrzaj>  FINA Regionalni centar Zagreb, OIB 85821130368; Rikard Dragčević, OIB 28831406614</izvorni_sadrzaj>
    <derivirana_varijabla naziv="DomainObject.Predmet.StrankaFormatedOIB_1">  FINA Regionalni centar Zagreb, OIB 85821130368; Rikard Dragčević, OIB 28831406614</derivirana_varijabla>
  </DomainObject.Predmet.StrankaFormatedOIB>
  <DomainObject.Predmet.StrankaFormatedWithAdress>
    <izvorni_sadrzaj> FINA Regionalni centar Zagreb, Trg svibanjskih žrtava 1995. br. 1, 10000 Zagreb; Rikard Dragčević, Heinzelova 47a, 10000 Zagreb</izvorni_sadrzaj>
    <derivirana_varijabla naziv="DomainObject.Predmet.StrankaFormatedWithAdress_1"> FINA Regionalni centar Zagreb, Trg svibanjskih žrtava 1995. br. 1, 10000 Zagreb; Rikard Dragčević, Heinzelova 47a, 10000 Zagreb</derivirana_varijabla>
  </DomainObject.Predmet.StrankaFormatedWithAdress>
  <DomainObject.Predmet.StrankaFormatedWithAdressOIB>
    <izvorni_sadrzaj> FINA Regionalni centar Zagreb, OIB 85821130368, Trg svibanjskih žrtava 1995. br. 1, 10000 Zagreb; Rikard Dragčević, OIB 28831406614, Heinzelova 47a, 10000 Zagreb</izvorni_sadrzaj>
    <derivirana_varijabla naziv="DomainObject.Predmet.StrankaFormatedWithAdressOIB_1"> FINA Regionalni centar Zagreb, OIB 85821130368, Trg svibanjskih žrtava 1995. br. 1, 10000 Zagreb; Rikard Dragčević, OIB 28831406614, Heinzelova 47a, 10000 Zagreb</derivirana_varijabla>
  </DomainObject.Predmet.StrankaFormatedWithAdressOIB>
  <DomainObject.Predmet.StrankaWithAdress>
    <izvorni_sadrzaj>FINA Regionalni centar Zagreb Trg svibanjskih žrtava 1995. br. 1,10000 Zagreb,Rikard Dragčević Heinzelova 47a,10000 Zagreb</izvorni_sadrzaj>
    <derivirana_varijabla naziv="DomainObject.Predmet.StrankaWithAdress_1">FINA Regionalni centar Zagreb Trg svibanjskih žrtava 1995. br. 1,10000 Zagreb,Rikard Dragčević Heinzelova 47a,10000 Zagreb</derivirana_varijabla>
  </DomainObject.Predmet.StrankaWithAdress>
  <DomainObject.Predmet.StrankaWithAdressOIB>
    <izvorni_sadrzaj>FINA Regionalni centar Zagreb, OIB 85821130368, Trg svibanjskih žrtava 1995. br. 1,10000 Zagreb,Rikard Dragčević, OIB 28831406614, Heinzelova 47a,10000 Zagreb</izvorni_sadrzaj>
    <derivirana_varijabla naziv="DomainObject.Predmet.StrankaWithAdressOIB_1">FINA Regionalni centar Zagreb, OIB 85821130368, Trg svibanjskih žrtava 1995. br. 1,10000 Zagreb,Rikard Dragčević, OIB 28831406614, Heinzelova 47a,10000 Zagreb</derivirana_varijabla>
  </DomainObject.Predmet.StrankaWithAdressOIB>
  <DomainObject.Predmet.StrankaNazivFormated>
    <izvorni_sadrzaj>FINA Regionalni centar Zagreb,Rikard Dragčević</izvorni_sadrzaj>
    <derivirana_varijabla naziv="DomainObject.Predmet.StrankaNazivFormated_1">FINA Regionalni centar Zagreb,Rikard Dragčević</derivirana_varijabla>
  </DomainObject.Predmet.StrankaNazivFormated>
  <DomainObject.Predmet.StrankaNazivFormatedOIB>
    <izvorni_sadrzaj>FINA Regionalni centar Zagreb, OIB 85821130368,Rikard Dragčević, OIB 28831406614</izvorni_sadrzaj>
    <derivirana_varijabla naziv="DomainObject.Predmet.StrankaNazivFormatedOIB_1">FINA Regionalni centar Zagreb, OIB 85821130368,Rikard Dragčević, OIB 28831406614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Rikard Dragčević</item>
    </izvorni_sadrzaj>
    <derivirana_varijabla naziv="DomainObject.Predmet.StrankaListFormated_1">
      <item>FINA Regionalni centar Zagreb</item>
      <item>Rikard Dragčević</item>
    </derivirana_varijabla>
  </DomainObject.Predmet.StrankaListFormated>
  <DomainObject.Predmet.StrankaListFormatedOIB>
    <izvorni_sadrzaj>
      <item>FINA Regionalni centar Zagreb, OIB 85821130368</item>
      <item>Rikard Dragčević, OIB 28831406614</item>
    </izvorni_sadrzaj>
    <derivirana_varijabla naziv="DomainObject.Predmet.StrankaListFormatedOIB_1">
      <item>FINA Regionalni centar Zagreb, OIB 85821130368</item>
      <item>Rikard Dragčević, OIB 28831406614</item>
    </derivirana_varijabla>
  </DomainObject.Predmet.StrankaListFormatedOIB>
  <DomainObject.Predmet.StrankaListFormatedWithAdress>
    <izvorni_sadrzaj>
      <item>FINA Regionalni centar Zagreb, Trg svibanjskih žrtava 1995. br. 1, 10000 Zagreb</item>
      <item>Rikard Dragčević, Heinzelova 47a, 10000 Zagreb</item>
    </izvorni_sadrzaj>
    <derivirana_varijabla naziv="DomainObject.Predmet.StrankaListFormatedWithAdress_1">
      <item>FINA Regionalni centar Zagreb, Trg svibanjskih žrtava 1995. br. 1, 10000 Zagreb</item>
      <item>Rikard Dragčević, Heinzelova 47a,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Rikard Dragčević, OIB 28831406614, Heinzelova 47a, 10000 Zagreb</item>
    </izvorni_sadrzaj>
    <derivirana_varijabla naziv="DomainObject.Predmet.StrankaListFormatedWithAdressOIB_1">
      <item>FINA Regionalni centar Zagreb, OIB 85821130368, Trg svibanjskih žrtava 1995. br. 1, 10000 Zagreb</item>
      <item>Rikard Dragčević, OIB 28831406614, Heinzelova 47a, 10000 Zagreb</item>
    </derivirana_varijabla>
  </DomainObject.Predmet.StrankaListFormatedWithAdressOIB>
  <DomainObject.Predmet.StrankaListNazivFormated>
    <izvorni_sadrzaj>
      <item>FINA Regionalni centar Zagreb</item>
      <item>Rikard Dragčević</item>
    </izvorni_sadrzaj>
    <derivirana_varijabla naziv="DomainObject.Predmet.StrankaListNazivFormated_1">
      <item>FINA Regionalni centar Zagreb</item>
      <item>Rikard Dragčević</item>
    </derivirana_varijabla>
  </DomainObject.Predmet.StrankaListNazivFormated>
  <DomainObject.Predmet.StrankaListNazivFormatedOIB>
    <izvorni_sadrzaj>
      <item>FINA Regionalni centar Zagreb, OIB 85821130368</item>
      <item>Rikard Dragčević, OIB 28831406614</item>
    </izvorni_sadrzaj>
    <derivirana_varijabla naziv="DomainObject.Predmet.StrankaListNazivFormatedOIB_1">
      <item>FINA Regionalni centar Zagreb, OIB 85821130368</item>
      <item>Rikard Dragčević, OIB 28831406614</item>
    </derivirana_varijabla>
  </DomainObject.Predmet.StrankaListNazivFormatedOIB>
  <DomainObject.Predmet.ProtuStrankaListFormated>
    <izvorni_sadrzaj>
      <item>SALTUS d.o.o. zastupanog po punomoćniku Rikard Dragčević</item>
    </izvorni_sadrzaj>
    <derivirana_varijabla naziv="DomainObject.Predmet.ProtuStrankaListFormated_1">
      <item>SALTUS d.o.o. zastupanog po punomoćniku Rikard Dragčević</item>
    </derivirana_varijabla>
  </DomainObject.Predmet.ProtuStrankaListFormated>
  <DomainObject.Predmet.ProtuStrankaListFormatedOIB>
    <izvorni_sadrzaj>
      <item>SALTUS d.o.o., OIB 52192592109 zastupanog po punomoćniku Rikard Dragčević</item>
    </izvorni_sadrzaj>
    <derivirana_varijabla naziv="DomainObject.Predmet.ProtuStrankaListFormatedOIB_1">
      <item>SALTUS d.o.o., OIB 52192592109 zastupanog po punomoćniku Rikard Dragčević</item>
    </derivirana_varijabla>
  </DomainObject.Predmet.ProtuStrankaListFormatedOIB>
  <DomainObject.Predmet.ProtuStrankaListFormatedWithAdress>
    <izvorni_sadrzaj>
      <item>SALTUS d.o.o., Svetice 19, 10000 Zagreb zastupanog po punomoćniku Rikard Dragčević</item>
    </izvorni_sadrzaj>
    <derivirana_varijabla naziv="DomainObject.Predmet.ProtuStrankaListFormatedWithAdress_1">
      <item>SALTUS d.o.o., Svetice 19, 10000 Zagreb zastupanog po punomoćniku Rikard Dragčević</item>
    </derivirana_varijabla>
  </DomainObject.Predmet.ProtuStrankaListFormatedWithAdress>
  <DomainObject.Predmet.ProtuStrankaListFormatedWithAdressOIB>
    <izvorni_sadrzaj>
      <item>SALTUS d.o.o., OIB 52192592109, Svetice 19, 10000 Zagreb zastupanog po punomoćniku Rikard Dragčević</item>
    </izvorni_sadrzaj>
    <derivirana_varijabla naziv="DomainObject.Predmet.ProtuStrankaListFormatedWithAdressOIB_1">
      <item>SALTUS d.o.o., OIB 52192592109, Svetice 19, 10000 Zagreb zastupanog po punomoćniku Rikard Dragčević</item>
    </derivirana_varijabla>
  </DomainObject.Predmet.ProtuStrankaListFormatedWithAdressOIB>
  <DomainObject.Predmet.ProtuStrankaListNazivFormated>
    <izvorni_sadrzaj>
      <item>SALTUS d.o.o.</item>
    </izvorni_sadrzaj>
    <derivirana_varijabla naziv="DomainObject.Predmet.ProtuStrankaListNazivFormated_1">
      <item>SALTUS d.o.o.</item>
    </derivirana_varijabla>
  </DomainObject.Predmet.ProtuStrankaListNazivFormated>
  <DomainObject.Predmet.ProtuStrankaListNazivFormatedOIB>
    <izvorni_sadrzaj>
      <item>SALTUS d.o.o., OIB 52192592109</item>
    </izvorni_sadrzaj>
    <derivirana_varijabla naziv="DomainObject.Predmet.ProtuStrankaListNazivFormatedOIB_1">
      <item>SALTUS d.o.o., OIB 52192592109</item>
    </derivirana_varijabla>
  </DomainObject.Predmet.ProtuStrankaListNazivFormatedOIB>
  <DomainObject.Predmet.OstaliListFormated>
    <izvorni_sadrzaj>
      <item>Rikard Dragčević punomoćnik sudionika u postupku SALTUS d.o.o.</item>
    </izvorni_sadrzaj>
    <derivirana_varijabla naziv="DomainObject.Predmet.OstaliListFormated_1">
      <item>Rikard Dragčević punomoćnik sudionika u postupku SALTUS d.o.o.</item>
    </derivirana_varijabla>
  </DomainObject.Predmet.OstaliListFormated>
  <DomainObject.Predmet.OstaliListFormatedOIB>
    <izvorni_sadrzaj>
      <item>Rikard Dragčević, OIB 28831406614 punomoćnik sudionika u postupku SALTUS d.o.o.</item>
    </izvorni_sadrzaj>
    <derivirana_varijabla naziv="DomainObject.Predmet.OstaliListFormatedOIB_1">
      <item>Rikard Dragčević, OIB 28831406614 punomoćnik sudionika u postupku SALTUS d.o.o.</item>
    </derivirana_varijabla>
  </DomainObject.Predmet.OstaliListFormatedOIB>
  <DomainObject.Predmet.OstaliListFormatedWithAdress>
    <izvorni_sadrzaj>
      <item>Rikard Dragčević, Heinzelova 47a, 10000 Zagreb punomoćnik sudionika u postupku SALTUS d.o.o.</item>
    </izvorni_sadrzaj>
    <derivirana_varijabla naziv="DomainObject.Predmet.OstaliListFormatedWithAdress_1">
      <item>Rikard Dragčević, Heinzelova 47a, 10000 Zagreb punomoćnik sudionika u postupku SALTUS d.o.o.</item>
    </derivirana_varijabla>
  </DomainObject.Predmet.OstaliListFormatedWithAdress>
  <DomainObject.Predmet.OstaliListFormatedWithAdressOIB>
    <izvorni_sadrzaj>
      <item>Rikard Dragčević, OIB 28831406614, Heinzelova 47a, 10000 Zagreb punomoćnik sudionika u postupku SALTUS d.o.o.</item>
    </izvorni_sadrzaj>
    <derivirana_varijabla naziv="DomainObject.Predmet.OstaliListFormatedWithAdressOIB_1">
      <item>Rikard Dragčević, OIB 28831406614, Heinzelova 47a, 10000 Zagreb punomoćnik sudionika u postupku SALTUS d.o.o.</item>
    </derivirana_varijabla>
  </DomainObject.Predmet.OstaliListFormatedWithAdressOIB>
  <DomainObject.Predmet.OstaliListNazivFormated>
    <izvorni_sadrzaj>
      <item>Rikard Dragčević</item>
    </izvorni_sadrzaj>
    <derivirana_varijabla naziv="DomainObject.Predmet.OstaliListNazivFormated_1">
      <item>Rikard Dragčević</item>
    </derivirana_varijabla>
  </DomainObject.Predmet.OstaliListNazivFormated>
  <DomainObject.Predmet.OstaliListNazivFormatedOIB>
    <izvorni_sadrzaj>
      <item>Rikard Dragčević, OIB 28831406614</item>
    </izvorni_sadrzaj>
    <derivirana_varijabla naziv="DomainObject.Predmet.OstaliListNazivFormatedOIB_1">
      <item>Rikard Dragčević, OIB 28831406614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>St-5718/2016-35</izvorni_sadrzaj>
    <derivirana_varijabla naziv="DomainObject.PoslovniBrojDokumenta_1">St-5718/2016-35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SALTUS d.o.o.</izvorni_sadrzaj>
    <derivirana_varijabla naziv="DomainObject.Predmet.ProtustrankaIDrugi_1">SALTUS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SALTUS d.o.o., OIB 52192592109, Svetice 19, 10000 Zagreb</izvorni_sadrzaj>
    <derivirana_varijabla naziv="DomainObject.Predmet.ProtustrankaIDrugiAdressOIB_1">SALTUS d.o.o., OIB 52192592109, Svetice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SALTUS d.o.o.</item>
      <item>Rikard Dragčević</item>
      <item>Rikard Dragčević</item>
    </izvorni_sadrzaj>
    <derivirana_varijabla naziv="DomainObject.Predmet.SudioniciListNaziv_1">
      <item>FINA Regionalni centar Zagreb</item>
      <item>SALTUS d.o.o.</item>
      <item>Rikard Dragčević</item>
      <item>Rikard Dragčević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SALTUS d.o.o., OIB 52192592109, Svetice 19,10000 Zagreb</item>
      <item>Rikard Dragčević, OIB 28831406614, Heinzelova 47a,10000 Zagreb</item>
      <item>Rikard Dragčević, OIB 28831406614, Heinzelova 47a,10000 Zagreb</item>
    </izvorni_sadrzaj>
    <derivirana_varijabla naziv="DomainObject.Predmet.SudioniciListAdressOIB_1">
      <item>FINA Regionalni centar Zagreb, OIB 85821130368, Trg svibanjskih žrtava 1995. br. 1,10000 Zagreb</item>
      <item>SALTUS d.o.o., OIB 52192592109, Svetice 19,10000 Zagreb</item>
      <item>Rikard Dragčević, OIB 28831406614, Heinzelova 47a,10000 Zagreb</item>
      <item>Rikard Dragčević, OIB 28831406614, Heinzelova 47a,10000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52192592109</item>
      <item>, OIB 28831406614</item>
      <item>, OIB 28831406614</item>
    </izvorni_sadrzaj>
    <derivirana_varijabla naziv="DomainObject.Predmet.SudioniciListNazivOIB_1">
      <item>, OIB 85821130368</item>
      <item>, OIB 52192592109</item>
      <item>, OIB 28831406614</item>
      <item>, OIB 28831406614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2660</properties:Characters>
  <properties:Lines>97</properties:Lines>
  <properties:Paragraphs>51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2018-09-19T11:46:00Z</dcterms:created>
  <dc:creator>Monika Grbac</dc:creator>
  <cp:lastModifiedBy>Monika Grbac</cp:lastModifiedBy>
  <cp:lastPrinted>2018-09-14T10:51:00Z</cp:lastPrinted>
  <dcterms:modified xmlns:xsi="http://www.w3.org/2001/XMLSchema-instance" xsi:type="dcterms:W3CDTF">2018-09-19T11:53:00Z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St-5718/2016-35 / Odluka - Rješenje - utvrđene i osporene tražbine (st-5718-16.docx)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