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c811" w14:paraId="7acc81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B0C28">
        <w:t>1447</w:t>
      </w:r>
      <w:r w:rsidR="00492EFB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9B0C28">
        <w:t>23. ožujka</w:t>
      </w:r>
      <w:r w:rsidR="00BB396F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9B0C28">
        <w:t>MANDITEL j.d.o.o. Belec, Belec 50a, MBS: 080833088, OIB: 70502750136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B0C28">
        <w:t>22.141,80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9B0C28">
        <w:t>23. ožujka</w:t>
      </w:r>
      <w:r w:rsidR="00BB396F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73CD"/>
    <w:rsid w:val="009A43C5"/>
    <w:rsid w:val="009B0C28"/>
    <w:rsid w:val="00A71431"/>
    <w:rsid w:val="00AC4528"/>
    <w:rsid w:val="00AD027A"/>
    <w:rsid w:val="00B12221"/>
    <w:rsid w:val="00B82F18"/>
    <w:rsid w:val="00BB396F"/>
    <w:rsid w:val="00C836B9"/>
    <w:rsid w:val="00C91D3B"/>
    <w:rsid w:val="00C958E9"/>
    <w:rsid w:val="00CE7362"/>
    <w:rsid w:val="00D01B78"/>
    <w:rsid w:val="00D66226"/>
    <w:rsid w:val="00D66626"/>
    <w:rsid w:val="00D80587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D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D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D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D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St-1447/2016</izvorni_sadrzaj>
    <derivirana_varijabla naziv="DomainObject.Predmet.OznakaBroj_1">St-1447/2016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MANDITEL jednostavno društvo s ograničenom odgovornošću za trgovinu i usluge zastupanog po punomoćniku Milica Buden</izvorni_sadrzaj>
    <derivirana_varijabla naziv="DomainObject.Predmet.ProtustrankaFormated_1">  MANDITEL jednostavno društvo s ograničenom odgovornošću za trgovinu i usluge zastupanog po punomoćniku Milica Buden</derivirana_varijabla>
  </DomainObject.Predmet.ProtustrankaFormated>
  <DomainObject.Predmet.ProtustrankaFormatedOIB>
    <izvorni_sadrzaj>  MANDITEL jednostavno društvo s ograničenom odgovornošću za trgovinu i usluge, OIB 70502750136 zastupanog po punomoćniku Milica Buden</izvorni_sadrzaj>
    <derivirana_varijabla naziv="DomainObject.Predmet.ProtustrankaFormatedOIB_1">  MANDITEL jednostavno društvo s ograničenom odgovornošću za trgovinu i usluge, OIB 70502750136 zastupanog po punomoćniku Milica Buden</derivirana_varijabla>
  </DomainObject.Predmet.ProtustrankaFormatedOIB>
  <DomainObject.Predmet.ProtustrankaFormatedWithAdress>
    <izvorni_sadrzaj> MANDITEL jednostavno društvo s ograničenom odgovornošću za trgovinu i usluge, Belec 50 A, 49250 Belec zastupanog po punomoćniku Milica Buden</izvorni_sadrzaj>
    <derivirana_varijabla naziv="DomainObject.Predmet.ProtustrankaFormatedWithAdress_1"> MANDITEL jednostavno društvo s ograničenom odgovornošću za trgovinu i usluge, Belec 50 A, 49250 Belec zastupanog po punomoćniku Milica Buden</derivirana_varijabla>
  </DomainObject.Predmet.ProtustrankaFormatedWithAdress>
  <DomainObject.Predmet.ProtustrankaFormatedWithAdressOIB>
    <izvorni_sadrzaj> MANDITEL jednostavno društvo s ograničenom odgovornošću za trgovinu i usluge, OIB 70502750136, Belec 50 A, 49250 Belec zastupanog po punomoćniku Milica Buden</izvorni_sadrzaj>
    <derivirana_varijabla naziv="DomainObject.Predmet.ProtustrankaFormatedWithAdressOIB_1"> MANDITEL jednostavno društvo s ograničenom odgovornošću za trgovinu i usluge, OIB 70502750136, Belec 50 A, 49250 Belec zastupanog po punomoćniku Milica Buden</derivirana_varijabla>
  </DomainObject.Predmet.ProtustrankaFormatedWithAdressOIB>
  <DomainObject.Predmet.ProtustrankaWithAdress>
    <izvorni_sadrzaj>MANDITEL jednostavno društvo s ograničenom odgovornošću za trgovinu i usluge Belec 50 A, 49250 Belec</izvorni_sadrzaj>
    <derivirana_varijabla naziv="DomainObject.Predmet.ProtustrankaWithAdress_1">MANDITEL jednostavno društvo s ograničenom odgovornošću za trgovinu i usluge Belec 50 A, 49250 Belec</derivirana_varijabla>
  </DomainObject.Predmet.ProtustrankaWithAdress>
  <DomainObject.Predmet.ProtustrankaWithAdressOIB>
    <izvorni_sadrzaj>MANDITEL jednostavno društvo s ograničenom odgovornošću za trgovinu i usluge, OIB 70502750136, Belec 50 A, 49250 Belec</izvorni_sadrzaj>
    <derivirana_varijabla naziv="DomainObject.Predmet.ProtustrankaWithAdressOIB_1">MANDITEL jednostavno društvo s ograničenom odgovornošću za trgovinu i usluge, OIB 70502750136, Belec 50 A, 49250 Belec</derivirana_varijabla>
  </DomainObject.Predmet.ProtustrankaWithAdressOIB>
  <DomainObject.Predmet.ProtustrankaNazivFormated>
    <izvorni_sadrzaj>MANDITEL jednostavno društvo s ograničenom odgovornošću za trgovinu i usluge</izvorni_sadrzaj>
    <derivirana_varijabla naziv="DomainObject.Predmet.ProtustrankaNazivFormated_1">MANDITEL jednostavno društvo s ograničenom odgovornošću za trgovinu i usluge</derivirana_varijabla>
  </DomainObject.Predmet.ProtustrankaNazivFormated>
  <DomainObject.Predmet.ProtustrankaNazivFormatedOIB>
    <izvorni_sadrzaj>MANDITEL jednostavno društvo s ograničenom odgovornošću za trgovinu i usluge, OIB 70502750136</izvorni_sadrzaj>
    <derivirana_varijabla naziv="DomainObject.Predmet.ProtustrankaNazivFormatedOIB_1">MANDITEL jednostavno društvo s ograničenom odgovornošću za trgovinu i usluge, OIB 70502750136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MANDITEL jednostavno društvo s ograničenom odgovornošću za trgovinu i usluge zastupanog po punomoćniku Milica Buden</item>
    </izvorni_sadrzaj>
    <derivirana_varijabla naziv="DomainObject.Predmet.ProtuStrankaListFormated_1">
      <item>MANDITEL jednostavno društvo s ograničenom odgovornošću za trgovinu i usluge zastupanog po punomoćniku Milica Buden</item>
    </derivirana_varijabla>
  </DomainObject.Predmet.ProtuStrankaListFormated>
  <DomainObject.Predmet.ProtuStrankaListFormatedOIB>
    <izvorni_sadrzaj>
      <item>MANDITEL jednostavno društvo s ograničenom odgovornošću za trgovinu i usluge, OIB 70502750136 zastupanog po punomoćniku Milica Buden</item>
    </izvorni_sadrzaj>
    <derivirana_varijabla naziv="DomainObject.Predmet.ProtuStrankaListFormatedOIB_1">
      <item>MANDITEL jednostavno društvo s ograničenom odgovornošću za trgovinu i usluge, OIB 70502750136 zastupanog po punomoćniku Milica Buden</item>
    </derivirana_varijabla>
  </DomainObject.Predmet.ProtuStrankaListFormatedOIB>
  <DomainObject.Predmet.ProtuStrankaListFormatedWithAdress>
    <izvorni_sadrzaj>
      <item>MANDITEL jednostavno društvo s ograničenom odgovornošću za trgovinu i usluge, Belec 50 A, 49250 Belec zastupanog po punomoćniku Milica Buden</item>
    </izvorni_sadrzaj>
    <derivirana_varijabla naziv="DomainObject.Predmet.ProtuStrankaListFormatedWithAdress_1">
      <item>MANDITEL jednostavno društvo s ograničenom odgovornošću za trgovinu i usluge, Belec 50 A, 49250 Belec zastupanog po punomoćniku Milica Buden</item>
    </derivirana_varijabla>
  </DomainObject.Predmet.ProtuStrankaListFormatedWithAdress>
  <DomainObject.Predmet.ProtuStrankaListFormatedWithAdressOIB>
    <izvorni_sadrzaj>
      <item>MANDITEL jednostavno društvo s ograničenom odgovornošću za trgovinu i usluge, OIB 70502750136, Belec 50 A, 49250 Belec zastupanog po punomoćniku Milica Buden</item>
    </izvorni_sadrzaj>
    <derivirana_varijabla naziv="DomainObject.Predmet.ProtuStrankaListFormatedWithAdressOIB_1">
      <item>MANDITEL jednostavno društvo s ograničenom odgovornošću za trgovinu i usluge, OIB 70502750136, Belec 50 A, 49250 Belec zastupanog po punomoćniku Milica Buden</item>
    </derivirana_varijabla>
  </DomainObject.Predmet.ProtuStrankaListFormatedWithAdressOIB>
  <DomainObject.Predmet.ProtuStrankaListNazivFormated>
    <izvorni_sadrzaj>
      <item>MANDITEL jednostavno društvo s ograničenom odgovornošću za trgovinu i usluge</item>
    </izvorni_sadrzaj>
    <derivirana_varijabla naziv="DomainObject.Predmet.ProtuStrankaListNazivFormated_1">
      <item>MANDITEL jednostavno društvo s ograničenom odgovornošću za trgovinu i usluge</item>
    </derivirana_varijabla>
  </DomainObject.Predmet.ProtuStrankaListNazivFormated>
  <DomainObject.Predmet.ProtuStrankaListNazivFormatedOIB>
    <izvorni_sadrzaj>
      <item>MANDITEL jednostavno društvo s ograničenom odgovornošću za trgovinu i usluge, OIB 70502750136</item>
    </izvorni_sadrzaj>
    <derivirana_varijabla naziv="DomainObject.Predmet.ProtuStrankaListNazivFormatedOIB_1">
      <item>MANDITEL jednostavno društvo s ograničenom odgovornošću za trgovinu i usluge, OIB 70502750136</item>
    </derivirana_varijabla>
  </DomainObject.Predmet.ProtuStrankaListNazivFormatedOIB>
  <DomainObject.Predmet.OstaliListFormated>
    <izvorni_sadrzaj>
      <item>Milica Buden punomoćnik sudionika u postupku MANDITEL jednostavno društvo s ograničenom odgovornošću za trgovinu i usluge</item>
    </izvorni_sadrzaj>
    <derivirana_varijabla naziv="DomainObject.Predmet.OstaliListFormated_1">
      <item>Milica Buden punomoćnik sudionika u postupku MANDITEL jednostavno društvo s ograničenom odgovornošću za trgovinu i usluge</item>
    </derivirana_varijabla>
  </DomainObject.Predmet.OstaliListFormated>
  <DomainObject.Predmet.OstaliListFormatedOIB>
    <izvorni_sadrzaj>
      <item>Milica Buden, OIB 48724470886 punomoćnik sudionika u postupku MANDITEL jednostavno društvo s ograničenom odgovornošću za trgovinu i usluge</item>
    </izvorni_sadrzaj>
    <derivirana_varijabla naziv="DomainObject.Predmet.OstaliListFormatedOIB_1">
      <item>Milica Buden, OIB 48724470886 punomoćnik sudionika u postupku MANDITEL jednostavno društvo s ograničenom odgovornošću za trgovinu i usluge</item>
    </derivirana_varijabla>
  </DomainObject.Predmet.OstaliListFormatedOIB>
  <DomainObject.Predmet.OstaliListFormatedWithAdress>
    <izvorni_sadrzaj>
      <item>Milica Buden, Belec 50a, 49250 Belec punomoćnik sudionika u postupku MANDITEL jednostavno društvo s ograničenom odgovornošću za trgovinu i usluge</item>
    </izvorni_sadrzaj>
    <derivirana_varijabla naziv="DomainObject.Predmet.OstaliListFormatedWithAdress_1">
      <item>Milica Buden, Belec 50a, 49250 Belec punomoćnik sudionika u postupku MANDITEL jednostavno društvo s ograničenom odgovornošću za trgovinu i usluge</item>
    </derivirana_varijabla>
  </DomainObject.Predmet.OstaliListFormatedWithAdress>
  <DomainObject.Predmet.OstaliListFormatedWithAdressOIB>
    <izvorni_sadrzaj>
      <item>Milica Buden, OIB 48724470886, Belec 50a, 49250 Belec punomoćnik sudionika u postupku MANDITEL jednostavno društvo s ograničenom odgovornošću za trgovinu i usluge</item>
    </izvorni_sadrzaj>
    <derivirana_varijabla naziv="DomainObject.Predmet.OstaliListFormatedWithAdressOIB_1">
      <item>Milica Buden, OIB 48724470886, Belec 50a, 49250 Belec punomoćnik sudionika u postupku MANDITEL jednostavno društvo s ograničenom odgovornošću za trgovinu i usluge</item>
    </derivirana_varijabla>
  </DomainObject.Predmet.OstaliListFormatedWithAdressOIB>
  <DomainObject.Predmet.OstaliListNazivFormated>
    <izvorni_sadrzaj>
      <item>Milica Buden</item>
    </izvorni_sadrzaj>
    <derivirana_varijabla naziv="DomainObject.Predmet.OstaliListNazivFormated_1">
      <item>Milica Buden</item>
    </derivirana_varijabla>
  </DomainObject.Predmet.OstaliListNazivFormated>
  <DomainObject.Predmet.OstaliListNazivFormatedOIB>
    <izvorni_sadrzaj>
      <item>Milica Buden, OIB 48724470886</item>
    </izvorni_sadrzaj>
    <derivirana_varijabla naziv="DomainObject.Predmet.OstaliListNazivFormatedOIB_1">
      <item>Milica Buden, OIB 48724470886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MANDITEL jednostavno društvo s ograničenom odgovornošću za trgovinu i usluge</izvorni_sadrzaj>
    <derivirana_varijabla naziv="DomainObject.Predmet.ProtustrankaIDrugi_1">MANDITEL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MANDITEL jednostavno društvo s ograničenom odgovornošću za trgovinu i usluge, OIB 70502750136, Belec 50 A, 49250 Belec</izvorni_sadrzaj>
    <derivirana_varijabla naziv="DomainObject.Predmet.ProtustrankaIDrugiAdressOIB_1">MANDITEL jednostavno društvo s ograničenom odgovornošću za trgovinu i usluge, OIB 70502750136, Belec 50 A, 49250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MANDITEL jednostavno društvo s ograničenom odgovornošću za trgovinu i usluge</item>
      <item>Milica Buden</item>
    </izvorni_sadrzaj>
    <derivirana_varijabla naziv="DomainObject.Predmet.SudioniciListNaziv_1">
      <item>FINA Regionalni centar Zagreb</item>
      <item>MANDITEL jednostavno društvo s ograničenom odgovornošću za trgovinu i usluge</item>
      <item>Milica Buden</item>
    </derivirana_varijabla>
  </DomainObject.Predmet.SudioniciListNaziv>
  <DomainObject.Predmet.SudioniciListAdressOIB>
    <izvorni_sadrzaj>
      <item>FINA Regionalni centar Zagreb, OIB 85821130368, Trg svibanjskih žrtava 1995. br.1,10000 Zagreb</item>
      <item>MANDITEL jednostavno društvo s ograničenom odgovornošću za trgovinu i usluge, OIB 70502750136, Belec 50 A,49250 Belec</item>
      <item>Milica Buden, OIB 48724470886, Belec 50a,49250 Belec</item>
    </izvorni_sadrzaj>
    <derivirana_varijabla naziv="DomainObject.Predmet.SudioniciListAdressOIB_1">
      <item>FINA Regionalni centar Zagreb, OIB 85821130368, Trg svibanjskih žrtava 1995. br.1,10000 Zagreb</item>
      <item>MANDITEL jednostavno društvo s ograničenom odgovornošću za trgovinu i usluge, OIB 70502750136, Belec 50 A,49250 Belec</item>
      <item>Milica Buden, OIB 48724470886, Belec 50a,49250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70502750136</item>
      <item>, OIB 48724470886</item>
    </izvorni_sadrzaj>
    <derivirana_varijabla naziv="DomainObject.Predmet.SudioniciListNazivOIB_1">
      <item>, OIB 85821130368</item>
      <item>, OIB 70502750136</item>
      <item>, OIB 48724470886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2016-03-23T07:48:00Z</dcterms:created>
  <dc:creator>ilukac</dc:creator>
  <cp:lastModifiedBy>Marija Kojić</cp:lastModifiedBy>
  <cp:lastPrinted>2016-02-05T13:12:00Z</cp:lastPrinted>
  <dcterms:modified xmlns:xsi="http://www.w3.org/2001/XMLSchema-instance" xsi:type="dcterms:W3CDTF">2016-03-23T07:50:00Z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