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410b" w14:paraId="52e410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535C4">
        <w:t>1</w:t>
      </w:r>
      <w:r w:rsidR="00B7193A">
        <w:t>215</w:t>
      </w:r>
      <w:proofErr w:type="spellEnd"/>
      <w:r w:rsidR="00265013">
        <w:t>/</w:t>
      </w:r>
      <w:proofErr w:type="spellStart"/>
      <w:r w:rsidR="00265013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</w:t>
      </w:r>
      <w:r w:rsidR="00AF30D5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65013">
        <w:t>M</w:t>
      </w:r>
      <w:r w:rsidR="00B7193A">
        <w:t xml:space="preserve">EDICINA RADA privatna ustanova za specifičnu zdravstvenu zaštitu – u likvidaciji, </w:t>
      </w:r>
      <w:proofErr w:type="spellStart"/>
      <w:r w:rsidR="00B7193A">
        <w:t>Poljanička</w:t>
      </w:r>
      <w:proofErr w:type="spellEnd"/>
      <w:r w:rsidR="00B7193A">
        <w:t xml:space="preserve"> 3</w:t>
      </w:r>
      <w:r w:rsidR="00457DE4">
        <w:t>,</w:t>
      </w:r>
      <w:r w:rsidR="00E24AA0">
        <w:t xml:space="preserve"> </w:t>
      </w:r>
      <w:r w:rsidR="00265013">
        <w:t>Zagreb</w:t>
      </w:r>
      <w:r w:rsidR="00AF30D5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B7193A">
        <w:t>10070151224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B7193A">
        <w:t>81.853</w:t>
      </w:r>
      <w:proofErr w:type="spellEnd"/>
      <w:r w:rsidR="00B7193A">
        <w:t>,</w:t>
      </w:r>
      <w:proofErr w:type="spellStart"/>
      <w:r w:rsidR="00B7193A">
        <w:t>13</w:t>
      </w:r>
      <w:proofErr w:type="spellEnd"/>
      <w:r w:rsidR="000A565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</w:t>
      </w:r>
      <w:r w:rsidR="00120104">
        <w:t>3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9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0A5654"/>
    <w:rsid w:val="00114EAD"/>
    <w:rsid w:val="00120104"/>
    <w:rsid w:val="00156E75"/>
    <w:rsid w:val="00176A4C"/>
    <w:rsid w:val="00185571"/>
    <w:rsid w:val="001E50FB"/>
    <w:rsid w:val="001F6933"/>
    <w:rsid w:val="00224CFA"/>
    <w:rsid w:val="00230A63"/>
    <w:rsid w:val="00263D6D"/>
    <w:rsid w:val="00264D19"/>
    <w:rsid w:val="00265013"/>
    <w:rsid w:val="0028068C"/>
    <w:rsid w:val="00297E94"/>
    <w:rsid w:val="002B47DA"/>
    <w:rsid w:val="00301652"/>
    <w:rsid w:val="00325398"/>
    <w:rsid w:val="00354E8F"/>
    <w:rsid w:val="00371B9F"/>
    <w:rsid w:val="0038246E"/>
    <w:rsid w:val="00386FA8"/>
    <w:rsid w:val="003D35F9"/>
    <w:rsid w:val="003E3A15"/>
    <w:rsid w:val="00413F4C"/>
    <w:rsid w:val="0045172A"/>
    <w:rsid w:val="00457DE4"/>
    <w:rsid w:val="00470025"/>
    <w:rsid w:val="00473F9E"/>
    <w:rsid w:val="00495975"/>
    <w:rsid w:val="004B337A"/>
    <w:rsid w:val="004F1359"/>
    <w:rsid w:val="004F3962"/>
    <w:rsid w:val="0053446F"/>
    <w:rsid w:val="00572798"/>
    <w:rsid w:val="00590AEF"/>
    <w:rsid w:val="00591994"/>
    <w:rsid w:val="00595CBA"/>
    <w:rsid w:val="005A0039"/>
    <w:rsid w:val="005B343C"/>
    <w:rsid w:val="005D43A8"/>
    <w:rsid w:val="005D476D"/>
    <w:rsid w:val="005D69E0"/>
    <w:rsid w:val="005E4AB8"/>
    <w:rsid w:val="005F0073"/>
    <w:rsid w:val="005F4627"/>
    <w:rsid w:val="00627F6A"/>
    <w:rsid w:val="00657B8E"/>
    <w:rsid w:val="006959B0"/>
    <w:rsid w:val="006A57B1"/>
    <w:rsid w:val="006C43BC"/>
    <w:rsid w:val="006E3BA1"/>
    <w:rsid w:val="00732F1E"/>
    <w:rsid w:val="007B5AFD"/>
    <w:rsid w:val="007D5A5D"/>
    <w:rsid w:val="007E6B8B"/>
    <w:rsid w:val="007E7E11"/>
    <w:rsid w:val="008155EE"/>
    <w:rsid w:val="008535C4"/>
    <w:rsid w:val="008541CA"/>
    <w:rsid w:val="008613BD"/>
    <w:rsid w:val="00863025"/>
    <w:rsid w:val="00871F01"/>
    <w:rsid w:val="00920CA0"/>
    <w:rsid w:val="009419D8"/>
    <w:rsid w:val="00973FB4"/>
    <w:rsid w:val="00975CC6"/>
    <w:rsid w:val="009B3A1A"/>
    <w:rsid w:val="00A43D72"/>
    <w:rsid w:val="00A5439D"/>
    <w:rsid w:val="00A549C5"/>
    <w:rsid w:val="00A71431"/>
    <w:rsid w:val="00A939CA"/>
    <w:rsid w:val="00A97F95"/>
    <w:rsid w:val="00AB684D"/>
    <w:rsid w:val="00AC4528"/>
    <w:rsid w:val="00AD027A"/>
    <w:rsid w:val="00AE6862"/>
    <w:rsid w:val="00AF30D5"/>
    <w:rsid w:val="00B23C78"/>
    <w:rsid w:val="00B7193A"/>
    <w:rsid w:val="00B82F18"/>
    <w:rsid w:val="00BE496D"/>
    <w:rsid w:val="00BE6D7D"/>
    <w:rsid w:val="00C01E3A"/>
    <w:rsid w:val="00C2233E"/>
    <w:rsid w:val="00C70450"/>
    <w:rsid w:val="00C836B9"/>
    <w:rsid w:val="00C83C58"/>
    <w:rsid w:val="00C958E9"/>
    <w:rsid w:val="00CA5F4E"/>
    <w:rsid w:val="00CB52CB"/>
    <w:rsid w:val="00CE7362"/>
    <w:rsid w:val="00D01B78"/>
    <w:rsid w:val="00D15057"/>
    <w:rsid w:val="00D26800"/>
    <w:rsid w:val="00D63637"/>
    <w:rsid w:val="00D66226"/>
    <w:rsid w:val="00D9361E"/>
    <w:rsid w:val="00E16172"/>
    <w:rsid w:val="00E24AA0"/>
    <w:rsid w:val="00E664E6"/>
    <w:rsid w:val="00E86C76"/>
    <w:rsid w:val="00E92FB5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B4510"/>
    <w:rsid w:val="00FD78CF"/>
    <w:rsid w:val="00FE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St-1215/2015</izvorni_sadrzaj>
    <derivirana_varijabla naziv="DomainObject.Predmet.OznakaBroj_1">St-1215/2015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MEDICINA RADA privatna ustanova za specifičnu zdravstvenu zaštitu - u likvidaciji</izvorni_sadrzaj>
    <derivirana_varijabla naziv="DomainObject.Predmet.ProtustrankaFormated_1">  MEDICINA RADA privatna ustanova za specifičnu zdravstvenu zaštitu - u likvidaciji</derivirana_varijabla>
  </DomainObject.Predmet.ProtustrankaFormated>
  <DomainObject.Predmet.ProtustrankaFormatedOIB>
    <izvorni_sadrzaj>  MEDICINA RADA privatna ustanova za specifičnu zdravstvenu zaštitu - u likvidaciji, OIB 10070151224</izvorni_sadrzaj>
    <derivirana_varijabla naziv="DomainObject.Predmet.ProtustrankaFormatedOIB_1">  MEDICINA RADA privatna ustanova za specifičnu zdravstvenu zaštitu - u likvidaciji, OIB 10070151224</derivirana_varijabla>
  </DomainObject.Predmet.ProtustrankaFormatedOIB>
  <DomainObject.Predmet.ProtustrankaFormatedWithAdress>
    <izvorni_sadrzaj> MEDICINA RADA privatna ustanova za specifičnu zdravstvenu zaštitu - u likvidaciji, Poljanička 3, 10000 Zagreb</izvorni_sadrzaj>
    <derivirana_varijabla naziv="DomainObject.Predmet.ProtustrankaFormatedWithAdress_1"> MEDICINA RADA privatna ustanova za specifičnu zdravstvenu zaštitu - u likvidaciji, Poljanička 3, 10000 Zagreb</derivirana_varijabla>
  </DomainObject.Predmet.ProtustrankaFormatedWithAdress>
  <DomainObject.Predmet.ProtustrankaFormatedWithAdressOIB>
    <izvorni_sadrzaj> MEDICINA RADA privatna ustanova za specifičnu zdravstvenu zaštitu - u likvidaciji, OIB 10070151224, Poljanička 3, 10000 Zagreb</izvorni_sadrzaj>
    <derivirana_varijabla naziv="DomainObject.Predmet.ProtustrankaFormatedWithAdressOIB_1"> MEDICINA RADA privatna ustanova za specifičnu zdravstvenu zaštitu - u likvidaciji, OIB 10070151224, Poljanička 3, 10000 Zagreb</derivirana_varijabla>
  </DomainObject.Predmet.ProtustrankaFormatedWithAdressOIB>
  <DomainObject.Predmet.ProtustrankaWithAdress>
    <izvorni_sadrzaj>MEDICINA RADA privatna ustanova za specifičnu zdravstvenu zaštitu - u likvidaciji Poljanička 3, 10000 Zagreb</izvorni_sadrzaj>
    <derivirana_varijabla naziv="DomainObject.Predmet.ProtustrankaWithAdress_1">MEDICINA RADA privatna ustanova za specifičnu zdravstvenu zaštitu - u likvidaciji Poljanička 3, 10000 Zagreb</derivirana_varijabla>
  </DomainObject.Predmet.ProtustrankaWithAdress>
  <DomainObject.Predmet.ProtustrankaWithAdressOIB>
    <izvorni_sadrzaj>MEDICINA RADA privatna ustanova za specifičnu zdravstvenu zaštitu - u likvidaciji, OIB 10070151224, Poljanička 3, 10000 Zagreb</izvorni_sadrzaj>
    <derivirana_varijabla naziv="DomainObject.Predmet.ProtustrankaWithAdressOIB_1">MEDICINA RADA privatna ustanova za specifičnu zdravstvenu zaštitu - u likvidaciji, OIB 10070151224, Poljanička 3, 10000 Zagreb</derivirana_varijabla>
  </DomainObject.Predmet.ProtustrankaWithAdressOIB>
  <DomainObject.Predmet.ProtustrankaNazivFormated>
    <izvorni_sadrzaj>MEDICINA RADA privatna ustanova za specifičnu zdravstvenu zaštitu - u likvidaciji</izvorni_sadrzaj>
    <derivirana_varijabla naziv="DomainObject.Predmet.ProtustrankaNazivFormated_1">MEDICINA RADA privatna ustanova za specifičnu zdravstvenu zaštitu - u likvidaciji</derivirana_varijabla>
  </DomainObject.Predmet.ProtustrankaNazivFormated>
  <DomainObject.Predmet.ProtustrankaNazivFormatedOIB>
    <izvorni_sadrzaj>MEDICINA RADA privatna ustanova za specifičnu zdravstvenu zaštitu - u likvidaciji, OIB 10070151224</izvorni_sadrzaj>
    <derivirana_varijabla naziv="DomainObject.Predmet.ProtustrankaNazivFormatedOIB_1">MEDICINA RADA privatna ustanova za specifičnu zdravstvenu zaštitu - u likvidaciji, OIB 10070151224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MEDICINA RADA privatna ustanova za specifičnu zdravstvenu zaštitu - u likvidaciji</item>
    </izvorni_sadrzaj>
    <derivirana_varijabla naziv="DomainObject.Predmet.ProtuStrankaListFormated_1">
      <item>MEDICINA RADA privatna ustanova za specifičnu zdravstvenu zaštitu - u likvidaciji</item>
    </derivirana_varijabla>
  </DomainObject.Predmet.ProtuStrankaListFormated>
  <DomainObject.Predmet.ProtuStrankaListFormatedOIB>
    <izvorni_sadrzaj>
      <item>MEDICINA RADA privatna ustanova za specifičnu zdravstvenu zaštitu - u likvidaciji, OIB 10070151224</item>
    </izvorni_sadrzaj>
    <derivirana_varijabla naziv="DomainObject.Predmet.ProtuStrankaListFormatedOIB_1">
      <item>MEDICINA RADA privatna ustanova za specifičnu zdravstvenu zaštitu - u likvidaciji, OIB 10070151224</item>
    </derivirana_varijabla>
  </DomainObject.Predmet.ProtuStrankaListFormatedOIB>
  <DomainObject.Predmet.ProtuStrankaListFormatedWithAdress>
    <izvorni_sadrzaj>
      <item>MEDICINA RADA privatna ustanova za specifičnu zdravstvenu zaštitu - u likvidaciji, Poljanička 3, 10000 Zagreb</item>
    </izvorni_sadrzaj>
    <derivirana_varijabla naziv="DomainObject.Predmet.ProtuStrankaListFormatedWithAdress_1">
      <item>MEDICINA RADA privatna ustanova za specifičnu zdravstvenu zaštitu - u likvidaciji, Poljanička 3, 10000 Zagreb</item>
    </derivirana_varijabla>
  </DomainObject.Predmet.ProtuStrankaListFormatedWithAdress>
  <DomainObject.Predmet.ProtuStrankaListFormatedWithAdressOIB>
    <izvorni_sadrzaj>
      <item>MEDICINA RADA privatna ustanova za specifičnu zdravstvenu zaštitu - u likvidaciji, OIB 10070151224, Poljanička 3, 10000 Zagreb</item>
    </izvorni_sadrzaj>
    <derivirana_varijabla naziv="DomainObject.Predmet.ProtuStrankaListFormatedWithAdressOIB_1">
      <item>MEDICINA RADA privatna ustanova za specifičnu zdravstvenu zaštitu - u likvidaciji, OIB 10070151224, Poljanička 3, 10000 Zagreb</item>
    </derivirana_varijabla>
  </DomainObject.Predmet.ProtuStrankaListFormatedWithAdressOIB>
  <DomainObject.Predmet.ProtuStrankaListNazivFormated>
    <izvorni_sadrzaj>
      <item>MEDICINA RADA privatna ustanova za specifičnu zdravstvenu zaštitu - u likvidaciji</item>
    </izvorni_sadrzaj>
    <derivirana_varijabla naziv="DomainObject.Predmet.ProtuStrankaListNazivFormated_1">
      <item>MEDICINA RADA privatna ustanova za specifičnu zdravstvenu zaštitu - u likvidaciji</item>
    </derivirana_varijabla>
  </DomainObject.Predmet.ProtuStrankaListNazivFormated>
  <DomainObject.Predmet.ProtuStrankaListNazivFormatedOIB>
    <izvorni_sadrzaj>
      <item>MEDICINA RADA privatna ustanova za specifičnu zdravstvenu zaštitu - u likvidaciji, OIB 10070151224</item>
    </izvorni_sadrzaj>
    <derivirana_varijabla naziv="DomainObject.Predmet.ProtuStrankaListNazivFormatedOIB_1">
      <item>MEDICINA RADA privatna ustanova za specifičnu zdravstvenu zaštitu - u likvidaciji, OIB 10070151224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MEDICINA RADA privatna ustanova za specifičnu zdravstvenu zaštitu - u likvidaciji</izvorni_sadrzaj>
    <derivirana_varijabla naziv="DomainObject.Predmet.ProtustrankaIDrugi_1">MEDICINA RADA privatna ustanova za specifičnu zdravstvenu zaštitu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MEDICINA RADA privatna ustanova za specifičnu zdravstvenu zaštitu - u likvidaciji, OIB 10070151224, Poljanička 3, 10000 Zagreb</izvorni_sadrzaj>
    <derivirana_varijabla naziv="DomainObject.Predmet.ProtustrankaIDrugiAdressOIB_1">MEDICINA RADA privatna ustanova za specifičnu zdravstvenu zaštitu - u likvidaciji, OIB 10070151224, Poljanička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MEDICINA RADA privatna ustanova za specifičnu zdravstvenu zaštitu - u likvidaciji</item>
    </izvorni_sadrzaj>
    <derivirana_varijabla naziv="DomainObject.Predmet.SudioniciListNaziv_1">
      <item>FINA Regionalni centar Zagreb</item>
      <item>MEDICINA RADA privatna ustanova za specifičnu zdravstvenu zaštitu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MEDICINA RADA privatna ustanova za specifičnu zdravstvenu zaštitu - u likvidaciji, OIB 10070151224, Poljanička 3,10000 Zagreb</item>
    </izvorni_sadrzaj>
    <derivirana_varijabla naziv="DomainObject.Predmet.SudioniciListAdressOIB_1">
      <item>FINA Regionalni centar Zagreb, OIB 85821130368, Trg svibanjskih žrtava 1995. 1,10000 Zagreb</item>
      <item>MEDICINA RADA privatna ustanova za specifičnu zdravstvenu zaštitu - u likvidaciji, OIB 10070151224, Poljanička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10070151224</item>
    </izvorni_sadrzaj>
    <derivirana_varijabla naziv="DomainObject.Predmet.SudioniciListNazivOIB_1">
      <item>, OIB 85821130368</item>
      <item>, OIB 10070151224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2015-10-23T11:59:00Z</dcterms:created>
  <dc:creator>ilukac</dc:creator>
  <cp:lastModifiedBy>Ivanka Lukač</cp:lastModifiedBy>
  <cp:lastPrinted>2015-10-23T11:30:00Z</cp:lastPrinted>
  <dcterms:modified xmlns:xsi="http://www.w3.org/2001/XMLSchema-instance" xsi:type="dcterms:W3CDTF">2015-10-23T12:04:00Z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