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e1f6" w14:paraId="827e1f6" w:rsidRDefault="00AB4602" w:rsidP="00CA503D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708660</wp:posOffset>
            </wp:positionV>
            <wp:extent cy="788594" cx="590707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594" cx="590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503D" w:rsidP="00CA503D" w:rsidR="00CA503D">
      <w:pPr>
        <w:spacing w:after="0"/>
        <w:jc w:val="both"/>
      </w:pPr>
      <w:r>
        <w:t xml:space="preserve">           Republika Hrvatska</w:t>
      </w:r>
    </w:p>
    <w:p w:rsidRDefault="00CA503D" w:rsidP="00CA503D" w:rsidR="00CA503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A503D" w:rsidP="00CA503D" w:rsidR="00CA503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     Poslovni broj: 5. St-717/2018-4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A503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FILIP društvo s ograničenom odgovornošću za proizvodnju, trgovinu i usluge, Zdenci, Radićeva 19, MBS: 010032324, OIB: 66779533609, 3. listopada 2018. 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                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>r i j e š i o   j e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</w:t>
      </w:r>
      <w:r w:rsidRPr="00CA503D">
        <w:rPr>
          <w:rFonts w:cs="Times New Roman" w:eastAsia="Times New Roman"/>
          <w:szCs w:val="20"/>
          <w:lang w:eastAsia="hr-HR"/>
        </w:rPr>
        <w:t>dužnikom FILIP društvo s ograničenom odgovornošću za proizvodnju, trgovinu i usluge, Zdenci, Radićeva 19, MBS: 010032324, OIB: 66779533609.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>Obrazloženje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21. kolovoza 2018. podnijela prijedlog za otvaranje stečajnog postupka nad dužnikom</w:t>
      </w:r>
      <w:r w:rsidRPr="00CA503D">
        <w:rPr>
          <w:rFonts w:cs="Times New Roman" w:eastAsia="Times New Roman"/>
          <w:szCs w:val="20"/>
          <w:lang w:eastAsia="hr-HR"/>
        </w:rPr>
        <w:t xml:space="preserve"> FILIP d.o.o. Zdenci. U prijedlogu navodi da na dan 15. kolovoza 2018. dužnik u Očevidniku redoslijeda osnova za plaćanje ima evidentirane neizvršene osnove za plaćanje u neprekinutom razdoblju od 120 dana, u ukupnom iznosu od 27.016,68 kn, u koji iznos je uračunata kamata i naknada Financijske agencije za provedbu ovrhe na novčanim sredstvima. Prema podacima koje je FINI dostavio Hrvatski zavod za mirovinsko osiguranje </w:t>
      </w:r>
      <w:r w:rsidRPr="00CA503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14. rujna 2018. na spis je zaprimljena potvrda Fine (list 7) iz koje proizlazi da na dan 12. rujna 2018. račun dužnika nije blokiran. 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>U Bjelovaru 3. listopada 2018.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 xml:space="preserve">            Sutkinja</w:t>
      </w:r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CA503D" w:rsidP="00CA503D" w:rsidR="00CA503D" w:rsidRPr="00CA50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A503D" w:rsidP="00CA503D" w:rsidR="00CA503D" w:rsidRPr="00CA50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A503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  <w:bookmarkStart w:name="_GoBack" w:id="0"/>
      <w:bookmarkEnd w:id="0"/>
    </w:p>
    <w:p w:rsidRDefault="00CA503D" w:rsidP="00CA503D" w:rsidR="00CA503D" w:rsidRPr="00CA5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503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A503D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03D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001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9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St-717/2018-4</izvorni_sadrzaj>
    <derivirana_varijabla naziv="DomainObject.Oznaka_1">St-717/2018-4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St-717/2018</izvorni_sadrzaj>
    <derivirana_varijabla naziv="DomainObject.Predmet.OznakaBroj_1">St-717/2018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društvo s ograničenom odgovornošću za proizvodnju, trgovinu i usluge</izvorni_sadrzaj>
    <derivirana_varijabla naziv="DomainObject.Predmet.ProtustrankaFormated_1">  FILIP društvo s ograničenom odgovornošću za proizvodnju, trgovinu i usluge</derivirana_varijabla>
  </DomainObject.Predmet.ProtustrankaFormated>
  <DomainObject.Predmet.ProtustrankaFormatedOIB>
    <izvorni_sadrzaj>  FILIP društvo s ograničenom odgovornošću za proizvodnju, trgovinu i usluge, OIB 66779533609</izvorni_sadrzaj>
    <derivirana_varijabla naziv="DomainObject.Predmet.ProtustrankaFormatedOIB_1">  FILIP društvo s ograničenom odgovornošću za proizvodnju, trgovinu i usluge, OIB 66779533609</derivirana_varijabla>
  </DomainObject.Predmet.ProtustrankaFormatedOIB>
  <DomainObject.Predmet.ProtustrankaFormatedWithAdress>
    <izvorni_sadrzaj> FILIP društvo s ograničenom odgovornošću za proizvodnju, trgovinu i usluge, Radićeva 19, 33513 Zdenci</izvorni_sadrzaj>
    <derivirana_varijabla naziv="DomainObject.Predmet.ProtustrankaFormatedWithAdress_1"> FILIP društvo s ograničenom odgovornošću za proizvodnju, trgovinu i usluge, Radićeva 19, 33513 Zdenci</derivirana_varijabla>
  </DomainObject.Predmet.ProtustrankaFormatedWithAdress>
  <DomainObject.Predmet.ProtustrankaFormatedWithAdressOIB>
    <izvorni_sadrzaj> FILIP društvo s ograničenom odgovornošću za proizvodnju, trgovinu i usluge, OIB 66779533609, Radićeva 19, 33513 Zdenci</izvorni_sadrzaj>
    <derivirana_varijabla naziv="DomainObject.Predmet.ProtustrankaFormatedWithAdressOIB_1"> FILIP društvo s ograničenom odgovornošću za proizvodnju, trgovinu i usluge, OIB 66779533609, Radićeva 19, 33513 Zdenci</derivirana_varijabla>
  </DomainObject.Predmet.ProtustrankaFormatedWithAdressOIB>
  <DomainObject.Predmet.ProtustrankaWithAdress>
    <izvorni_sadrzaj>FILIP društvo s ograničenom odgovornošću za proizvodnju, trgovinu i usluge Radićeva 19, 33513 Zdenci</izvorni_sadrzaj>
    <derivirana_varijabla naziv="DomainObject.Predmet.ProtustrankaWithAdress_1">FILIP društvo s ograničenom odgovornošću za proizvodnju, trgovinu i usluge Radićeva 19, 33513 Zdenci</derivirana_varijabla>
  </DomainObject.Predmet.ProtustrankaWithAdress>
  <DomainObject.Predmet.ProtustrankaWithAdressOIB>
    <izvorni_sadrzaj>FILIP društvo s ograničenom odgovornošću za proizvodnju, trgovinu i usluge, OIB 66779533609, Radićeva 19, 33513 Zdenci</izvorni_sadrzaj>
    <derivirana_varijabla naziv="DomainObject.Predmet.ProtustrankaWithAdressOIB_1">FILIP društvo s ograničenom odgovornošću za proizvodnju, trgovinu i usluge, OIB 66779533609, Radićeva 19, 33513 Zdenci</derivirana_varijabla>
  </DomainObject.Predmet.ProtustrankaWithAdressOIB>
  <DomainObject.Predmet.ProtustrankaNazivFormated>
    <izvorni_sadrzaj>FILIP društvo s ograničenom odgovornošću za proizvodnju, trgovinu i usluge</izvorni_sadrzaj>
    <derivirana_varijabla naziv="DomainObject.Predmet.ProtustrankaNazivFormated_1">FILIP društvo s ograničenom odgovornošću za proizvodnju, trgovinu i usluge</derivirana_varijabla>
  </DomainObject.Predmet.ProtustrankaNazivFormated>
  <DomainObject.Predmet.ProtustrankaNazivFormatedOIB>
    <izvorni_sadrzaj>FILIP društvo s ograničenom odgovornošću za proizvodnju, trgovinu i usluge, OIB 66779533609</izvorni_sadrzaj>
    <derivirana_varijabla naziv="DomainObject.Predmet.ProtustrankaNazivFormatedOIB_1">FILIP društvo s ograničenom odgovornošću za proizvodnju, trgovinu i usluge, OIB 66779533609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FILIP društvo s ograničenom odgovornošću za proizvodnju, trgovinu i usluge</item>
    </izvorni_sadrzaj>
    <derivirana_varijabla naziv="DomainObject.Predmet.ProtuStrankaListFormated_1">
      <item>FILIP društvo s ograničenom odgovornošću za proizvodnju, trgovinu i usluge</item>
    </derivirana_varijabla>
  </DomainObject.Predmet.ProtuStrankaListFormated>
  <DomainObject.Predmet.ProtuStrankaListFormatedOIB>
    <izvorni_sadrzaj>
      <item>FILIP društvo s ograničenom odgovornošću za proizvodnju, trgovinu i usluge, OIB 66779533609</item>
    </izvorni_sadrzaj>
    <derivirana_varijabla naziv="DomainObject.Predmet.ProtuStrankaListFormatedOIB_1">
      <item>FILIP društvo s ograničenom odgovornošću za proizvodnju, trgovinu i usluge, OIB 66779533609</item>
    </derivirana_varijabla>
  </DomainObject.Predmet.ProtuStrankaListFormatedOIB>
  <DomainObject.Predmet.ProtuStrankaListFormatedWithAdress>
    <izvorni_sadrzaj>
      <item>FILIP društvo s ograničenom odgovornošću za proizvodnju, trgovinu i usluge, Radićeva 19, 33513 Zdenci</item>
    </izvorni_sadrzaj>
    <derivirana_varijabla naziv="DomainObject.Predmet.ProtuStrankaListFormatedWithAdress_1">
      <item>FILIP društvo s ograničenom odgovornošću za proizvodnju, trgovinu i usluge, Radićeva 19, 33513 Zdenci</item>
    </derivirana_varijabla>
  </DomainObject.Predmet.ProtuStrankaListFormatedWithAdress>
  <DomainObject.Predmet.ProtuStrankaListFormatedWithAdressOIB>
    <izvorni_sadrzaj>
      <item>FILIP društvo s ograničenom odgovornošću za proizvodnju, trgovinu i usluge, OIB 66779533609, Radićeva 19, 33513 Zdenci</item>
    </izvorni_sadrzaj>
    <derivirana_varijabla naziv="DomainObject.Predmet.ProtuStrankaListFormatedWithAdressOIB_1">
      <item>FILIP društvo s ograničenom odgovornošću za proizvodnju, trgovinu i usluge, OIB 66779533609, Radićeva 19, 33513 Zdenci</item>
    </derivirana_varijabla>
  </DomainObject.Predmet.ProtuStrankaListFormatedWithAdressOIB>
  <DomainObject.Predmet.ProtuStrankaListNazivFormated>
    <izvorni_sadrzaj>
      <item>FILIP društvo s ograničenom odgovornošću za proizvodnju, trgovinu i usluge</item>
    </izvorni_sadrzaj>
    <derivirana_varijabla naziv="DomainObject.Predmet.ProtuStrankaListNazivFormated_1">
      <item>FILIP društvo s ograničenom odgovornošću za proizvodnju, trgovinu i usluge</item>
    </derivirana_varijabla>
  </DomainObject.Predmet.ProtuStrankaListNazivFormated>
  <DomainObject.Predmet.ProtuStrankaListNazivFormatedOIB>
    <izvorni_sadrzaj>
      <item>FILIP društvo s ograničenom odgovornošću za proizvodnju, trgovinu i usluge, OIB 66779533609</item>
    </izvorni_sadrzaj>
    <derivirana_varijabla naziv="DomainObject.Predmet.ProtuStrankaListNazivFormatedOIB_1">
      <item>FILIP društvo s ograničenom odgovornošću za proizvodnju, trgovinu i usluge, OIB 66779533609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St-717/2018-4</izvorni_sadrzaj>
    <derivirana_varijabla naziv="DomainObject.PoslovniBrojDokumenta_1">St-717/2018-4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FILIP društvo s ograničenom odgovornošću za proizvodnju, trgovinu i usluge</izvorni_sadrzaj>
    <derivirana_varijabla naziv="DomainObject.Predmet.ProtustrankaIDrugi_1">FILIP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FILIP društvo s ograničenom odgovornošću za proizvodnju, trgovinu i usluge, OIB 66779533609, Radićeva 19, 33513 Zdenci</izvorni_sadrzaj>
    <derivirana_varijabla naziv="DomainObject.Predmet.ProtustrankaIDrugiAdressOIB_1">FILIP društvo s ograničenom odgovornošću za proizvodnju, trgovinu i usluge, OIB 66779533609, Radićeva 19,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FILIP društvo s ograničenom odgovornošću za proizvodnju, trgovinu i usluge</item>
    </izvorni_sadrzaj>
    <derivirana_varijabla naziv="DomainObject.Predmet.SudioniciListNaziv_1">
      <item>FINANCIJSKA AGENCIJA, RC ZAGREB, Podružnica Bjelovar</item>
      <item>FILIP društvo s ograničenom odgovornošću za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FILIP društvo s ograničenom odgovornošću za proizvodnju, trgovinu i usluge, OIB 66779533609, Radićeva 19,33513 Zdenci</item>
    </izvorni_sadrzaj>
    <derivirana_varijabla naziv="DomainObject.Predmet.SudioniciListAdressOIB_1">
      <item>FINANCIJSKA AGENCIJA, RC ZAGREB, Podružnica Bjelovar, OIB 85821130368, F. Supila 4,43000 Bjelovar</item>
      <item>FILIP društvo s ograničenom odgovornošću za proizvodnju, trgovinu i usluge, OIB 66779533609, Radićeva 19,33513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EF635-7F3F-449E-9CDF-6E27F01CB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1840</properties:Characters>
  <properties:Lines>49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2018-10-04T09:41:00Z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St-717/2018-4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