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a5d4" w14:paraId="464a5d4" w:rsidRDefault="00281502" w:rsidR="00281502" w:rsidRPr="00D66F9A">
      <w:pPr>
        <w15:collapsed w:val="false"/>
      </w:pPr>
      <w:bookmarkStart w:name="_GoBack" w:id="0"/>
      <w:bookmarkEnd w:id="0"/>
    </w:p>
    <w:p w:rsidRDefault="00511649" w:rsidR="00511649" w:rsidRPr="00D66F9A"/>
    <w:p w:rsidRDefault="00511649" w:rsidR="00511649" w:rsidRPr="00D66F9A"/>
    <w:p w:rsidRDefault="00281502" w:rsidR="00281502" w:rsidRPr="00D66F9A">
      <w:pPr>
        <w:rPr>
          <w:bCs/>
        </w:rPr>
      </w:pPr>
      <w:r w:rsidRPr="00D66F9A">
        <w:rPr>
          <w:bCs/>
        </w:rPr>
        <w:t>REPUBLIKA HRVATSKA</w:t>
      </w:r>
      <w:r w:rsidRPr="00D66F9A">
        <w:rPr>
          <w:bCs/>
        </w:rPr>
        <w:tab/>
      </w:r>
      <w:r w:rsidRPr="00D66F9A">
        <w:rPr>
          <w:bCs/>
        </w:rPr>
        <w:tab/>
      </w:r>
      <w:r w:rsidRPr="00D66F9A">
        <w:rPr>
          <w:bCs/>
        </w:rPr>
        <w:tab/>
      </w:r>
      <w:r w:rsidR="00511649" w:rsidRPr="00D66F9A">
        <w:rPr>
          <w:bCs/>
        </w:rPr>
        <w:tab/>
      </w:r>
    </w:p>
    <w:p w:rsidRDefault="00281502" w:rsidR="00281502" w:rsidRPr="00D66F9A">
      <w:pPr>
        <w:rPr>
          <w:bCs/>
        </w:rPr>
      </w:pPr>
      <w:r w:rsidRPr="00D66F9A">
        <w:rPr>
          <w:bCs/>
        </w:rPr>
        <w:t>TRGOVAČKI SUD U ZADRU</w:t>
      </w:r>
    </w:p>
    <w:p w:rsidRDefault="005C4636" w:rsidR="00281502" w:rsidRPr="00D66F9A">
      <w:r w:rsidRPr="00D66F9A">
        <w:t>Dr. Franje Tuđmana 35</w:t>
      </w:r>
    </w:p>
    <w:p w:rsidRDefault="005C4636" w:rsidP="005C4636" w:rsidR="005C4636" w:rsidRPr="00D66F9A"/>
    <w:p w:rsidRDefault="005C4636" w:rsidP="005C4636" w:rsidR="005C4636" w:rsidRPr="00D66F9A">
      <w:pPr>
        <w:jc w:val="center"/>
        <w:rPr>
          <w:bCs/>
        </w:rPr>
      </w:pPr>
      <w:r w:rsidRPr="00D66F9A">
        <w:rPr>
          <w:bCs/>
        </w:rPr>
        <w:t>R E P U B L I K A  H R V A T S K A</w:t>
      </w:r>
    </w:p>
    <w:p w:rsidRDefault="005C4636" w:rsidP="005C4636" w:rsidR="005C4636" w:rsidRPr="00D66F9A">
      <w:pPr>
        <w:jc w:val="center"/>
        <w:rPr>
          <w:bCs/>
        </w:rPr>
      </w:pPr>
    </w:p>
    <w:p w:rsidRDefault="005C4636" w:rsidP="005C4636" w:rsidR="005C4636" w:rsidRPr="00D66F9A">
      <w:pPr>
        <w:jc w:val="center"/>
        <w:rPr>
          <w:bCs/>
        </w:rPr>
      </w:pPr>
      <w:r w:rsidRPr="00D66F9A">
        <w:rPr>
          <w:bCs/>
        </w:rPr>
        <w:t xml:space="preserve">Z A K LJ U Č A K </w:t>
      </w:r>
    </w:p>
    <w:p w:rsidRDefault="00082FAA" w:rsidP="00082FAA" w:rsidR="00082FAA" w:rsidRPr="00D66F9A"/>
    <w:p w:rsidRDefault="00D66F9A" w:rsidP="00627350" w:rsidR="00BD4248" w:rsidRPr="00627350">
      <w:pPr>
        <w:ind w:firstLine="708"/>
        <w:jc w:val="both"/>
        <w:rPr>
          <w:rFonts w:cstheme="majorBidi" w:hAnsiTheme="majorBidi" w:asciiTheme="majorBidi"/>
        </w:rPr>
      </w:pPr>
      <w:r w:rsidRPr="00D66F9A">
        <w:rPr>
          <w:rFonts w:cstheme="majorBidi" w:hAnsiTheme="majorBidi" w:asciiTheme="majorBidi"/>
        </w:rPr>
        <w:t xml:space="preserve">Trgovački sud u Zadru, po sutkinji Ani Markač, u stečajnom postupku nad stečajnim dužnikom Stečajna masa iza GP RADNIK d.d. u stečaju, Zadar, </w:t>
      </w:r>
      <w:r>
        <w:rPr>
          <w:rFonts w:cstheme="majorBidi" w:hAnsiTheme="majorBidi" w:asciiTheme="majorBidi"/>
        </w:rPr>
        <w:t xml:space="preserve">Miroslava Krleže 3/C, OIB:13464167424, </w:t>
      </w:r>
      <w:r w:rsidRPr="00D66F9A">
        <w:rPr>
          <w:rFonts w:cstheme="majorBidi" w:hAnsiTheme="majorBidi" w:asciiTheme="majorBidi"/>
        </w:rPr>
        <w:t xml:space="preserve">kojeg zastupa stečajni upravitelj Frane Zvonimir Negro iz Zadra, </w:t>
      </w:r>
      <w:r w:rsidR="00FE604C" w:rsidRPr="00D66F9A">
        <w:t>dana 1</w:t>
      </w:r>
      <w:r w:rsidRPr="00D66F9A">
        <w:t>9</w:t>
      </w:r>
      <w:r w:rsidR="00FE604C" w:rsidRPr="00D66F9A">
        <w:t xml:space="preserve">. travnja </w:t>
      </w:r>
      <w:r w:rsidR="001A6C65" w:rsidRPr="00D66F9A">
        <w:t xml:space="preserve">2018.,  </w:t>
      </w:r>
    </w:p>
    <w:p w:rsidRDefault="005C4636" w:rsidP="005C4636" w:rsidR="005C4636" w:rsidRPr="00D66F9A">
      <w:pPr>
        <w:jc w:val="center"/>
      </w:pPr>
      <w:r w:rsidRPr="00D66F9A">
        <w:t xml:space="preserve">z a k </w:t>
      </w:r>
      <w:proofErr w:type="spellStart"/>
      <w:r w:rsidRPr="00D66F9A">
        <w:t>lj</w:t>
      </w:r>
      <w:proofErr w:type="spellEnd"/>
      <w:r w:rsidRPr="00D66F9A">
        <w:t xml:space="preserve"> u č i o   j e </w:t>
      </w:r>
    </w:p>
    <w:p w:rsidRDefault="00801E4C" w:rsidP="00F43F58" w:rsidR="00801E4C" w:rsidRPr="00D66F9A">
      <w:pPr>
        <w:jc w:val="center"/>
      </w:pPr>
    </w:p>
    <w:p w:rsidRDefault="0005010C" w:rsidP="00D66F9A" w:rsidR="00FE604C" w:rsidRPr="00D66F9A">
      <w:pPr>
        <w:jc w:val="both"/>
      </w:pPr>
      <w:r>
        <w:t>I.</w:t>
      </w:r>
      <w:r>
        <w:tab/>
        <w:t>Nekretnin</w:t>
      </w:r>
      <w:r w:rsidR="00935ED6">
        <w:t>e</w:t>
      </w:r>
      <w:r w:rsidR="00212693" w:rsidRPr="00D66F9A">
        <w:t xml:space="preserve"> </w:t>
      </w:r>
      <w:r w:rsidR="00C000EF" w:rsidRPr="00D66F9A">
        <w:t xml:space="preserve">u vlasništvu </w:t>
      </w:r>
      <w:r w:rsidR="00801E4C" w:rsidRPr="00D66F9A">
        <w:t>stečajnog dužnika</w:t>
      </w:r>
      <w:r w:rsidR="001A6C65" w:rsidRPr="00D66F9A">
        <w:t xml:space="preserve"> </w:t>
      </w:r>
      <w:r w:rsidR="00D66F9A" w:rsidRPr="00D66F9A">
        <w:rPr>
          <w:rFonts w:cstheme="majorBidi" w:hAnsiTheme="majorBidi" w:asciiTheme="majorBidi"/>
        </w:rPr>
        <w:t xml:space="preserve">Stečajna masa iza GP RADNIK d.d. u stečaju, Zadar, Miroslava Krleže 3/C, OIB:13464167424, </w:t>
      </w:r>
      <w:r w:rsidR="00935ED6">
        <w:t>upisane</w:t>
      </w:r>
      <w:r w:rsidRPr="00B21476">
        <w:t xml:space="preserve"> u zk.ul.br. 508 k.o. Zaton, oznake čest. </w:t>
      </w:r>
      <w:proofErr w:type="spellStart"/>
      <w:r w:rsidRPr="00B21476">
        <w:t>zem</w:t>
      </w:r>
      <w:proofErr w:type="spellEnd"/>
      <w:r w:rsidRPr="00B21476">
        <w:t>. 188, bez oznake površine, u naravi stočni plac, koj</w:t>
      </w:r>
      <w:r w:rsidR="00935ED6">
        <w:t xml:space="preserve">e su </w:t>
      </w:r>
      <w:r w:rsidRPr="00B21476">
        <w:t>upisan</w:t>
      </w:r>
      <w:r w:rsidR="00935ED6">
        <w:t>e</w:t>
      </w:r>
      <w:r w:rsidRPr="00B21476">
        <w:t xml:space="preserve"> u posjedovni list broj 265 za k.o. Zaton, kod Ureda za katastar Obrovac, površine 3740 m2,</w:t>
      </w:r>
      <w:r>
        <w:t xml:space="preserve"> u naravi nedovršena robna kuća, </w:t>
      </w:r>
      <w:r w:rsidR="00FD5E27" w:rsidRPr="00D66F9A">
        <w:t>predaju</w:t>
      </w:r>
      <w:r w:rsidR="00F875E6" w:rsidRPr="00D66F9A">
        <w:t xml:space="preserve"> se u posjed kupcu</w:t>
      </w:r>
      <w:r w:rsidR="00BA0B91" w:rsidRPr="00D66F9A">
        <w:rPr>
          <w:rFonts w:eastAsia="Arial Unicode MS"/>
        </w:rPr>
        <w:t xml:space="preserve"> </w:t>
      </w:r>
      <w:r w:rsidRPr="00B21476">
        <w:rPr>
          <w:rFonts w:eastAsia="Arial Unicode MS"/>
        </w:rPr>
        <w:t xml:space="preserve">GRADU OBROVCU, </w:t>
      </w:r>
      <w:r>
        <w:rPr>
          <w:rFonts w:eastAsia="Arial Unicode MS"/>
        </w:rPr>
        <w:t xml:space="preserve">Obrovac, Trg dr. Franje Tuđmana 1, </w:t>
      </w:r>
      <w:r w:rsidRPr="00B21476">
        <w:rPr>
          <w:rFonts w:eastAsia="Arial Unicode MS"/>
        </w:rPr>
        <w:t>OIB:</w:t>
      </w:r>
      <w:r w:rsidRPr="00B21476">
        <w:rPr>
          <w:bCs/>
          <w:iCs/>
        </w:rPr>
        <w:t>65496793357</w:t>
      </w:r>
      <w:r>
        <w:rPr>
          <w:rFonts w:eastAsia="Arial Unicode MS"/>
        </w:rPr>
        <w:t>.</w:t>
      </w:r>
    </w:p>
    <w:p w:rsidRDefault="00214EAC" w:rsidP="00BA0B91" w:rsidR="00214EAC" w:rsidRPr="00D66F9A">
      <w:pPr>
        <w:jc w:val="both"/>
      </w:pPr>
    </w:p>
    <w:p w:rsidRDefault="001E5BC2" w:rsidP="00BA0B91" w:rsidR="001A6C65" w:rsidRPr="00D66F9A">
      <w:pPr>
        <w:jc w:val="both"/>
      </w:pPr>
      <w:r w:rsidRPr="00D66F9A">
        <w:t>II</w:t>
      </w:r>
      <w:r w:rsidR="00214EAC" w:rsidRPr="00D66F9A">
        <w:t>.</w:t>
      </w:r>
      <w:r w:rsidR="00214EAC" w:rsidRPr="00D66F9A">
        <w:tab/>
        <w:t xml:space="preserve"> Nalaže se Općinskom sudu u </w:t>
      </w:r>
      <w:r w:rsidR="0005010C">
        <w:t xml:space="preserve">Zadru, Zemljišno knjižnom odjelu Benkovac, </w:t>
      </w:r>
      <w:r w:rsidR="00214EAC" w:rsidRPr="00D66F9A">
        <w:t>da se u zemljišnu knjigu upiše u korist</w:t>
      </w:r>
      <w:r w:rsidR="0005010C" w:rsidRPr="0005010C">
        <w:rPr>
          <w:rFonts w:eastAsia="Arial Unicode MS"/>
        </w:rPr>
        <w:t xml:space="preserve"> </w:t>
      </w:r>
      <w:r w:rsidR="0005010C">
        <w:rPr>
          <w:rFonts w:eastAsia="Arial Unicode MS"/>
        </w:rPr>
        <w:t>GRADA</w:t>
      </w:r>
      <w:r w:rsidR="0005010C" w:rsidRPr="00B21476">
        <w:rPr>
          <w:rFonts w:eastAsia="Arial Unicode MS"/>
        </w:rPr>
        <w:t xml:space="preserve"> OBROVC</w:t>
      </w:r>
      <w:r w:rsidR="0005010C">
        <w:rPr>
          <w:rFonts w:eastAsia="Arial Unicode MS"/>
        </w:rPr>
        <w:t>A</w:t>
      </w:r>
      <w:r w:rsidR="0005010C" w:rsidRPr="00B21476">
        <w:rPr>
          <w:rFonts w:eastAsia="Arial Unicode MS"/>
        </w:rPr>
        <w:t xml:space="preserve">, </w:t>
      </w:r>
      <w:r w:rsidR="0005010C">
        <w:rPr>
          <w:rFonts w:eastAsia="Arial Unicode MS"/>
        </w:rPr>
        <w:t xml:space="preserve">Obrovac, Trg dr. Franje Tuđmana 1, </w:t>
      </w:r>
      <w:r w:rsidR="0005010C" w:rsidRPr="00B21476">
        <w:rPr>
          <w:rFonts w:eastAsia="Arial Unicode MS"/>
        </w:rPr>
        <w:t>OIB:</w:t>
      </w:r>
      <w:r w:rsidR="0005010C" w:rsidRPr="00B21476">
        <w:rPr>
          <w:bCs/>
          <w:iCs/>
        </w:rPr>
        <w:t>65496793357</w:t>
      </w:r>
      <w:r w:rsidR="0005010C">
        <w:rPr>
          <w:rFonts w:eastAsia="Arial Unicode MS"/>
        </w:rPr>
        <w:t xml:space="preserve">, </w:t>
      </w:r>
      <w:r w:rsidR="00214EAC" w:rsidRPr="00D66F9A">
        <w:t xml:space="preserve">pravo vlasništva na dosuđenim mu nekretninama </w:t>
      </w:r>
      <w:r w:rsidR="001A6C65" w:rsidRPr="00D66F9A">
        <w:t>iz točke I.</w:t>
      </w:r>
      <w:r w:rsidR="00214EAC" w:rsidRPr="00D66F9A">
        <w:t xml:space="preserve"> izreke ovog zaključka.</w:t>
      </w:r>
    </w:p>
    <w:p w:rsidRDefault="00801E4C" w:rsidP="00801E4C" w:rsidR="00801E4C" w:rsidRPr="00D66F9A">
      <w:pPr>
        <w:jc w:val="center"/>
      </w:pPr>
      <w:r w:rsidRPr="00D66F9A">
        <w:t>Obrazloženje</w:t>
      </w:r>
    </w:p>
    <w:p w:rsidRDefault="00214EAC" w:rsidP="00214EAC" w:rsidR="00214EAC" w:rsidRPr="00D66F9A">
      <w:pPr>
        <w:jc w:val="both"/>
      </w:pPr>
    </w:p>
    <w:p w:rsidRDefault="00214EAC" w:rsidP="00935ED6" w:rsidR="00214EAC" w:rsidRPr="00D66F9A">
      <w:pPr>
        <w:ind w:firstLine="708"/>
        <w:jc w:val="both"/>
      </w:pPr>
      <w:r w:rsidRPr="00D66F9A">
        <w:t xml:space="preserve">Rješenjem ovog suda od </w:t>
      </w:r>
      <w:r w:rsidR="0005010C">
        <w:t xml:space="preserve">25. siječnja 2018. </w:t>
      </w:r>
      <w:r w:rsidRPr="00D66F9A">
        <w:t>pod poslovnim brojem St-</w:t>
      </w:r>
      <w:r w:rsidR="0005010C">
        <w:t>294/2003-239</w:t>
      </w:r>
      <w:r w:rsidRPr="00D66F9A">
        <w:rPr>
          <w:rFonts w:eastAsia="Arial Unicode MS"/>
        </w:rPr>
        <w:t xml:space="preserve">, </w:t>
      </w:r>
      <w:r w:rsidR="001A6C65" w:rsidRPr="00D66F9A">
        <w:rPr>
          <w:rFonts w:eastAsia="Arial Unicode MS"/>
        </w:rPr>
        <w:t>kupcu</w:t>
      </w:r>
      <w:r w:rsidR="0005010C" w:rsidRPr="0005010C">
        <w:rPr>
          <w:rFonts w:eastAsia="Arial Unicode MS"/>
        </w:rPr>
        <w:t xml:space="preserve"> </w:t>
      </w:r>
      <w:r w:rsidR="0005010C" w:rsidRPr="00B21476">
        <w:rPr>
          <w:rFonts w:eastAsia="Arial Unicode MS"/>
        </w:rPr>
        <w:t xml:space="preserve">GRADU OBROVCU, </w:t>
      </w:r>
      <w:r w:rsidR="0005010C">
        <w:rPr>
          <w:rFonts w:eastAsia="Arial Unicode MS"/>
        </w:rPr>
        <w:t xml:space="preserve">Obrovac, Trg dr. Franje Tuđmana 1, </w:t>
      </w:r>
      <w:r w:rsidR="0005010C" w:rsidRPr="00B21476">
        <w:rPr>
          <w:rFonts w:eastAsia="Arial Unicode MS"/>
        </w:rPr>
        <w:t>OIB:</w:t>
      </w:r>
      <w:r w:rsidR="0005010C" w:rsidRPr="00B21476">
        <w:rPr>
          <w:bCs/>
          <w:iCs/>
        </w:rPr>
        <w:t>65496793357</w:t>
      </w:r>
      <w:r w:rsidR="0005010C">
        <w:rPr>
          <w:rFonts w:eastAsia="Arial Unicode MS"/>
        </w:rPr>
        <w:t xml:space="preserve">, </w:t>
      </w:r>
      <w:r w:rsidRPr="00D66F9A">
        <w:t>dosuđene su nekretnine iz točke I.</w:t>
      </w:r>
      <w:r w:rsidR="001A6C65" w:rsidRPr="00D66F9A">
        <w:t xml:space="preserve"> </w:t>
      </w:r>
      <w:r w:rsidR="001E5BC2" w:rsidRPr="00D66F9A">
        <w:t xml:space="preserve">izreke </w:t>
      </w:r>
      <w:r w:rsidRPr="00D66F9A">
        <w:t xml:space="preserve">ovog zaključka. </w:t>
      </w:r>
    </w:p>
    <w:p w:rsidRDefault="00214EAC" w:rsidP="00214EAC" w:rsidR="00214EAC" w:rsidRPr="00D66F9A">
      <w:pPr>
        <w:ind w:firstLine="708"/>
        <w:jc w:val="both"/>
      </w:pPr>
      <w:r w:rsidRPr="00D66F9A">
        <w:t xml:space="preserve">Kako je rješenje o dosudi </w:t>
      </w:r>
      <w:r w:rsidR="00935ED6">
        <w:t xml:space="preserve">poslovni broj </w:t>
      </w:r>
      <w:r w:rsidR="00935ED6" w:rsidRPr="00D66F9A">
        <w:t>St-</w:t>
      </w:r>
      <w:r w:rsidR="00935ED6">
        <w:t>294/2003-239</w:t>
      </w:r>
      <w:r w:rsidR="00935ED6" w:rsidRPr="00D66F9A">
        <w:rPr>
          <w:rFonts w:eastAsia="Arial Unicode MS"/>
        </w:rPr>
        <w:t xml:space="preserve">, </w:t>
      </w:r>
      <w:r w:rsidRPr="00D66F9A">
        <w:t>postalo pravomoćno</w:t>
      </w:r>
      <w:r w:rsidR="007538F9" w:rsidRPr="00D66F9A">
        <w:t xml:space="preserve"> </w:t>
      </w:r>
      <w:r w:rsidR="00935ED6">
        <w:t xml:space="preserve"> </w:t>
      </w:r>
      <w:r w:rsidR="00627350">
        <w:t xml:space="preserve">13. </w:t>
      </w:r>
      <w:r w:rsidR="00935ED6">
        <w:t xml:space="preserve">veljače </w:t>
      </w:r>
      <w:r w:rsidR="00FE604C" w:rsidRPr="00D66F9A">
        <w:t>2018.</w:t>
      </w:r>
      <w:r w:rsidRPr="00D66F9A">
        <w:t xml:space="preserve">, a iz </w:t>
      </w:r>
      <w:r w:rsidR="001A6C65" w:rsidRPr="00D66F9A">
        <w:t xml:space="preserve">obavijesti </w:t>
      </w:r>
      <w:r w:rsidR="00935ED6">
        <w:t xml:space="preserve">stečajnog upravitelj od </w:t>
      </w:r>
      <w:r w:rsidR="00935ED6" w:rsidRPr="00627350">
        <w:t>1</w:t>
      </w:r>
      <w:r w:rsidR="00627350" w:rsidRPr="00627350">
        <w:t>5</w:t>
      </w:r>
      <w:r w:rsidR="00935ED6" w:rsidRPr="00627350">
        <w:t xml:space="preserve">. </w:t>
      </w:r>
      <w:r w:rsidR="00627350" w:rsidRPr="00627350">
        <w:t>ožujka 2018. i 12. travnja</w:t>
      </w:r>
      <w:r w:rsidR="00935ED6" w:rsidRPr="00627350">
        <w:t xml:space="preserve"> 2018.</w:t>
      </w:r>
      <w:r w:rsidR="00627350">
        <w:t>, te</w:t>
      </w:r>
      <w:r w:rsidR="00935ED6">
        <w:t xml:space="preserve"> dostavljenih priloga uz obavijest, </w:t>
      </w:r>
      <w:r w:rsidRPr="00D66F9A">
        <w:t xml:space="preserve">proizlazi da je kupac uplatio </w:t>
      </w:r>
      <w:r w:rsidR="00935ED6">
        <w:t xml:space="preserve">kupovninu u cijelosti </w:t>
      </w:r>
      <w:r w:rsidRPr="00D66F9A">
        <w:t xml:space="preserve">to je, u skladu sa odredbama čl. 108. Ovršnog zakona (Narodne novine 112/12, 25/13, 93/14, 55/16 i 73/17) valjalo odlučiti kao u izreci ovog zaključka.  </w:t>
      </w:r>
    </w:p>
    <w:p w:rsidRDefault="00801E4C" w:rsidP="00577741" w:rsidR="00801E4C" w:rsidRPr="00D66F9A"/>
    <w:p w:rsidRDefault="00801E4C" w:rsidP="00801E4C" w:rsidR="00801E4C" w:rsidRPr="00D66F9A">
      <w:pPr>
        <w:jc w:val="center"/>
      </w:pPr>
      <w:r w:rsidRPr="00D66F9A">
        <w:t xml:space="preserve"> </w:t>
      </w:r>
      <w:r w:rsidR="00F60F92" w:rsidRPr="00D66F9A">
        <w:t xml:space="preserve">Zadru </w:t>
      </w:r>
      <w:r w:rsidR="001A6C65" w:rsidRPr="00D66F9A">
        <w:t>1</w:t>
      </w:r>
      <w:r w:rsidR="00935ED6">
        <w:t>9</w:t>
      </w:r>
      <w:r w:rsidR="00FE604C" w:rsidRPr="00D66F9A">
        <w:t xml:space="preserve">. travnja </w:t>
      </w:r>
      <w:r w:rsidR="001A6C65" w:rsidRPr="00D66F9A">
        <w:t>2018.</w:t>
      </w:r>
    </w:p>
    <w:p w:rsidRDefault="00946A49" w:rsidP="00A0594B" w:rsidR="007538F9" w:rsidRPr="00D66F9A">
      <w:r w:rsidRPr="00D66F9A">
        <w:tab/>
      </w:r>
      <w:r w:rsidRPr="00D66F9A">
        <w:tab/>
      </w:r>
      <w:r w:rsidRPr="00D66F9A">
        <w:tab/>
      </w:r>
    </w:p>
    <w:p w:rsidRDefault="00212693" w:rsidP="00E45D88" w:rsidR="00212693" w:rsidRPr="00D66F9A">
      <w:pPr>
        <w:jc w:val="right"/>
      </w:pPr>
      <w:r w:rsidRPr="00D66F9A">
        <w:tab/>
      </w:r>
      <w:r w:rsidRPr="00D66F9A">
        <w:tab/>
      </w:r>
      <w:r w:rsidRPr="00D66F9A">
        <w:tab/>
      </w:r>
      <w:r w:rsidRPr="00D66F9A">
        <w:tab/>
        <w:t xml:space="preserve"> </w:t>
      </w:r>
      <w:r w:rsidRPr="00D66F9A">
        <w:tab/>
        <w:t xml:space="preserve">        Sutkinja</w:t>
      </w:r>
    </w:p>
    <w:p w:rsidRDefault="00212693" w:rsidP="00E45D88" w:rsidR="00212693" w:rsidRPr="00D66F9A">
      <w:pPr>
        <w:jc w:val="right"/>
      </w:pPr>
      <w:r w:rsidRPr="00D66F9A">
        <w:tab/>
      </w:r>
      <w:r w:rsidRPr="00D66F9A">
        <w:tab/>
      </w:r>
      <w:r w:rsidRPr="00D66F9A">
        <w:tab/>
      </w:r>
      <w:r w:rsidRPr="00D66F9A">
        <w:tab/>
      </w:r>
      <w:r w:rsidRPr="00D66F9A">
        <w:tab/>
      </w:r>
      <w:r w:rsidRPr="00D66F9A">
        <w:tab/>
      </w:r>
      <w:r w:rsidRPr="00D66F9A">
        <w:tab/>
      </w:r>
      <w:r w:rsidRPr="00D66F9A">
        <w:tab/>
        <w:t xml:space="preserve">     </w:t>
      </w:r>
      <w:r w:rsidR="00D062DF" w:rsidRPr="00D66F9A">
        <w:t xml:space="preserve">  </w:t>
      </w:r>
      <w:r w:rsidR="00E45D88" w:rsidRPr="00D66F9A">
        <w:t>Ana Markač</w:t>
      </w:r>
    </w:p>
    <w:p w:rsidRDefault="00E45D88" w:rsidP="007538F9" w:rsidR="00E45D88" w:rsidRPr="00D66F9A"/>
    <w:p w:rsidRDefault="00627350" w:rsidP="007538F9" w:rsidR="00627350"/>
    <w:p w:rsidRDefault="00627350" w:rsidP="007538F9" w:rsidR="00627350"/>
    <w:p w:rsidRDefault="00801E4C" w:rsidP="007538F9" w:rsidR="00801E4C" w:rsidRPr="00D66F9A">
      <w:r w:rsidRPr="00D66F9A">
        <w:t>UPUTA O PRAVNOM LIJEKU</w:t>
      </w:r>
    </w:p>
    <w:p w:rsidRDefault="00801E4C" w:rsidP="00801E4C" w:rsidR="00801E4C" w:rsidRPr="00D66F9A">
      <w:pPr>
        <w:jc w:val="both"/>
      </w:pPr>
      <w:r w:rsidRPr="00D66F9A">
        <w:t>Protiv ovog</w:t>
      </w:r>
      <w:r w:rsidR="00577741" w:rsidRPr="00D66F9A">
        <w:t xml:space="preserve"> zaključka nije dopuštena žalba (čl. 19. st. 7. Stečajnog zakona).</w:t>
      </w:r>
    </w:p>
    <w:p w:rsidRDefault="00935ED6" w:rsidP="00801E4C" w:rsidR="00935ED6">
      <w:pPr>
        <w:jc w:val="both"/>
      </w:pPr>
    </w:p>
    <w:p w:rsidRDefault="00627350" w:rsidP="00801E4C" w:rsidR="00627350">
      <w:pPr>
        <w:jc w:val="both"/>
      </w:pPr>
    </w:p>
    <w:p w:rsidRDefault="00627350" w:rsidP="00801E4C" w:rsidR="00627350" w:rsidRPr="00D66F9A">
      <w:pPr>
        <w:jc w:val="both"/>
      </w:pPr>
    </w:p>
    <w:p w:rsidRDefault="00801E4C" w:rsidP="00801E4C" w:rsidR="00801E4C" w:rsidRPr="00D66F9A">
      <w:pPr>
        <w:jc w:val="both"/>
      </w:pPr>
      <w:r w:rsidRPr="00D66F9A">
        <w:lastRenderedPageBreak/>
        <w:t>DNA:</w:t>
      </w:r>
    </w:p>
    <w:p w:rsidRDefault="00FE604C" w:rsidP="00801E4C" w:rsidR="00577741" w:rsidRPr="00D66F9A">
      <w:pPr>
        <w:jc w:val="both"/>
      </w:pPr>
      <w:r w:rsidRPr="00D66F9A">
        <w:t>- stečajno</w:t>
      </w:r>
      <w:r w:rsidR="00935ED6">
        <w:t xml:space="preserve">m upravitelju </w:t>
      </w:r>
      <w:proofErr w:type="spellStart"/>
      <w:r w:rsidR="00935ED6">
        <w:t>Frani</w:t>
      </w:r>
      <w:proofErr w:type="spellEnd"/>
      <w:r w:rsidR="00935ED6">
        <w:t xml:space="preserve"> Zvonimiru Negru iz Zadra, </w:t>
      </w:r>
    </w:p>
    <w:p w:rsidRDefault="00577741" w:rsidP="00801E4C" w:rsidR="00935ED6">
      <w:pPr>
        <w:jc w:val="both"/>
      </w:pPr>
      <w:r w:rsidRPr="00D66F9A">
        <w:t>- kupcu</w:t>
      </w:r>
      <w:r w:rsidR="001A6C65" w:rsidRPr="00D66F9A">
        <w:t xml:space="preserve"> </w:t>
      </w:r>
      <w:r w:rsidR="00935ED6" w:rsidRPr="00B21476">
        <w:rPr>
          <w:rFonts w:eastAsia="Arial Unicode MS"/>
        </w:rPr>
        <w:t xml:space="preserve">GRADU OBROVCU, </w:t>
      </w:r>
      <w:r w:rsidR="00935ED6">
        <w:rPr>
          <w:rFonts w:eastAsia="Arial Unicode MS"/>
        </w:rPr>
        <w:t>Obrovac, Trg dr. Franje Tuđmana 1,</w:t>
      </w:r>
    </w:p>
    <w:p w:rsidRDefault="00C000EF" w:rsidP="00801E4C" w:rsidR="00C000EF" w:rsidRPr="00D66F9A">
      <w:pPr>
        <w:jc w:val="both"/>
      </w:pPr>
      <w:r w:rsidRPr="00D66F9A">
        <w:t xml:space="preserve">- Općinskom sudu u </w:t>
      </w:r>
      <w:r w:rsidR="00935ED6">
        <w:t xml:space="preserve">Zadru, </w:t>
      </w:r>
      <w:r w:rsidR="00FE604C" w:rsidRPr="00D66F9A">
        <w:t xml:space="preserve">Zemljišnoknjižnom odjelu </w:t>
      </w:r>
      <w:r w:rsidR="00935ED6">
        <w:t>Benkovac</w:t>
      </w:r>
      <w:r w:rsidR="00D062DF" w:rsidRPr="00D66F9A">
        <w:t>,</w:t>
      </w:r>
      <w:r w:rsidR="00FE604C" w:rsidRPr="00D66F9A">
        <w:t xml:space="preserve"> </w:t>
      </w:r>
      <w:r w:rsidR="001A6C65" w:rsidRPr="00D66F9A">
        <w:t xml:space="preserve">uz primjerak </w:t>
      </w:r>
      <w:r w:rsidR="00A0594B" w:rsidRPr="00D66F9A">
        <w:t>pravomoćnog rješenja o dosudi poslovni broj St-</w:t>
      </w:r>
      <w:r w:rsidR="00935ED6">
        <w:t>294/2003-293 od 25. siječnja 2018.,</w:t>
      </w:r>
    </w:p>
    <w:p w:rsidRDefault="00577741" w:rsidP="00801E4C" w:rsidR="00935ED6">
      <w:pPr>
        <w:jc w:val="both"/>
      </w:pPr>
      <w:r w:rsidRPr="00D66F9A">
        <w:t>- e-</w:t>
      </w:r>
      <w:r w:rsidR="007868A9" w:rsidRPr="00D66F9A">
        <w:t>O</w:t>
      </w:r>
      <w:r w:rsidRPr="00D66F9A">
        <w:t>glasna ploča sud</w:t>
      </w:r>
      <w:r w:rsidR="007868A9" w:rsidRPr="00D66F9A">
        <w:t>ova,</w:t>
      </w:r>
      <w:r w:rsidR="00525920" w:rsidRPr="00D66F9A">
        <w:t xml:space="preserve"> </w:t>
      </w:r>
    </w:p>
    <w:p w:rsidRDefault="00801E4C" w:rsidP="00AF6068" w:rsidR="004C23AC" w:rsidRPr="00D66F9A">
      <w:pPr>
        <w:jc w:val="both"/>
      </w:pPr>
      <w:r w:rsidRPr="00D66F9A">
        <w:t>- u spis.</w:t>
      </w:r>
    </w:p>
    <w:sectPr w:rsidSect="00627350" w:rsidR="004C23AC" w:rsidRPr="00D66F9A">
      <w:headerReference w:type="default" r:id="rId10"/>
      <w:footerReference w:type="default" r:id="rId11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78D" w:rsidP="00F43F58" w:rsidR="0061078D">
      <w:r>
        <w:separator/>
      </w:r>
    </w:p>
  </w:endnote>
  <w:endnote w:id="0" w:type="continuationSeparator">
    <w:p w:rsidRDefault="0061078D" w:rsidP="00F43F58" w:rsidR="0061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67D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78D" w:rsidP="00F43F58" w:rsidR="0061078D">
      <w:r>
        <w:separator/>
      </w:r>
    </w:p>
  </w:footnote>
  <w:footnote w:id="0" w:type="continuationSeparator">
    <w:p w:rsidRDefault="0061078D" w:rsidP="00F43F58" w:rsidR="00610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Posl.br. 2 St-</w:t>
    </w:r>
    <w:r w:rsidR="00D66F9A">
      <w:rPr>
        <w:sz w:val="22"/>
        <w:szCs w:val="22"/>
      </w:rPr>
      <w:t>294/2003-256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F10FE5"/>
    <w:multiLevelType w:val="hybridMultilevel"/>
    <w:tmpl w:val="59E052E0"/>
    <w:lvl w:tplc="10226D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2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5010C"/>
    <w:rsid w:val="00082FAA"/>
    <w:rsid w:val="00097999"/>
    <w:rsid w:val="000E2B91"/>
    <w:rsid w:val="00105933"/>
    <w:rsid w:val="00131C1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67CF4"/>
    <w:rsid w:val="004A4A2C"/>
    <w:rsid w:val="004C23AC"/>
    <w:rsid w:val="00502AA8"/>
    <w:rsid w:val="00511649"/>
    <w:rsid w:val="00525920"/>
    <w:rsid w:val="00577741"/>
    <w:rsid w:val="005C4636"/>
    <w:rsid w:val="00607AFB"/>
    <w:rsid w:val="0061078D"/>
    <w:rsid w:val="00627350"/>
    <w:rsid w:val="006B1EE7"/>
    <w:rsid w:val="007538F9"/>
    <w:rsid w:val="007622A7"/>
    <w:rsid w:val="007868A9"/>
    <w:rsid w:val="007971FC"/>
    <w:rsid w:val="007B4DB1"/>
    <w:rsid w:val="007C524E"/>
    <w:rsid w:val="00801998"/>
    <w:rsid w:val="00801E4C"/>
    <w:rsid w:val="008977C4"/>
    <w:rsid w:val="008C0B0A"/>
    <w:rsid w:val="008E0DE8"/>
    <w:rsid w:val="008F6302"/>
    <w:rsid w:val="00935ED6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CF167D"/>
    <w:rsid w:val="00D062DF"/>
    <w:rsid w:val="00D319BE"/>
    <w:rsid w:val="00D42FEC"/>
    <w:rsid w:val="00D66F9A"/>
    <w:rsid w:val="00D738C3"/>
    <w:rsid w:val="00E02717"/>
    <w:rsid w:val="00E45D88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16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1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16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1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87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FF28A-BF7F-453F-805F-A9F5885FB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1868</properties:Characters>
  <properties:Lines>58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2018-04-19T12:27:00Z</dcterms:created>
  <dc:creator>Administrator</dc:creator>
  <cp:lastModifiedBy>Vedrana Raspović</cp:lastModifiedBy>
  <cp:lastPrinted>2018-04-19T12:56:00Z</cp:lastPrinted>
  <dcterms:modified xmlns:xsi="http://www.w3.org/2001/XMLSchema-instance" xsi:type="dcterms:W3CDTF">2018-04-20T05:54:00Z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(St-294-2003 -zaključak o predaji u posjed. 19.04.2018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