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b635" w14:paraId="dfcb635" w:rsidRDefault="004E31A9" w:rsidP="004E31A9" w:rsidR="004E31A9" w:rsidRPr="00606628">
      <w:pPr>
        <w15:collapsed w:val="false"/>
        <w:rPr>
          <w:b/>
        </w:rPr>
      </w:pPr>
      <w:bookmarkStart w:name="_GoBack" w:id="0"/>
      <w:bookmarkEnd w:id="0"/>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2C5B4C" w:rsidP="004E31A9" w:rsidR="002C5B4C" w:rsidRPr="00606628">
      <w:pPr>
        <w:rPr>
          <w:b/>
        </w:rPr>
      </w:pPr>
    </w:p>
    <w:p w:rsidRDefault="001B4843" w:rsidP="00F5668D" w:rsidR="002C5B4C" w:rsidRPr="00606628">
      <w:pPr>
        <w:ind w:firstLine="708"/>
        <w:rPr>
          <w:b/>
        </w:rPr>
      </w:pPr>
      <w:r>
        <w:rPr>
          <w:b/>
          <w:noProof/>
        </w:rPr>
        <w:drawing>
          <wp:inline distR="0" distL="0" distB="0" distT="0">
            <wp:extent cy="743585" cx="70993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709930"/>
                    </a:xfrm>
                    <a:prstGeom prst="rect">
                      <a:avLst/>
                    </a:prstGeom>
                    <a:noFill/>
                  </pic:spPr>
                </pic:pic>
              </a:graphicData>
            </a:graphic>
          </wp:inline>
        </w:drawing>
      </w:r>
    </w:p>
    <w:p w:rsidRDefault="002C5B4C" w:rsidP="004E31A9" w:rsidR="002C5B4C" w:rsidRPr="00606628">
      <w:pPr>
        <w:rPr>
          <w:b/>
        </w:rPr>
      </w:pPr>
    </w:p>
    <w:p w:rsidRDefault="004E31A9" w:rsidP="004E31A9" w:rsidR="004E31A9" w:rsidRPr="00606628">
      <w:pPr>
        <w:rPr>
          <w:b/>
        </w:rPr>
      </w:pPr>
      <w:r w:rsidRPr="00606628">
        <w:rPr>
          <w:b/>
        </w:rPr>
        <w:t xml:space="preserve"> </w:t>
      </w:r>
    </w:p>
    <w:p w:rsidRDefault="004E31A9" w:rsidP="004E31A9" w:rsidR="004E31A9" w:rsidRPr="00606628">
      <w:pPr>
        <w:rPr>
          <w:b/>
        </w:rPr>
      </w:pPr>
      <w:r w:rsidRPr="00606628">
        <w:rPr>
          <w:b/>
        </w:rPr>
        <w:t>REPUBLIKA HRVATSKA</w:t>
      </w:r>
    </w:p>
    <w:p w:rsidRDefault="004E31A9" w:rsidP="004E31A9" w:rsidR="004E31A9" w:rsidRPr="00606628">
      <w:pPr>
        <w:rPr>
          <w:b/>
        </w:rPr>
      </w:pPr>
      <w:r w:rsidRPr="00606628">
        <w:rPr>
          <w:b/>
        </w:rPr>
        <w:t>TRGOVAČKI SUD U SPLITU</w:t>
      </w:r>
    </w:p>
    <w:p w:rsidRDefault="004E31A9" w:rsidP="004E31A9" w:rsidR="004E31A9" w:rsidRPr="00606628">
      <w:pPr>
        <w:rPr>
          <w:b/>
        </w:rPr>
      </w:pPr>
      <w:r w:rsidRPr="00606628">
        <w:rPr>
          <w:b/>
        </w:rPr>
        <w:t>STALNA SLUŽBA U DUBROVNIKU</w:t>
      </w:r>
    </w:p>
    <w:p w:rsidRDefault="004E31A9" w:rsidP="004E31A9" w:rsidR="004E31A9" w:rsidRPr="00606628">
      <w:pPr>
        <w:rPr>
          <w:b/>
        </w:rPr>
      </w:pPr>
      <w:r w:rsidRPr="00606628">
        <w:rPr>
          <w:b/>
        </w:rPr>
        <w:t>Dubrovnik, Dr. A. Starčevića 23</w:t>
      </w:r>
    </w:p>
    <w:p w:rsidRDefault="004E31A9" w:rsidP="004E31A9" w:rsidR="004E31A9" w:rsidRPr="00606628">
      <w:pPr>
        <w:rPr>
          <w:b/>
        </w:rPr>
      </w:pPr>
      <w:r w:rsidRPr="00606628">
        <w:rPr>
          <w:b/>
        </w:rPr>
        <w:t xml:space="preserve"> </w:t>
      </w:r>
    </w:p>
    <w:p w:rsidRDefault="00CF4325" w:rsidP="004E31A9" w:rsidR="00CF4325" w:rsidRPr="00606628">
      <w:pPr>
        <w:rPr>
          <w:b/>
        </w:rPr>
      </w:pPr>
    </w:p>
    <w:p w:rsidRDefault="004E31A9" w:rsidP="00CF4325" w:rsidR="004E31A9" w:rsidRPr="00606628">
      <w:pPr>
        <w:jc w:val="center"/>
        <w:rPr>
          <w:b/>
        </w:rPr>
      </w:pPr>
      <w:r w:rsidRPr="00606628">
        <w:rPr>
          <w:b/>
        </w:rPr>
        <w:t>R J E Š E N J E</w:t>
      </w:r>
    </w:p>
    <w:p w:rsidRDefault="004E31A9" w:rsidP="004E31A9" w:rsidR="004E31A9"/>
    <w:p w:rsidRDefault="002215D3" w:rsidP="004E31A9" w:rsidR="002215D3" w:rsidRPr="00606628"/>
    <w:p w:rsidRDefault="004E31A9" w:rsidP="002C5B4C" w:rsidR="004E31A9" w:rsidRPr="00606628">
      <w:pPr>
        <w:jc w:val="both"/>
      </w:pPr>
      <w:r w:rsidRPr="00606628">
        <w:t xml:space="preserve">           Trgovački sud u Splitu, Stalna služba u Dubrovniku, po sucu tog suda Katarini Franković, u</w:t>
      </w:r>
      <w:r w:rsidR="007B5EE9" w:rsidRPr="00606628">
        <w:t xml:space="preserve"> stečajnom postupku nad stečajnim dužnikom </w:t>
      </w:r>
      <w:r w:rsidR="006E7D15" w:rsidRPr="006E7D15">
        <w:t>LUXURIA d.o.o. za trgovinu, turizam, ugostiteljstvo, građenje i usluge, Zaton, Štikovica 17, MBS: 090022454, OIB: 01779766202</w:t>
      </w:r>
      <w:r w:rsidR="007B5EE9" w:rsidRPr="00606628">
        <w:t xml:space="preserve">, </w:t>
      </w:r>
      <w:r w:rsidRPr="00606628">
        <w:t xml:space="preserve">dana </w:t>
      </w:r>
      <w:r w:rsidR="007608AD">
        <w:t>22</w:t>
      </w:r>
      <w:r w:rsidRPr="00606628">
        <w:t xml:space="preserve">. </w:t>
      </w:r>
      <w:r w:rsidR="00115617" w:rsidRPr="00606628">
        <w:t>veljače</w:t>
      </w:r>
      <w:r w:rsidRPr="00606628">
        <w:t xml:space="preserve"> 201</w:t>
      </w:r>
      <w:r w:rsidR="00115617" w:rsidRPr="00606628">
        <w:t>6</w:t>
      </w:r>
      <w:r w:rsidRPr="00606628">
        <w:t>. godine</w:t>
      </w:r>
    </w:p>
    <w:p w:rsidRDefault="004E31A9" w:rsidP="004E31A9" w:rsidR="004E31A9" w:rsidRPr="00606628"/>
    <w:p w:rsidRDefault="002C5B4C" w:rsidP="004E31A9" w:rsidR="002C5B4C" w:rsidRPr="00606628"/>
    <w:p w:rsidRDefault="004E31A9" w:rsidP="00115617" w:rsidR="004E31A9" w:rsidRPr="00606628">
      <w:pPr>
        <w:jc w:val="center"/>
        <w:rPr>
          <w:b/>
        </w:rPr>
      </w:pPr>
      <w:r w:rsidRPr="00606628">
        <w:rPr>
          <w:b/>
        </w:rPr>
        <w:t>r i j e š i o    j e</w:t>
      </w:r>
      <w:r w:rsidRPr="00606628">
        <w:t xml:space="preserve"> </w:t>
      </w:r>
    </w:p>
    <w:p w:rsidRDefault="004E31A9" w:rsidP="004E31A9" w:rsidR="004E31A9" w:rsidRPr="00606628">
      <w:pPr>
        <w:pStyle w:val="Tijeloteksta"/>
        <w:rPr>
          <w:szCs w:val="24"/>
        </w:rPr>
      </w:pPr>
    </w:p>
    <w:p w:rsidRDefault="004563A9" w:rsidP="0056071C" w:rsidR="004F496B">
      <w:pPr>
        <w:pStyle w:val="Tijeloteksta"/>
        <w:numPr>
          <w:ilvl w:val="0"/>
          <w:numId w:val="2"/>
        </w:numPr>
        <w:rPr>
          <w:szCs w:val="24"/>
        </w:rPr>
      </w:pPr>
      <w:r w:rsidRPr="004563A9">
        <w:rPr>
          <w:szCs w:val="24"/>
        </w:rPr>
        <w:t xml:space="preserve">Utvrđuje se nagrada privremenom stečajnom upravitelju </w:t>
      </w:r>
      <w:r w:rsidR="0056071C" w:rsidRPr="0056071C">
        <w:rPr>
          <w:szCs w:val="24"/>
        </w:rPr>
        <w:t>Ivan Šteko iz Imotskog, Kralja Tomislava 8, OIB: 17080810514</w:t>
      </w:r>
      <w:r w:rsidRPr="004563A9">
        <w:rPr>
          <w:szCs w:val="24"/>
        </w:rPr>
        <w:t xml:space="preserve"> za obavljene poslove privremenog stečajnog upravitelja u preth</w:t>
      </w:r>
      <w:r>
        <w:rPr>
          <w:szCs w:val="24"/>
        </w:rPr>
        <w:t>odnom postupku koji se vodio nad</w:t>
      </w:r>
      <w:r w:rsidRPr="004563A9">
        <w:rPr>
          <w:szCs w:val="24"/>
        </w:rPr>
        <w:t xml:space="preserve"> stečajnim dužnikom u </w:t>
      </w:r>
      <w:r w:rsidR="009600F7">
        <w:rPr>
          <w:szCs w:val="24"/>
        </w:rPr>
        <w:t>bruto</w:t>
      </w:r>
      <w:r w:rsidRPr="004563A9">
        <w:rPr>
          <w:szCs w:val="24"/>
        </w:rPr>
        <w:t xml:space="preserve"> iznosu od </w:t>
      </w:r>
      <w:r w:rsidR="009600F7">
        <w:rPr>
          <w:szCs w:val="24"/>
        </w:rPr>
        <w:t>3</w:t>
      </w:r>
      <w:r w:rsidRPr="004563A9">
        <w:rPr>
          <w:szCs w:val="24"/>
        </w:rPr>
        <w:t>.000,00 kuna.</w:t>
      </w:r>
    </w:p>
    <w:p w:rsidRDefault="0056071C" w:rsidP="0056071C" w:rsidR="0056071C">
      <w:pPr>
        <w:pStyle w:val="Tijeloteksta"/>
        <w:ind w:left="1080"/>
        <w:rPr>
          <w:szCs w:val="24"/>
        </w:rPr>
      </w:pPr>
    </w:p>
    <w:p w:rsidRDefault="0056071C" w:rsidP="0056071C" w:rsidR="0056071C" w:rsidRPr="0056071C">
      <w:pPr>
        <w:pStyle w:val="Tijeloteksta"/>
        <w:numPr>
          <w:ilvl w:val="0"/>
          <w:numId w:val="2"/>
        </w:numPr>
        <w:rPr>
          <w:szCs w:val="24"/>
        </w:rPr>
      </w:pPr>
      <w:r w:rsidRPr="0056071C">
        <w:rPr>
          <w:szCs w:val="24"/>
        </w:rPr>
        <w:t>Odobravaju se troškovi stečajnog postupka i to:</w:t>
      </w:r>
    </w:p>
    <w:p w:rsidRDefault="0056071C" w:rsidP="0056071C" w:rsidR="004E31A9" w:rsidRPr="0056071C">
      <w:pPr>
        <w:pStyle w:val="Tijeloteksta"/>
        <w:numPr>
          <w:ilvl w:val="0"/>
          <w:numId w:val="1"/>
        </w:numPr>
        <w:rPr>
          <w:szCs w:val="24"/>
        </w:rPr>
      </w:pPr>
      <w:r w:rsidRPr="0056071C">
        <w:rPr>
          <w:szCs w:val="24"/>
        </w:rPr>
        <w:t xml:space="preserve">troškovi puta privremenog stečajnog upravitelja u ukupnom </w:t>
      </w:r>
      <w:r>
        <w:rPr>
          <w:szCs w:val="24"/>
        </w:rPr>
        <w:t xml:space="preserve">neto iznosu od 387,60 </w:t>
      </w:r>
      <w:r w:rsidR="00C5581B">
        <w:rPr>
          <w:szCs w:val="24"/>
        </w:rPr>
        <w:t xml:space="preserve">kuna </w:t>
      </w:r>
      <w:r w:rsidR="001B6E3C" w:rsidRPr="0056071C">
        <w:rPr>
          <w:szCs w:val="24"/>
        </w:rPr>
        <w:t>sa pripadajućim porezima, prirezima i javnim davanjima</w:t>
      </w:r>
      <w:r w:rsidR="009E2665" w:rsidRPr="0056071C">
        <w:rPr>
          <w:szCs w:val="24"/>
        </w:rPr>
        <w:t>.</w:t>
      </w:r>
    </w:p>
    <w:p w:rsidRDefault="004F496B" w:rsidP="004F496B" w:rsidR="004F496B">
      <w:pPr>
        <w:pStyle w:val="Tijeloteksta"/>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080ECC" w:rsidP="004F496B" w:rsidR="004E31A9" w:rsidRPr="004F496B">
      <w:pPr>
        <w:ind w:firstLine="708"/>
        <w:jc w:val="both"/>
      </w:pPr>
      <w:r w:rsidRPr="004F496B">
        <w:t xml:space="preserve">Na temelju prijedloga za otvaranje stečajnog postupka ovaj sud je rješenjem gornji poslovni broj od 03. prosinca 2015. g.  pokrenuo postupak radi utvrđenja uvjeta za otvaranje stečajnog postupka (prethodni postupak) nad dužnikom i imenovao privremenog stečajnog upravitelja  </w:t>
      </w:r>
      <w:r w:rsidR="0056071C" w:rsidRPr="0056071C">
        <w:t>Ivan</w:t>
      </w:r>
      <w:r w:rsidR="0056071C">
        <w:t>a</w:t>
      </w:r>
      <w:r w:rsidR="0056071C" w:rsidRPr="0056071C">
        <w:t xml:space="preserve"> Šteko iz Imotskog, Kralja Tomislava 8, OIB: 17080810514</w:t>
      </w:r>
      <w:r w:rsidRPr="004F496B">
        <w:t xml:space="preserve">. </w:t>
      </w:r>
      <w:r w:rsidR="007608AD">
        <w:t xml:space="preserve">Rješenjem </w:t>
      </w:r>
      <w:r w:rsidR="007608AD" w:rsidRPr="007608AD">
        <w:t xml:space="preserve">gornji poslovni broj od </w:t>
      </w:r>
      <w:r w:rsidR="007608AD">
        <w:t>19</w:t>
      </w:r>
      <w:r w:rsidR="007608AD" w:rsidRPr="007608AD">
        <w:t xml:space="preserve">. </w:t>
      </w:r>
      <w:r w:rsidR="007608AD">
        <w:t>siječnja 2016</w:t>
      </w:r>
      <w:r w:rsidR="007608AD" w:rsidRPr="007608AD">
        <w:t xml:space="preserve">. g. </w:t>
      </w:r>
      <w:r w:rsidR="007608AD">
        <w:t>obustavljen je postupak nad dužnikom i određeno je da je troškove postupka dužan naknaditi dužnik</w:t>
      </w:r>
      <w:r w:rsidR="006E7D15">
        <w:t>.</w:t>
      </w:r>
      <w:r w:rsidR="007608AD" w:rsidRPr="007608AD">
        <w:t xml:space="preserve"> </w:t>
      </w:r>
    </w:p>
    <w:p w:rsidRDefault="004F496B" w:rsidP="00080ECC" w:rsidR="004F496B" w:rsidRPr="00606628">
      <w:pPr>
        <w:ind w:firstLine="708"/>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944E2A" w:rsidRPr="00606628">
        <w:t>Stečajnog zakona</w:t>
      </w:r>
      <w:r w:rsidR="00115617" w:rsidRPr="00606628">
        <w:t xml:space="preserve"> (Narodne novine broj 71/15, dalje u tekstu SZ)</w:t>
      </w:r>
      <w:r w:rsidR="00944E2A" w:rsidRPr="00606628">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lastRenderedPageBreak/>
        <w:tab/>
      </w:r>
    </w:p>
    <w:p w:rsidRDefault="00606628" w:rsidP="00D51884" w:rsidR="00606628">
      <w:pPr>
        <w:pStyle w:val="Tijeloteksta"/>
        <w:ind w:firstLine="708"/>
        <w:rPr>
          <w:szCs w:val="24"/>
        </w:rPr>
      </w:pPr>
      <w:r w:rsidRPr="00606628">
        <w:rPr>
          <w:szCs w:val="24"/>
        </w:rPr>
        <w:t>Prema članku 94. SZ-a 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D51884" w:rsidRPr="00D51884">
        <w:rPr>
          <w:szCs w:val="24"/>
        </w:rPr>
        <w:t xml:space="preserve">Naknadu troškova rješenjem određuje sud na temelju pisanoga, obrazloženoga i dokumentiranoga </w:t>
      </w:r>
      <w:r w:rsidR="00D51884">
        <w:rPr>
          <w:szCs w:val="24"/>
        </w:rPr>
        <w:t>izvješća stečajnoga upravitelja</w:t>
      </w:r>
      <w:r w:rsidRPr="00606628">
        <w:rPr>
          <w:szCs w:val="24"/>
        </w:rPr>
        <w:t>, te rješenje objavljuje  na mrežnoj stranici e-Oglasna ploča sudova.</w:t>
      </w:r>
    </w:p>
    <w:p w:rsidRDefault="00080ECC" w:rsidP="00D51884" w:rsidR="00080ECC">
      <w:pPr>
        <w:pStyle w:val="Tijeloteksta"/>
        <w:ind w:firstLine="708"/>
        <w:rPr>
          <w:szCs w:val="24"/>
        </w:rPr>
      </w:pPr>
    </w:p>
    <w:p w:rsidRDefault="00080ECC" w:rsidP="00080ECC" w:rsidR="00080ECC">
      <w:pPr>
        <w:pStyle w:val="Tijeloteksta"/>
        <w:ind w:firstLine="708"/>
        <w:rPr>
          <w:szCs w:val="24"/>
        </w:rPr>
      </w:pPr>
      <w:r w:rsidRPr="00080ECC">
        <w:rPr>
          <w:szCs w:val="24"/>
        </w:rPr>
        <w:t>Članak 4.</w:t>
      </w:r>
      <w:r>
        <w:rPr>
          <w:szCs w:val="24"/>
        </w:rPr>
        <w:t xml:space="preserve"> Uredbe </w:t>
      </w:r>
      <w:r w:rsidRPr="00080ECC">
        <w:rPr>
          <w:szCs w:val="24"/>
        </w:rPr>
        <w:t>o kriterijima i načinu obračuna i plaćanja nagrade stečajnim upraviteljima</w:t>
      </w:r>
      <w:r>
        <w:rPr>
          <w:szCs w:val="24"/>
        </w:rPr>
        <w:t xml:space="preserve"> </w:t>
      </w:r>
      <w:r w:rsidRPr="00080ECC">
        <w:rPr>
          <w:szCs w:val="24"/>
        </w:rPr>
        <w:t xml:space="preserve">(Narodne novine broj </w:t>
      </w:r>
      <w:r>
        <w:rPr>
          <w:szCs w:val="24"/>
        </w:rPr>
        <w:t>105</w:t>
      </w:r>
      <w:r w:rsidRPr="00080ECC">
        <w:rPr>
          <w:szCs w:val="24"/>
        </w:rPr>
        <w:t xml:space="preserve">/15, dalje u tekstu </w:t>
      </w:r>
      <w:r>
        <w:rPr>
          <w:szCs w:val="24"/>
        </w:rPr>
        <w:t>Uredba</w:t>
      </w:r>
      <w:r w:rsidRPr="00080ECC">
        <w:rPr>
          <w:szCs w:val="24"/>
        </w:rPr>
        <w:t>)</w:t>
      </w:r>
      <w:r>
        <w:rPr>
          <w:szCs w:val="24"/>
        </w:rPr>
        <w:t xml:space="preserve"> p</w:t>
      </w:r>
      <w:r w:rsidRPr="00080ECC">
        <w:rPr>
          <w:szCs w:val="24"/>
        </w:rPr>
        <w:t xml:space="preserve">rivremenom stečajnom upravitelju pripada pravo na jednokratnu nagradu za poslove obavljene u prethodnom postupku u iznosu od </w:t>
      </w:r>
      <w:r>
        <w:rPr>
          <w:szCs w:val="24"/>
        </w:rPr>
        <w:t>3.000,00 kuna do 20.000,00 kuna, a n</w:t>
      </w:r>
      <w:r w:rsidRPr="00080ECC">
        <w:rPr>
          <w:szCs w:val="24"/>
        </w:rPr>
        <w:t>agradu privremenom stečajnom upravitelju određuje sud vodeći računa o složenosti poslova koje je obavio.</w:t>
      </w:r>
      <w:r w:rsidR="004F496B">
        <w:rPr>
          <w:szCs w:val="24"/>
        </w:rPr>
        <w:t xml:space="preserve"> Obzirom da se u predmetnom slučaju radi o društvu dužnika koji </w:t>
      </w:r>
      <w:r w:rsidR="007608AD">
        <w:rPr>
          <w:szCs w:val="24"/>
        </w:rPr>
        <w:t>je podmirio dugovanja tijekom prethodnog postupka</w:t>
      </w:r>
      <w:r w:rsidR="004F496B">
        <w:rPr>
          <w:szCs w:val="24"/>
        </w:rPr>
        <w:t xml:space="preserve">, te uzimajući u obzir veličinu i složenost poslova, te količinu uloženog rada, sud nalazi primjeren iznos od 3.000,00 kuna bruto za </w:t>
      </w:r>
      <w:r w:rsidR="004F496B" w:rsidRPr="004F496B">
        <w:rPr>
          <w:szCs w:val="24"/>
        </w:rPr>
        <w:t>jednokratnu nagradu za poslove obavljene u prethodnom postupku</w:t>
      </w:r>
      <w:r w:rsidR="004F496B">
        <w:rPr>
          <w:szCs w:val="24"/>
        </w:rPr>
        <w:t xml:space="preserve"> privremenog stečajnog upravitelja. </w:t>
      </w:r>
    </w:p>
    <w:p w:rsidRDefault="00606628" w:rsidP="00606628" w:rsidR="00606628" w:rsidRPr="00606628">
      <w:pPr>
        <w:pStyle w:val="Tijeloteksta"/>
        <w:rPr>
          <w:szCs w:val="24"/>
        </w:rPr>
      </w:pPr>
    </w:p>
    <w:p w:rsidRDefault="00606628" w:rsidP="002C5B4C" w:rsidR="00217CDB">
      <w:pPr>
        <w:pStyle w:val="Tijeloteksta"/>
        <w:ind w:firstLine="708"/>
        <w:rPr>
          <w:szCs w:val="24"/>
        </w:rPr>
      </w:pPr>
      <w:r w:rsidRPr="00606628">
        <w:rPr>
          <w:szCs w:val="24"/>
        </w:rPr>
        <w:t>Privremeni s</w:t>
      </w:r>
      <w:r w:rsidR="00585162" w:rsidRPr="00606628">
        <w:rPr>
          <w:szCs w:val="24"/>
        </w:rPr>
        <w:t>tečajni upravitelj</w:t>
      </w:r>
      <w:r w:rsidRPr="00606628">
        <w:rPr>
          <w:szCs w:val="24"/>
        </w:rPr>
        <w:t xml:space="preserve"> je podneskom od </w:t>
      </w:r>
      <w:r w:rsidR="00D51884">
        <w:rPr>
          <w:szCs w:val="24"/>
        </w:rPr>
        <w:t>1</w:t>
      </w:r>
      <w:r w:rsidR="0056071C">
        <w:rPr>
          <w:szCs w:val="24"/>
        </w:rPr>
        <w:t>6</w:t>
      </w:r>
      <w:r w:rsidR="00D51884">
        <w:rPr>
          <w:szCs w:val="24"/>
        </w:rPr>
        <w:t>. veljače</w:t>
      </w:r>
      <w:r w:rsidRPr="00606628">
        <w:rPr>
          <w:szCs w:val="24"/>
        </w:rPr>
        <w:t xml:space="preserve"> 2016.g.</w:t>
      </w:r>
      <w:r w:rsidR="00585162" w:rsidRPr="00606628">
        <w:rPr>
          <w:szCs w:val="24"/>
        </w:rPr>
        <w:t xml:space="preserve"> je </w:t>
      </w:r>
      <w:r w:rsidR="009E2665" w:rsidRPr="00606628">
        <w:rPr>
          <w:szCs w:val="24"/>
        </w:rPr>
        <w:t xml:space="preserve">(l.s. </w:t>
      </w:r>
      <w:r w:rsidR="006E7D15">
        <w:rPr>
          <w:szCs w:val="24"/>
        </w:rPr>
        <w:t>42</w:t>
      </w:r>
      <w:r w:rsidR="009E2665" w:rsidRPr="00606628">
        <w:rPr>
          <w:szCs w:val="24"/>
        </w:rPr>
        <w:t>)</w:t>
      </w:r>
      <w:r w:rsidR="0056071C">
        <w:rPr>
          <w:szCs w:val="24"/>
        </w:rPr>
        <w:t xml:space="preserve"> i podneskom od </w:t>
      </w:r>
      <w:r w:rsidR="007608AD">
        <w:rPr>
          <w:szCs w:val="24"/>
        </w:rPr>
        <w:t>19</w:t>
      </w:r>
      <w:r w:rsidR="0056071C">
        <w:rPr>
          <w:szCs w:val="24"/>
        </w:rPr>
        <w:t>. siječnja 2016.g.</w:t>
      </w:r>
      <w:r w:rsidR="007608AD">
        <w:rPr>
          <w:szCs w:val="24"/>
        </w:rPr>
        <w:t xml:space="preserve"> (l.s.3</w:t>
      </w:r>
      <w:r w:rsidR="006E7D15">
        <w:rPr>
          <w:szCs w:val="24"/>
        </w:rPr>
        <w:t>9</w:t>
      </w:r>
      <w:r w:rsidR="007608AD">
        <w:rPr>
          <w:szCs w:val="24"/>
        </w:rPr>
        <w:t>)</w:t>
      </w:r>
      <w:r w:rsidR="00585162" w:rsidRPr="00606628">
        <w:rPr>
          <w:szCs w:val="24"/>
        </w:rPr>
        <w:t xml:space="preserve"> zatražio</w:t>
      </w:r>
      <w:r w:rsidR="0056071C">
        <w:rPr>
          <w:szCs w:val="24"/>
        </w:rPr>
        <w:t xml:space="preserve"> nagradu u pet stečajnih predmeta navodeći da bi za sve predmete mogla biti 10.000,00 kuna neto, te</w:t>
      </w:r>
      <w:r w:rsidR="0056071C" w:rsidRPr="0056071C">
        <w:t xml:space="preserve"> </w:t>
      </w:r>
      <w:r w:rsidR="0056071C" w:rsidRPr="0056071C">
        <w:rPr>
          <w:szCs w:val="24"/>
        </w:rPr>
        <w:t>zatražio da se odobre troškovi za pristup na ročište u ukupnom iznosu 1.938,00 kuna a za troškove korištenja osobnog automobila na relaciji Imotski – Dubrovnik – Imotski dva puta radi 5 ročišta održanih dana 13. i 18. siječnja 2016.g. u iznosu 185 km x 4 što je 740 km x 2,00 kuna što iznosi 1.480,00 kuna, za cestarinu 4 x 27,00 kuna što iznosi 108,00 kuna, te putne dnevnice 2 x 175,00 kuna što je 350,00 kuna. Kako je isti privremeni stečajni upravitelj dane 13. i 18. siječnja 2016.g.imao 5 ročišta za pet različitih predmeta na ovom sudu, sud je stoga trošak razmjerno podijelio između tih stečajnih dužnika. Stoga računskom operacijom dijeljenja od iznosa 1.938,00 kuna na 5 predmeta je iznos od 387,60 kuna koliko otpada na trošak ovog predmeta St-</w:t>
      </w:r>
      <w:r w:rsidR="006E7D15">
        <w:rPr>
          <w:szCs w:val="24"/>
        </w:rPr>
        <w:t>795</w:t>
      </w:r>
      <w:r w:rsidR="0056071C" w:rsidRPr="0056071C">
        <w:rPr>
          <w:szCs w:val="24"/>
        </w:rPr>
        <w:t>/2015.</w:t>
      </w:r>
    </w:p>
    <w:p w:rsidRDefault="00606628" w:rsidP="004F496B" w:rsidR="00606628" w:rsidRPr="00606628">
      <w:pPr>
        <w:pStyle w:val="Tijeloteksta"/>
        <w:rPr>
          <w:szCs w:val="24"/>
        </w:rPr>
      </w:pPr>
    </w:p>
    <w:p w:rsidRDefault="002C5B4C" w:rsidP="002C5B4C" w:rsidR="00585162" w:rsidRPr="00606628">
      <w:pPr>
        <w:pStyle w:val="Tijeloteksta"/>
        <w:ind w:firstLine="708"/>
        <w:rPr>
          <w:szCs w:val="24"/>
        </w:rPr>
      </w:pPr>
      <w:r w:rsidRPr="00606628">
        <w:rPr>
          <w:szCs w:val="24"/>
        </w:rPr>
        <w:t>Stoga je sud</w:t>
      </w:r>
      <w:r w:rsidR="00585162" w:rsidRPr="00606628">
        <w:rPr>
          <w:szCs w:val="24"/>
        </w:rPr>
        <w:t xml:space="preserve"> sukladno dostavljenom</w:t>
      </w:r>
      <w:r w:rsidR="0009507E">
        <w:rPr>
          <w:szCs w:val="24"/>
        </w:rPr>
        <w:t xml:space="preserve"> zahtjevu</w:t>
      </w:r>
      <w:r w:rsidR="00585162" w:rsidRPr="00606628">
        <w:rPr>
          <w:szCs w:val="24"/>
        </w:rPr>
        <w:t xml:space="preserve"> prema čl. </w:t>
      </w:r>
      <w:r w:rsidR="0009507E">
        <w:rPr>
          <w:szCs w:val="24"/>
        </w:rPr>
        <w:t>94</w:t>
      </w:r>
      <w:r w:rsidR="00585162" w:rsidRPr="00606628">
        <w:rPr>
          <w:szCs w:val="24"/>
        </w:rPr>
        <w:t xml:space="preserve">. u vezi sa čl. </w:t>
      </w:r>
      <w:r w:rsidR="0009507E">
        <w:rPr>
          <w:szCs w:val="24"/>
        </w:rPr>
        <w:t>155</w:t>
      </w:r>
      <w:r w:rsidR="00585162" w:rsidRPr="00606628">
        <w:rPr>
          <w:szCs w:val="24"/>
        </w:rPr>
        <w:t>. SZ,</w:t>
      </w:r>
      <w:r w:rsidR="004F496B">
        <w:rPr>
          <w:szCs w:val="24"/>
        </w:rPr>
        <w:t xml:space="preserve"> te čl. 4</w:t>
      </w:r>
      <w:r w:rsidR="002215D3">
        <w:rPr>
          <w:szCs w:val="24"/>
        </w:rPr>
        <w:t>.</w:t>
      </w:r>
      <w:r w:rsidR="004F496B">
        <w:rPr>
          <w:szCs w:val="24"/>
        </w:rPr>
        <w:t xml:space="preserve"> Uredbe</w:t>
      </w:r>
      <w:r w:rsidR="00585162" w:rsidRPr="00606628">
        <w:rPr>
          <w:szCs w:val="24"/>
        </w:rPr>
        <w:t xml:space="preserve"> riješio kao u </w:t>
      </w:r>
      <w:r w:rsidR="0009507E">
        <w:rPr>
          <w:szCs w:val="24"/>
        </w:rPr>
        <w:t>izreci</w:t>
      </w:r>
      <w:r w:rsidR="00585162" w:rsidRPr="00606628">
        <w:rPr>
          <w:szCs w:val="24"/>
        </w:rPr>
        <w:t>.</w:t>
      </w:r>
    </w:p>
    <w:p w:rsidRDefault="00585162" w:rsidP="00585162" w:rsidR="00585162" w:rsidRPr="00606628">
      <w:pPr>
        <w:ind w:firstLine="720"/>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4E31A9" w:rsidP="002C5B4C" w:rsidR="004E31A9" w:rsidRPr="00606628">
      <w:pPr>
        <w:jc w:val="center"/>
        <w:rPr>
          <w:b/>
        </w:rPr>
      </w:pPr>
      <w:r w:rsidRPr="00606628">
        <w:rPr>
          <w:b/>
        </w:rPr>
        <w:t xml:space="preserve">U Dubrovniku, </w:t>
      </w:r>
      <w:r w:rsidR="007608AD">
        <w:rPr>
          <w:b/>
        </w:rPr>
        <w:t>22</w:t>
      </w:r>
      <w:r w:rsidRPr="00606628">
        <w:rPr>
          <w:b/>
        </w:rPr>
        <w:t xml:space="preserve">. </w:t>
      </w:r>
      <w:r w:rsidR="0009507E">
        <w:rPr>
          <w:b/>
        </w:rPr>
        <w:t>veljače</w:t>
      </w:r>
      <w:r w:rsidRPr="00606628">
        <w:rPr>
          <w:b/>
        </w:rPr>
        <w:t xml:space="preserve"> 201</w:t>
      </w:r>
      <w:r w:rsidR="0009507E">
        <w:rPr>
          <w:b/>
        </w:rPr>
        <w:t>6</w:t>
      </w:r>
      <w:r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Stečajni sudac:</w:t>
      </w:r>
    </w:p>
    <w:p w:rsidRDefault="004E31A9" w:rsidP="004E31A9" w:rsidR="004E31A9" w:rsidRPr="00606628">
      <w:pPr>
        <w:rPr>
          <w:b/>
        </w:rPr>
      </w:pPr>
    </w:p>
    <w:p w:rsidRDefault="002C5B4C" w:rsidP="00390CA7" w:rsidR="004E31A9" w:rsidRPr="00606628">
      <w:pPr>
        <w:ind w:left="5664"/>
        <w:rPr>
          <w:b/>
        </w:rPr>
      </w:pPr>
      <w:smartTag w:element="PersonName" w:uri="urn:schemas-microsoft-com:office:smarttags">
        <w:r w:rsidRPr="00606628">
          <w:rPr>
            <w:b/>
          </w:rPr>
          <w:t>Katarina Franković</w:t>
        </w:r>
      </w:smartTag>
    </w:p>
    <w:p w:rsidRDefault="00CF4325" w:rsidP="004E31A9" w:rsidR="00CF4325" w:rsidRPr="00606628">
      <w:pPr>
        <w:rPr>
          <w:b/>
        </w:rPr>
      </w:pPr>
    </w:p>
    <w:p w:rsidRDefault="004E31A9" w:rsidP="004E31A9" w:rsidR="004E31A9" w:rsidRPr="00606628">
      <w:pPr>
        <w:rPr>
          <w:b/>
        </w:rPr>
      </w:pPr>
      <w:r w:rsidRPr="00606628">
        <w:rPr>
          <w:b/>
        </w:rPr>
        <w:t>POUKA O PRAVNOM LIJEKU</w:t>
      </w:r>
    </w:p>
    <w:p w:rsidRDefault="004E31A9" w:rsidP="004E31A9" w:rsidR="004E31A9" w:rsidRPr="00606628">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sidRPr="00606628">
      <w:r w:rsidRPr="00606628">
        <w:t xml:space="preserve">- </w:t>
      </w:r>
      <w:r w:rsidR="00D906B1">
        <w:t xml:space="preserve">mrežna stranica </w:t>
      </w:r>
      <w:r w:rsidR="0009507E">
        <w:t>e-</w:t>
      </w:r>
      <w:r w:rsidRPr="00606628">
        <w:t>oglasna ploča</w:t>
      </w:r>
      <w:r w:rsidR="004F496B">
        <w:t xml:space="preserve"> suda</w:t>
      </w:r>
    </w:p>
    <w:sectPr w:rsidR="004C1A33"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5934">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2C5B4C" w:rsidR="002C5B4C" w:rsidRPr="002C5B4C">
    <w:pPr>
      <w:ind w:firstLine="708" w:left="5664"/>
      <w:rPr>
        <w:rFonts w:hAnsi="Book Antiqua" w:ascii="Book Antiqua"/>
        <w:b/>
        <w:sz w:val="22"/>
        <w:szCs w:val="22"/>
      </w:rPr>
    </w:pPr>
    <w:r w:rsidRPr="002C5B4C">
      <w:rPr>
        <w:rFonts w:hAnsi="Book Antiqua" w:ascii="Book Antiqua"/>
        <w:b/>
        <w:sz w:val="22"/>
        <w:szCs w:val="22"/>
      </w:rPr>
      <w:t>Posl. br. 18 St-</w:t>
    </w:r>
    <w:r w:rsidR="006E7D15">
      <w:rPr>
        <w:rFonts w:hAnsi="Book Antiqua" w:ascii="Book Antiqua"/>
        <w:b/>
        <w:sz w:val="22"/>
        <w:szCs w:val="22"/>
      </w:rPr>
      <w:t>795</w:t>
    </w:r>
    <w:r w:rsidRPr="002C5B4C">
      <w:rPr>
        <w:rFonts w:hAnsi="Book Antiqua" w:ascii="Book Antiqua"/>
        <w:b/>
        <w:sz w:val="22"/>
        <w:szCs w:val="22"/>
      </w:rPr>
      <w:t>/201</w:t>
    </w:r>
    <w:r w:rsidR="00115617">
      <w:rPr>
        <w:rFonts w:hAnsi="Book Antiqua" w:ascii="Book Antiqua"/>
        <w:b/>
        <w:sz w:val="22"/>
        <w:szCs w:val="22"/>
      </w:rPr>
      <w:t>5</w:t>
    </w:r>
  </w:p>
  <w:p w:rsidRDefault="002C5B4C" w:rsidR="002C5B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80ECC"/>
    <w:rsid w:val="0009507E"/>
    <w:rsid w:val="00115617"/>
    <w:rsid w:val="001B4843"/>
    <w:rsid w:val="001B6E3C"/>
    <w:rsid w:val="00217CDB"/>
    <w:rsid w:val="002215D3"/>
    <w:rsid w:val="002B3636"/>
    <w:rsid w:val="002C5B4C"/>
    <w:rsid w:val="00390CA7"/>
    <w:rsid w:val="004563A9"/>
    <w:rsid w:val="004C1A33"/>
    <w:rsid w:val="004E31A9"/>
    <w:rsid w:val="004F496B"/>
    <w:rsid w:val="0056071C"/>
    <w:rsid w:val="00575C0E"/>
    <w:rsid w:val="00585162"/>
    <w:rsid w:val="00605934"/>
    <w:rsid w:val="00606628"/>
    <w:rsid w:val="00645E9B"/>
    <w:rsid w:val="006E7D15"/>
    <w:rsid w:val="007608AD"/>
    <w:rsid w:val="007B5EE9"/>
    <w:rsid w:val="00944E2A"/>
    <w:rsid w:val="009600F7"/>
    <w:rsid w:val="009E2665"/>
    <w:rsid w:val="00A707AC"/>
    <w:rsid w:val="00BE2C80"/>
    <w:rsid w:val="00C5045B"/>
    <w:rsid w:val="00C5581B"/>
    <w:rsid w:val="00CF4325"/>
    <w:rsid w:val="00D44DB7"/>
    <w:rsid w:val="00D51884"/>
    <w:rsid w:val="00D906B1"/>
    <w:rsid w:val="00DA1B37"/>
    <w:rsid w:val="00DA1F74"/>
    <w:rsid w:val="00E07FE5"/>
    <w:rsid w:val="00F5668D"/>
    <w:rsid w:val="00F747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Tekstrezerviranogmjesta" w:type="character">
    <w:name w:val="Placeholder Text"/>
    <w:basedOn w:val="Zadanifontodlomka"/>
    <w:uiPriority w:val="99"/>
    <w:semiHidden/>
    <w:rsid w:val="00605934"/>
    <w:rPr>
      <w:color w:val="808080"/>
      <w:bdr w:space="0" w:sz="0" w:color="auto" w:val="none"/>
      <w:shd w:fill="auto" w:color="auto" w:val="clear"/>
    </w:rPr>
  </w:style>
  <w:style w:customStyle="true" w:styleId="eSPISCCParagraphDefaultFont" w:type="character">
    <w:name w:val="eSPIS_CC_Paragraph Default Font"/>
    <w:basedOn w:val="Zadanifontodlomka"/>
    <w:rsid w:val="0060593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5934"/>
    <w:rPr>
      <w:b/>
      <w:bdr w:space="0" w:sz="0" w:color="auto" w:val="none"/>
      <w:shd w:fill="FFFFCC" w:color="auto" w:val="clear"/>
      <w:lang w:val="hr-HR"/>
    </w:rPr>
  </w:style>
  <w:style w:customStyle="true" w:styleId="PozadinaSvijetloCrvena" w:type="character">
    <w:name w:val="Pozadina_SvijetloCrvena"/>
    <w:basedOn w:val="eSPISCCParagraphDefaultFont"/>
    <w:rsid w:val="0060593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593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Tekstrezerviranogmjesta" w:type="character">
    <w:name w:val="Placeholder Text"/>
    <w:basedOn w:val="Zadanifontodlomka"/>
    <w:uiPriority w:val="99"/>
    <w:semiHidden/>
    <w:rsid w:val="00605934"/>
    <w:rPr>
      <w:color w:val="808080"/>
      <w:bdr w:color="auto" w:space="0" w:sz="0" w:val="none"/>
      <w:shd w:color="auto" w:fill="auto" w:val="clear"/>
    </w:rPr>
  </w:style>
  <w:style w:customStyle="1" w:styleId="eSPISCCParagraphDefaultFont" w:type="character">
    <w:name w:val="eSPIS_CC_Paragraph Default Font"/>
    <w:basedOn w:val="Zadanifontodlomka"/>
    <w:rsid w:val="0060593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5934"/>
    <w:rPr>
      <w:b/>
      <w:bdr w:color="auto" w:space="0" w:sz="0" w:val="none"/>
      <w:shd w:color="auto" w:fill="FFFFCC" w:val="clear"/>
      <w:lang w:val="hr-HR"/>
    </w:rPr>
  </w:style>
  <w:style w:customStyle="1" w:styleId="PozadinaSvijetloCrvena" w:type="character">
    <w:name w:val="Pozadina_SvijetloCrvena"/>
    <w:basedOn w:val="eSPISCCParagraphDefaultFont"/>
    <w:rsid w:val="0060593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593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siječnja 2016.</izvorni_sadrzaj>
    <derivirana_varijabla naziv="DomainObject.Predmet.DatumRjesavanja_1">19.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St-795/2015</izvorni_sadrzaj>
    <derivirana_varijabla naziv="DomainObject.Predmet.OznakaBroj_1">St-795/2015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nisam poslala e spis</izvorni_sadrzaj>
    <derivirana_varijabla naziv="DomainObject.Predmet.PrimjedbaSuca_1">nisam poslala e spis</derivirana_varijabla>
  </DomainObject.Predmet.PrimjedbaSuca>
  <DomainObject.Predmet.PrimjedbaUpisnicara>
    <izvorni_sadrzaj/>
    <derivirana_varijabla naziv="DomainObject.Predmet.PrimjedbaUpisnicara_1"/>
  </DomainObject.Predmet.PrimjedbaUpisnicara>
  <DomainObject.Predmet.ProtustrankaFormated>
    <izvorni_sadrzaj>  LUXURIA d.o.o. za trgovinu, turizam, ugostiteljstvo, građenje i usluge zastupanog po punomoćniku Mario Obradović</izvorni_sadrzaj>
    <derivirana_varijabla naziv="DomainObject.Predmet.ProtustrankaFormated_1">  LUXURIA d.o.o. za trgovinu, turizam, ugostiteljstvo, građenje i usluge zastupanog po punomoćniku Mario Obradović</derivirana_varijabla>
  </DomainObject.Predmet.ProtustrankaFormated>
  <DomainObject.Predmet.ProtustrankaFormatedOIB>
    <izvorni_sadrzaj>  LUXURIA d.o.o. za trgovinu, turizam, ugostiteljstvo, građenje i usluge, OIB 01779766202 zastupanog po punomoćniku Mario Obradović</izvorni_sadrzaj>
    <derivirana_varijabla naziv="DomainObject.Predmet.ProtustrankaFormatedOIB_1">  LUXURIA d.o.o. za trgovinu, turizam, ugostiteljstvo, građenje i usluge, OIB 01779766202 zastupanog po punomoćniku Mario Obradović</derivirana_varijabla>
  </DomainObject.Predmet.ProtustrankaFormatedOIB>
  <DomainObject.Predmet.ProtustrankaFormatedWithAdress>
    <izvorni_sadrzaj> LUXURIA d.o.o. za trgovinu, turizam, ugostiteljstvo, građenje i usluge, Štikovica 17, 20235 Zaton zastupanog po punomoćniku Mario Obradović</izvorni_sadrzaj>
    <derivirana_varijabla naziv="DomainObject.Predmet.ProtustrankaFormatedWithAdress_1"> LUXURIA d.o.o. za trgovinu, turizam, ugostiteljstvo, građenje i usluge, Štikovica 17, 20235 Zaton zastupanog po punomoćniku Mario Obradović</derivirana_varijabla>
  </DomainObject.Predmet.ProtustrankaFormatedWithAdress>
  <DomainObject.Predmet.ProtustrankaFormatedWithAdressOIB>
    <izvorni_sadrzaj> LUXURIA d.o.o. za trgovinu, turizam, ugostiteljstvo, građenje i usluge, OIB 01779766202, Štikovica 17, 20235 Zaton zastupanog po punomoćniku Mario Obradović</izvorni_sadrzaj>
    <derivirana_varijabla naziv="DomainObject.Predmet.ProtustrankaFormatedWithAdressOIB_1"> LUXURIA d.o.o. za trgovinu, turizam, ugostiteljstvo, građenje i usluge, OIB 01779766202, Štikovica 17, 20235 Zaton zastupanog po punomoćniku Mario Obradović</derivirana_varijabla>
  </DomainObject.Predmet.ProtustrankaFormatedWithAdressOIB>
  <DomainObject.Predmet.ProtustrankaWithAdress>
    <izvorni_sadrzaj>LUXURIA d.o.o. za trgovinu, turizam, ugostiteljstvo, građenje i usluge Štikovica 17, 20235 Zaton</izvorni_sadrzaj>
    <derivirana_varijabla naziv="DomainObject.Predmet.ProtustrankaWithAdress_1">LUXURIA d.o.o. za trgovinu, turizam, ugostiteljstvo, građenje i usluge Štikovica 17, 20235 Zaton</derivirana_varijabla>
  </DomainObject.Predmet.ProtustrankaWithAdress>
  <DomainObject.Predmet.ProtustrankaWithAdressOIB>
    <izvorni_sadrzaj>LUXURIA d.o.o. za trgovinu, turizam, ugostiteljstvo, građenje i usluge, OIB 01779766202, Štikovica 17, 20235 Zaton</izvorni_sadrzaj>
    <derivirana_varijabla naziv="DomainObject.Predmet.ProtustrankaWithAdressOIB_1">LUXURIA d.o.o. za trgovinu, turizam, ugostiteljstvo, građenje i usluge, OIB 01779766202, Štikovica 17, 20235 Zaton</derivirana_varijabla>
  </DomainObject.Predmet.ProtustrankaWithAdressOIB>
  <DomainObject.Predmet.ProtustrankaNazivFormated>
    <izvorni_sadrzaj>LUXURIA d.o.o. za trgovinu, turizam, ugostiteljstvo, građenje i usluge</izvorni_sadrzaj>
    <derivirana_varijabla naziv="DomainObject.Predmet.ProtustrankaNazivFormated_1">LUXURIA d.o.o. za trgovinu, turizam, ugostiteljstvo, građenje i usluge</derivirana_varijabla>
  </DomainObject.Predmet.ProtustrankaNazivFormated>
  <DomainObject.Predmet.ProtustrankaNazivFormatedOIB>
    <izvorni_sadrzaj>LUXURIA d.o.o. za trgovinu, turizam, ugostiteljstvo, građenje i usluge, OIB 01779766202</izvorni_sadrzaj>
    <derivirana_varijabla naziv="DomainObject.Predmet.ProtustrankaNazivFormatedOIB_1">LUXURIA d.o.o. za trgovinu, turizam, ugostiteljstvo, građenje i usluge, OIB 01779766202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553935.41</izvorni_sadrzaj>
    <derivirana_varijabla naziv="DomainObject.Predmet.TrenutnaVrijednost_1">553935.41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LUXURIA d.o.o. za trgovinu, turizam, ugostiteljstvo, građenje i usluge zastupanog po punomoćniku Mario Obradović</item>
    </izvorni_sadrzaj>
    <derivirana_varijabla naziv="DomainObject.Predmet.ProtuStrankaListFormated_1">
      <item>LUXURIA d.o.o. za trgovinu, turizam, ugostiteljstvo, građenje i usluge zastupanog po punomoćniku Mario Obradović</item>
    </derivirana_varijabla>
  </DomainObject.Predmet.ProtuStrankaListFormated>
  <DomainObject.Predmet.ProtuStrankaListFormatedOIB>
    <izvorni_sadrzaj>
      <item>LUXURIA d.o.o. za trgovinu, turizam, ugostiteljstvo, građenje i usluge, OIB 01779766202 zastupanog po punomoćniku Mario Obradović</item>
    </izvorni_sadrzaj>
    <derivirana_varijabla naziv="DomainObject.Predmet.ProtuStrankaListFormatedOIB_1">
      <item>LUXURIA d.o.o. za trgovinu, turizam, ugostiteljstvo, građenje i usluge, OIB 01779766202 zastupanog po punomoćniku Mario Obradović</item>
    </derivirana_varijabla>
  </DomainObject.Predmet.ProtuStrankaListFormatedOIB>
  <DomainObject.Predmet.ProtuStrankaListFormatedWithAdress>
    <izvorni_sadrzaj>
      <item>LUXURIA d.o.o. za trgovinu, turizam, ugostiteljstvo, građenje i usluge, Štikovica 17, 20235 Zaton zastupanog po punomoćniku Mario Obradović</item>
    </izvorni_sadrzaj>
    <derivirana_varijabla naziv="DomainObject.Predmet.ProtuStrankaListFormatedWithAdress_1">
      <item>LUXURIA d.o.o. za trgovinu, turizam, ugostiteljstvo, građenje i usluge, Štikovica 17, 20235 Zaton zastupanog po punomoćniku Mario Obradović</item>
    </derivirana_varijabla>
  </DomainObject.Predmet.ProtuStrankaListFormatedWithAdress>
  <DomainObject.Predmet.ProtuStrankaListFormatedWithAdressOIB>
    <izvorni_sadrzaj>
      <item>LUXURIA d.o.o. za trgovinu, turizam, ugostiteljstvo, građenje i usluge, OIB 01779766202, Štikovica 17, 20235 Zaton zastupanog po punomoćniku Mario Obradović</item>
    </izvorni_sadrzaj>
    <derivirana_varijabla naziv="DomainObject.Predmet.ProtuStrankaListFormatedWithAdressOIB_1">
      <item>LUXURIA d.o.o. za trgovinu, turizam, ugostiteljstvo, građenje i usluge, OIB 01779766202, Štikovica 17, 20235 Zaton zastupanog po punomoćniku Mario Obradović</item>
    </derivirana_varijabla>
  </DomainObject.Predmet.ProtuStrankaListFormatedWithAdressOIB>
  <DomainObject.Predmet.ProtuStrankaListNazivFormated>
    <izvorni_sadrzaj>
      <item>LUXURIA d.o.o. za trgovinu, turizam, ugostiteljstvo, građenje i usluge</item>
    </izvorni_sadrzaj>
    <derivirana_varijabla naziv="DomainObject.Predmet.ProtuStrankaListNazivFormated_1">
      <item>LUXURIA d.o.o. za trgovinu, turizam, ugostiteljstvo, građenje i usluge</item>
    </derivirana_varijabla>
  </DomainObject.Predmet.ProtuStrankaListNazivFormated>
  <DomainObject.Predmet.ProtuStrankaListNazivFormatedOIB>
    <izvorni_sadrzaj>
      <item>LUXURIA d.o.o. za trgovinu, turizam, ugostiteljstvo, građenje i usluge, OIB 01779766202</item>
    </izvorni_sadrzaj>
    <derivirana_varijabla naziv="DomainObject.Predmet.ProtuStrankaListNazivFormatedOIB_1">
      <item>LUXURIA d.o.o. za trgovinu, turizam, ugostiteljstvo, građenje i usluge, OIB 01779766202</item>
    </derivirana_varijabla>
  </DomainObject.Predmet.ProtuStrankaListNazivFormatedOIB>
  <DomainObject.Predmet.OstaliListFormated>
    <izvorni_sadrzaj>
      <item>Mario Obradović punomoćnik sudionika u postupku LUXURIA d.o.o. za trgovinu, turizam, ugostiteljstvo, građenje i usluge</item>
    </izvorni_sadrzaj>
    <derivirana_varijabla naziv="DomainObject.Predmet.OstaliListFormated_1">
      <item>Mario Obradović punomoćnik sudionika u postupku LUXURIA d.o.o. za trgovinu, turizam, ugostiteljstvo, građenje i usluge</item>
    </derivirana_varijabla>
  </DomainObject.Predmet.OstaliListFormated>
  <DomainObject.Predmet.OstaliListFormatedOIB>
    <izvorni_sadrzaj>
      <item>Mario Obradović punomoćnik sudionika u postupku LUXURIA d.o.o. za trgovinu, turizam, ugostiteljstvo, građenje i usluge</item>
    </izvorni_sadrzaj>
    <derivirana_varijabla naziv="DomainObject.Predmet.OstaliListFormatedOIB_1">
      <item>Mario Obradović punomoćnik sudionika u postupku LUXURIA d.o.o. za trgovinu, turizam, ugostiteljstvo, građenje i usluge</item>
    </derivirana_varijabla>
  </DomainObject.Predmet.OstaliListFormatedOIB>
  <DomainObject.Predmet.OstaliListFormatedWithAdress>
    <izvorni_sadrzaj>
      <item>Mario Obradović punomoćnik sudionika u postupku LUXURIA d.o.o. za trgovinu, turizam, ugostiteljstvo, građenje i usluge</item>
    </izvorni_sadrzaj>
    <derivirana_varijabla naziv="DomainObject.Predmet.OstaliListFormatedWithAdress_1">
      <item>Mario Obradović punomoćnik sudionika u postupku LUXURIA d.o.o. za trgovinu, turizam, ugostiteljstvo, građenje i usluge</item>
    </derivirana_varijabla>
  </DomainObject.Predmet.OstaliListFormatedWithAdress>
  <DomainObject.Predmet.OstaliListFormatedWithAdressOIB>
    <izvorni_sadrzaj>
      <item>Mario Obradović punomoćnik sudionika u postupku LUXURIA d.o.o. za trgovinu, turizam, ugostiteljstvo, građenje i usluge</item>
    </izvorni_sadrzaj>
    <derivirana_varijabla naziv="DomainObject.Predmet.OstaliListFormatedWithAdressOIB_1">
      <item>Mario Obradović punomoćnik sudionika u postupku LUXURIA d.o.o. za trgovinu, turizam, ugostiteljstvo, građenje i usluge</item>
    </derivirana_varijabla>
  </DomainObject.Predmet.OstaliListFormatedWithAdressOIB>
  <DomainObject.Predmet.OstaliListNazivFormated>
    <izvorni_sadrzaj>
      <item>Mario Obradović</item>
    </izvorni_sadrzaj>
    <derivirana_varijabla naziv="DomainObject.Predmet.OstaliListNazivFormated_1">
      <item>Mario Obradović</item>
    </derivirana_varijabla>
  </DomainObject.Predmet.OstaliListNazivFormated>
  <DomainObject.Predmet.OstaliListNazivFormatedOIB>
    <izvorni_sadrzaj>
      <item>Mario Obradović</item>
    </izvorni_sadrzaj>
    <derivirana_varijabla naziv="DomainObject.Predmet.OstaliListNazivFormatedOIB_1">
      <item>Mario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LUXURIA d.o.o. za trgovinu, turizam, ugostiteljstvo, građenje i usluge</izvorni_sadrzaj>
    <derivirana_varijabla naziv="DomainObject.Predmet.ProtustrankaIDrugi_1">LUXURIA d.o.o. za trgovinu, turizam, ugostiteljstvo,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LUXURIA d.o.o. za trgovinu, turizam, ugostiteljstvo, građenje i usluge, OIB 01779766202, Štikovica 17, 20235 Zaton</izvorni_sadrzaj>
    <derivirana_varijabla naziv="DomainObject.Predmet.ProtustrankaIDrugiAdressOIB_1">LUXURIA d.o.o. za trgovinu, turizam, ugostiteljstvo, građenje i usluge, OIB 01779766202, Štikovica 17,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siječnja 2016.</izvorni_sadrzaj>
    <derivirana_varijabla naziv="DomainObject.Predmet.OdlukaRjesenje.DatumDonosenjaOdluke_1">19. siječnja 2016.</derivirana_varijabla>
  </DomainObject.Predmet.OdlukaRjesenje.DatumDonosenjaOdluke>
  <DomainObject.Predmet.OdlukaRjesenje.DatumPravomocnosti>
    <izvorni_sadrzaj>2. veljače 2016.</izvorni_sadrzaj>
    <derivirana_varijabla naziv="DomainObject.Predmet.OdlukaRjesenje.DatumPravomocnosti_1">2. veljače 2016.</derivirana_varijabla>
  </DomainObject.Predmet.OdlukaRjesenje.DatumPravomocnosti>
  <DomainObject.Predmet.OdlukaRjesenje.Oznaka>
    <izvorni_sadrzaj>St-795/2015-20</izvorni_sadrzaj>
    <derivirana_varijabla naziv="DomainObject.Predmet.OdlukaRjesenje.Oznaka_1">St-795/2015-20</derivirana_varijabla>
  </DomainObject.Predmet.OdlukaRjesenje.Oznaka>
  <DomainObject.Predmet.SudioniciListNaziv>
    <izvorni_sadrzaj>
      <item>FINA, RC Split, Podružnica Dubrovnik</item>
      <item>LUXURIA d.o.o. za trgovinu, turizam, ugostiteljstvo, građenje i usluge</item>
      <item>Mario Obradović</item>
    </izvorni_sadrzaj>
    <derivirana_varijabla naziv="DomainObject.Predmet.SudioniciListNaziv_1">
      <item>FINA, RC Split, Podružnica Dubrovnik</item>
      <item>LUXURIA d.o.o. za trgovinu, turizam, ugostiteljstvo, građenje i usluge</item>
      <item>Mario Obradović</item>
    </derivirana_varijabla>
  </DomainObject.Predmet.SudioniciListNaziv>
  <DomainObject.Predmet.SudioniciListAdressOIB>
    <izvorni_sadrzaj>
      <item>FINA, RC Split, Podružnica Dubrovnik, OIB 85821130368, Vukovarska 2,20000 Dubrovnik</item>
      <item>LUXURIA d.o.o. za trgovinu, turizam, ugostiteljstvo, građenje i usluge, OIB 01779766202, Štikovica 17,20235 Zaton</item>
      <item>Mario Obradović</item>
    </izvorni_sadrzaj>
    <derivirana_varijabla naziv="DomainObject.Predmet.SudioniciListAdressOIB_1">
      <item>FINA, RC Split, Podružnica Dubrovnik, OIB 85821130368, Vukovarska 2,20000 Dubrovnik</item>
      <item>LUXURIA d.o.o. za trgovinu, turizam, ugostiteljstvo, građenje i usluge, OIB 01779766202, Štikovica 17,20235 Zaton</item>
      <item>Mario Obradović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01779766202</item>
      <item>, OIB null</item>
    </izvorni_sadrzaj>
    <derivirana_varijabla naziv="DomainObject.Predmet.SudioniciListNazivOIB_1">
      <item>, OIB 85821130368</item>
      <item>, OIB 01779766202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662</properties:Words>
  <properties:Characters>3703</properties:Characters>
  <properties:Lines>97</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2016-02-22T10:13:00Z</dcterms:created>
  <dc:creator>kfrankovic</dc:creator>
  <cp:lastModifiedBy>Katarina Franković</cp:lastModifiedBy>
  <dcterms:modified xmlns:xsi="http://www.w3.org/2001/XMLSchema-instance" xsi:type="dcterms:W3CDTF">2016-02-22T10:14:00Z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