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18ff" w14:paraId="4c118ff" w:rsidRDefault="00AE649C" w:rsidP="00FA5B5E" w:rsidR="00AE649C" w:rsidRPr="00B76F3C">
      <w:pPr>
        <w:pStyle w:val="Naslov3"/>
        <w15:collapsed w:val="false"/>
      </w:pPr>
    </w:p>
    <w:p w:rsidRDefault="007F389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F3897" w:rsidP="007F3897" w:rsidR="007F3897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St-845/2016-4.</w:t>
      </w:r>
    </w:p>
    <w:p w:rsidRDefault="007F3897" w:rsidP="007F3897" w:rsidR="007F3897">
      <w:pPr>
        <w:jc w:val="both"/>
        <w:rPr>
          <w:rFonts w:cs="Arial" w:hAnsi="Arial" w:ascii="Arial"/>
        </w:rPr>
      </w:pPr>
    </w:p>
    <w:p w:rsidRDefault="007F3897" w:rsidP="007F3897" w:rsidR="007F3897">
      <w:pPr>
        <w:jc w:val="both"/>
        <w:rPr>
          <w:rFonts w:cs="Arial" w:hAnsi="Arial" w:ascii="Arial"/>
          <w:b/>
        </w:rPr>
      </w:pPr>
    </w:p>
    <w:p w:rsidRDefault="007F3897" w:rsidP="007F3897" w:rsidR="007F389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7F3897" w:rsidP="007F3897" w:rsidR="007F3897">
      <w:pPr>
        <w:jc w:val="center"/>
        <w:rPr>
          <w:rFonts w:cs="Arial" w:hAnsi="Arial" w:ascii="Arial"/>
          <w:b/>
        </w:rPr>
      </w:pPr>
    </w:p>
    <w:p w:rsidRDefault="007F3897" w:rsidP="007F3897" w:rsidR="007F389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7F3897" w:rsidP="007F3897" w:rsidR="007F3897">
      <w:pPr>
        <w:jc w:val="both"/>
        <w:rPr>
          <w:rFonts w:cs="Arial" w:hAnsi="Arial" w:ascii="Arial"/>
        </w:rPr>
      </w:pPr>
    </w:p>
    <w:p w:rsidRDefault="007F3897" w:rsidP="007F3897" w:rsidR="007F389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KLUB MOZAIK iz Zagreba, Remetska cesta 7a, OIB 53695371077, dana 12. rujna 2016. godine </w:t>
      </w:r>
    </w:p>
    <w:p w:rsidRDefault="007F3897" w:rsidP="007F3897" w:rsidR="007F3897">
      <w:pPr>
        <w:jc w:val="both"/>
        <w:rPr>
          <w:rFonts w:cs="Arial" w:hAnsi="Arial" w:ascii="Arial"/>
        </w:rPr>
      </w:pPr>
    </w:p>
    <w:p w:rsidRDefault="007F3897" w:rsidP="007F3897" w:rsidR="007F3897">
      <w:pPr>
        <w:jc w:val="both"/>
        <w:rPr>
          <w:rFonts w:cs="Arial" w:hAnsi="Arial" w:ascii="Arial"/>
        </w:rPr>
      </w:pPr>
    </w:p>
    <w:p w:rsidRDefault="007F3897" w:rsidP="007F3897" w:rsidR="007F389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7F3897" w:rsidP="007F3897" w:rsidR="007F3897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KLUB MOZAIK iz Zagreba, Remetska cesta 7a, OIB 53695371077.</w:t>
      </w:r>
    </w:p>
    <w:p w:rsidRDefault="007F3897" w:rsidP="007F3897" w:rsidR="007F389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DAVID JAKOVLJEVIĆ iz Sesveta, </w:t>
      </w:r>
      <w:proofErr w:type="spellStart"/>
      <w:r>
        <w:rPr>
          <w:rFonts w:cs="Arial" w:hAnsi="Arial" w:ascii="Arial"/>
        </w:rPr>
        <w:t>Kašinska</w:t>
      </w:r>
      <w:proofErr w:type="spellEnd"/>
      <w:r>
        <w:rPr>
          <w:rFonts w:cs="Arial" w:hAnsi="Arial" w:ascii="Arial"/>
        </w:rPr>
        <w:t xml:space="preserve"> 7, OIB 63014812654.</w:t>
      </w:r>
    </w:p>
    <w:p w:rsidRDefault="007F3897" w:rsidP="007F3897" w:rsidR="007F3897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KLUB MOZAIK iz Zagreba, Remetska cesta 7a, OIB 53695371077.</w:t>
      </w:r>
    </w:p>
    <w:p w:rsidRDefault="007F3897" w:rsidP="007F3897" w:rsidR="007F3897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12. rujna 2016. godine u 08,45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7F3897" w:rsidP="007F3897" w:rsidR="007F3897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7F3897" w:rsidP="007F3897" w:rsidR="007F3897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F3897" w:rsidP="007F3897" w:rsidR="007F3897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registra Udruga.</w:t>
      </w:r>
    </w:p>
    <w:p w:rsidRDefault="007F3897" w:rsidP="007F3897" w:rsidR="007F3897">
      <w:pPr>
        <w:jc w:val="both"/>
        <w:rPr>
          <w:rFonts w:cs="Arial" w:hAnsi="Arial" w:ascii="Arial"/>
        </w:rPr>
      </w:pPr>
    </w:p>
    <w:p w:rsidRDefault="007F3897" w:rsidP="007F3897" w:rsidR="007F389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7F3897" w:rsidP="007F3897" w:rsidR="007F389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St-845/2016-2,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7F3897" w:rsidP="007F3897" w:rsidR="007F389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F3897" w:rsidP="007F3897" w:rsidR="007F389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F3897" w:rsidP="007F3897" w:rsidR="007F389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F3897" w:rsidP="007F3897" w:rsidR="007F389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F3897" w:rsidP="007F3897" w:rsidR="007F389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Udruga, sud je odlučio sukladno čl. 131., 132. i 286. SZ-a. </w:t>
      </w:r>
    </w:p>
    <w:p w:rsidRDefault="007F3897" w:rsidP="007F3897" w:rsidR="007F389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12. rujna 2016. godine</w:t>
      </w:r>
    </w:p>
    <w:p w:rsidRDefault="007F3897" w:rsidP="007F3897" w:rsidR="007F3897">
      <w:pPr>
        <w:rPr>
          <w:rFonts w:cs="Arial" w:hAnsi="Arial" w:ascii="Arial"/>
          <w:b/>
        </w:rPr>
      </w:pPr>
    </w:p>
    <w:p w:rsidRDefault="007F3897" w:rsidP="007F3897" w:rsidR="007F3897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7F3897" w:rsidP="007F3897" w:rsidR="007F3897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7F3897" w:rsidP="007F3897" w:rsidR="007F3897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7F3897" w:rsidP="007F3897" w:rsidR="007F389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7F3897" w:rsidP="007F3897" w:rsidR="007F3897">
      <w:pPr>
        <w:jc w:val="both"/>
        <w:rPr>
          <w:rFonts w:cs="Arial" w:hAnsi="Arial" w:ascii="Arial"/>
        </w:rPr>
      </w:pPr>
    </w:p>
    <w:p w:rsidRDefault="007F3897" w:rsidP="007F3897" w:rsidR="007F3897">
      <w:pPr>
        <w:jc w:val="both"/>
        <w:rPr>
          <w:rFonts w:cs="Arial" w:hAnsi="Arial" w:ascii="Arial"/>
        </w:rPr>
      </w:pPr>
    </w:p>
    <w:p w:rsidRDefault="007F3897" w:rsidP="007F3897" w:rsidR="007F3897">
      <w:pPr>
        <w:jc w:val="both"/>
        <w:rPr>
          <w:rFonts w:cs="Arial" w:hAnsi="Arial" w:ascii="Arial"/>
        </w:rPr>
      </w:pPr>
    </w:p>
    <w:p w:rsidRDefault="007F3897" w:rsidP="007F3897" w:rsidR="007F3897">
      <w:pPr>
        <w:jc w:val="both"/>
        <w:rPr>
          <w:rFonts w:cs="Arial" w:hAnsi="Arial" w:ascii="Arial"/>
        </w:rPr>
      </w:pPr>
      <w:bookmarkStart w:name="_GoBack" w:id="0"/>
      <w:bookmarkEnd w:id="0"/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7F3897" w:rsidP="007F3897" w:rsidR="007F389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7F3897" w:rsidP="007F3897" w:rsidR="007F389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7F3897" w:rsidP="007F3897" w:rsidR="007F389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Udruzi- veza na Udrugu</w:t>
      </w:r>
    </w:p>
    <w:p w:rsidRDefault="007F3897" w:rsidP="007F3897" w:rsidR="007F389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registru Udruga</w:t>
      </w:r>
    </w:p>
    <w:p w:rsidRDefault="007F3897" w:rsidP="007F3897" w:rsidR="007F389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7F3897" w:rsidP="007F3897" w:rsidR="007F389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12.09.2016.g.</w:t>
      </w:r>
    </w:p>
    <w:p w:rsidRDefault="007F3897" w:rsidP="007F3897" w:rsidR="007F3897">
      <w:pPr>
        <w:rPr>
          <w:rFonts w:cs="Arial" w:hAnsi="Arial" w:ascii="Arial"/>
        </w:rPr>
      </w:pPr>
    </w:p>
    <w:p w:rsidRDefault="007F3897" w:rsidP="007F3897" w:rsidR="007F3897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3897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4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St-845/2016-4</izvorni_sadrzaj>
    <derivirana_varijabla naziv="DomainObject.Oznaka_1">St-845/2016-4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MOZAIK</izvorni_sadrzaj>
    <derivirana_varijabla naziv="DomainObject.Predmet.ProtustrankaFormated_1">  KLUB MOZAIK</derivirana_varijabla>
  </DomainObject.Predmet.ProtustrankaFormated>
  <DomainObject.Predmet.ProtustrankaFormatedOIB>
    <izvorni_sadrzaj>  KLUB MOZAIK, OIB 53695371077</izvorni_sadrzaj>
    <derivirana_varijabla naziv="DomainObject.Predmet.ProtustrankaFormatedOIB_1">  KLUB MOZAIK, OIB 53695371077</derivirana_varijabla>
  </DomainObject.Predmet.ProtustrankaFormatedOIB>
  <DomainObject.Predmet.ProtustrankaFormatedWithAdress>
    <izvorni_sadrzaj> KLUB MOZAIK, Remetska cesta 7 a, 10000 Zagreb</izvorni_sadrzaj>
    <derivirana_varijabla naziv="DomainObject.Predmet.ProtustrankaFormatedWithAdress_1"> KLUB MOZAIK, Remetska cesta 7 a, 10000 Zagreb</derivirana_varijabla>
  </DomainObject.Predmet.ProtustrankaFormatedWithAdress>
  <DomainObject.Predmet.ProtustrankaFormatedWithAdressOIB>
    <izvorni_sadrzaj> KLUB MOZAIK, OIB 53695371077, Remetska cesta 7 a, 10000 Zagreb</izvorni_sadrzaj>
    <derivirana_varijabla naziv="DomainObject.Predmet.ProtustrankaFormatedWithAdressOIB_1"> KLUB MOZAIK, OIB 53695371077, Remetska cesta 7 a, 10000 Zagreb</derivirana_varijabla>
  </DomainObject.Predmet.ProtustrankaFormatedWithAdressOIB>
  <DomainObject.Predmet.ProtustrankaWithAdress>
    <izvorni_sadrzaj>KLUB MOZAIK Remetska cesta 7 a, 10000 Zagreb</izvorni_sadrzaj>
    <derivirana_varijabla naziv="DomainObject.Predmet.ProtustrankaWithAdress_1">KLUB MOZAIK Remetska cesta 7 a, 10000 Zagreb</derivirana_varijabla>
  </DomainObject.Predmet.ProtustrankaWithAdress>
  <DomainObject.Predmet.ProtustrankaWithAdressOIB>
    <izvorni_sadrzaj>KLUB MOZAIK, OIB 53695371077, Remetska cesta 7 a, 10000 Zagreb</izvorni_sadrzaj>
    <derivirana_varijabla naziv="DomainObject.Predmet.ProtustrankaWithAdressOIB_1">KLUB MOZAIK, OIB 53695371077, Remetska cesta 7 a, 10000 Zagreb</derivirana_varijabla>
  </DomainObject.Predmet.ProtustrankaWithAdressOIB>
  <DomainObject.Predmet.ProtustrankaNazivFormated>
    <izvorni_sadrzaj>KLUB MOZAIK</izvorni_sadrzaj>
    <derivirana_varijabla naziv="DomainObject.Predmet.ProtustrankaNazivFormated_1">KLUB MOZAIK</derivirana_varijabla>
  </DomainObject.Predmet.ProtustrankaNazivFormated>
  <DomainObject.Predmet.ProtustrankaNazivFormatedOIB>
    <izvorni_sadrzaj>KLUB MOZAIK, OIB 53695371077</izvorni_sadrzaj>
    <derivirana_varijabla naziv="DomainObject.Predmet.ProtustrankaNazivFormatedOIB_1">KLUB MOZAIK, OIB 53695371077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MOZAIK</item>
    </izvorni_sadrzaj>
    <derivirana_varijabla naziv="DomainObject.Predmet.ProtuStrankaListFormated_1">
      <item>KLUB MOZAIK</item>
    </derivirana_varijabla>
  </DomainObject.Predmet.ProtuStrankaListFormated>
  <DomainObject.Predmet.ProtuStrankaListFormatedOIB>
    <izvorni_sadrzaj>
      <item>KLUB MOZAIK, OIB 53695371077</item>
    </izvorni_sadrzaj>
    <derivirana_varijabla naziv="DomainObject.Predmet.ProtuStrankaListFormatedOIB_1">
      <item>KLUB MOZAIK, OIB 53695371077</item>
    </derivirana_varijabla>
  </DomainObject.Predmet.ProtuStrankaListFormatedOIB>
  <DomainObject.Predmet.ProtuStrankaListFormatedWithAdress>
    <izvorni_sadrzaj>
      <item>KLUB MOZAIK, Remetska cesta 7 a, 10000 Zagreb</item>
    </izvorni_sadrzaj>
    <derivirana_varijabla naziv="DomainObject.Predmet.ProtuStrankaListFormatedWithAdress_1">
      <item>KLUB MOZAIK, Remetska cesta 7 a, 10000 Zagreb</item>
    </derivirana_varijabla>
  </DomainObject.Predmet.ProtuStrankaListFormatedWithAdress>
  <DomainObject.Predmet.ProtuStrankaListFormatedWithAdressOIB>
    <izvorni_sadrzaj>
      <item>KLUB MOZAIK, OIB 53695371077, Remetska cesta 7 a, 10000 Zagreb</item>
    </izvorni_sadrzaj>
    <derivirana_varijabla naziv="DomainObject.Predmet.ProtuStrankaListFormatedWithAdressOIB_1">
      <item>KLUB MOZAIK, OIB 53695371077, Remetska cesta 7 a, 10000 Zagreb</item>
    </derivirana_varijabla>
  </DomainObject.Predmet.ProtuStrankaListFormatedWithAdressOIB>
  <DomainObject.Predmet.ProtuStrankaListNazivFormated>
    <izvorni_sadrzaj>
      <item>KLUB MOZAIK</item>
    </izvorni_sadrzaj>
    <derivirana_varijabla naziv="DomainObject.Predmet.ProtuStrankaListNazivFormated_1">
      <item>KLUB MOZAIK</item>
    </derivirana_varijabla>
  </DomainObject.Predmet.ProtuStrankaListNazivFormated>
  <DomainObject.Predmet.ProtuStrankaListNazivFormatedOIB>
    <izvorni_sadrzaj>
      <item>KLUB MOZAIK, OIB 53695371077</item>
    </izvorni_sadrzaj>
    <derivirana_varijabla naziv="DomainObject.Predmet.ProtuStrankaListNazivFormatedOIB_1">
      <item>KLUB MOZAIK, OIB 53695371077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St-845/2016-4</izvorni_sadrzaj>
    <derivirana_varijabla naziv="DomainObject.PoslovniBrojDokumenta_1">St-845/2016-4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MOZAIK</izvorni_sadrzaj>
    <derivirana_varijabla naziv="DomainObject.Predmet.ProtustrankaIDrugi_1">KLUB MOZAIK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KLUB MOZAIK, OIB 53695371077, Remetska cesta 7 a, 10000 Zagreb</izvorni_sadrzaj>
    <derivirana_varijabla naziv="DomainObject.Predmet.ProtustrankaIDrugiAdressOIB_1">KLUB MOZAIK, OIB 53695371077, Remetska cesta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MOZAIK</item>
      <item>FINA Regionalni centar Zagreb</item>
    </izvorni_sadrzaj>
    <derivirana_varijabla naziv="DomainObject.Predmet.SudioniciListNaziv_1">
      <item>KLUB MOZAIK</item>
      <item>FINA Regionalni centar Zagreb</item>
    </derivirana_varijabla>
  </DomainObject.Predmet.SudioniciListNaziv>
  <DomainObject.Predmet.SudioniciListAdressOIB>
    <izvorni_sadrzaj>
      <item>KLUB MOZAIK, OIB 53695371077, Remetska cesta 7 a,10000 Zagreb</item>
      <item>FINA Regionalni centar Zagreb, OIB 85821130368, Trg svibanjskih žrtava 1995. br.1,10000 Zagreb</item>
    </izvorni_sadrzaj>
    <derivirana_varijabla naziv="DomainObject.Predmet.SudioniciListAdressOIB_1">
      <item>KLUB MOZAIK, OIB 53695371077, Remetska cesta 7 a,10000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B9AB26-739C-46F8-8B71-28A4F774E9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667</properties:Words>
  <properties:Characters>3565</properties:Characters>
  <properties:Lines>94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2016-09-12T06:37:00Z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St-845/2016-4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