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7ca5" w14:paraId="e7f7ca5" w:rsidRDefault="00E82F6A" w:rsidP="00E82F6A" w:rsidR="00E82F6A" w:rsidRPr="00C92328">
      <w:pPr>
        <w:pStyle w:val="Naslov2"/>
        <w15:collapsed w:val="false"/>
        <w:rPr>
          <w:b w:val="false"/>
        </w:rPr>
      </w:pPr>
      <w:bookmarkStart w:name="_GoBack" w:id="0"/>
      <w:bookmarkEnd w:id="0"/>
      <w:r w:rsidRPr="00C92328">
        <w:rPr>
          <w:b w:val="false"/>
        </w:rPr>
        <w:t>4</w:t>
      </w:r>
      <w:r>
        <w:rPr>
          <w:b w:val="false"/>
        </w:rPr>
        <w:t>. Sp-10/2016-4</w:t>
      </w:r>
    </w:p>
    <w:p w:rsidRDefault="00E82F6A" w:rsidP="00E82F6A" w:rsidR="00E82F6A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E82F6A" w:rsidP="00E82F6A" w:rsidR="00E82F6A" w:rsidRPr="00C92328">
      <w:pPr>
        <w:jc w:val="both"/>
      </w:pPr>
      <w:r>
        <w:t>Republika Hrvatska</w:t>
      </w:r>
    </w:p>
    <w:p w:rsidRDefault="00E82F6A" w:rsidP="00E82F6A" w:rsidR="00E82F6A" w:rsidRPr="00C92328">
      <w:pPr>
        <w:jc w:val="both"/>
      </w:pPr>
      <w:r>
        <w:t>Općinski sud u Osijeku</w:t>
      </w:r>
    </w:p>
    <w:p w:rsidRDefault="00E82F6A" w:rsidP="00E82F6A" w:rsidR="00E82F6A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E82F6A" w:rsidP="00E82F6A" w:rsidR="00E82F6A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 xml:space="preserve">Općinski sud u Osijeku, po sucu Sanji Sušilović kao sucu pojedincu, u pravnoj stvari  predlagatelja – potrošača </w:t>
      </w:r>
      <w:r w:rsidR="00851A2E">
        <w:t>BOŽIDARA LACKOVIĆA, OIB: 99959623901, iz Vuke, Osječka 97</w:t>
      </w:r>
      <w:r>
        <w:t xml:space="preserve">,  radi stečaja potrošača,  izvan ročišta, dana 18. studenog 2016. godine,  objavljuje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P O Z I V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 w:rsidRPr="00C92328">
      <w:pPr>
        <w:jc w:val="center"/>
        <w:rPr>
          <w:bCs/>
        </w:rPr>
      </w:pPr>
    </w:p>
    <w:p w:rsidRDefault="00E82F6A" w:rsidP="00E82F6A" w:rsidR="00E82F6A">
      <w:pPr>
        <w:jc w:val="both"/>
      </w:pPr>
      <w:r>
        <w:tab/>
        <w:t>I/ Zakazuje se pripremno ročište u postupku stečaja potrošača za dan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14. veljače 2017.g. u</w:t>
      </w:r>
      <w:r w:rsidR="00851A2E">
        <w:t xml:space="preserve"> 10,00</w:t>
      </w:r>
      <w:r>
        <w:t xml:space="preserve"> sati</w:t>
      </w:r>
      <w:r w:rsidR="00D103C2">
        <w:t>, soba 3-b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pripremnom ročištu raspravljat će se i glasovati  o planu ispunjenja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Svatko može obaviti uvid  u popis  imovine i obveza te plan ispunjenja obveza u pisarnici Općinskog suda u Osijeku.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III/ Pozivaju se vjerovnici:</w:t>
      </w:r>
    </w:p>
    <w:p w:rsidRDefault="00851A2E" w:rsidP="00851A2E" w:rsidR="00851A2E">
      <w:pPr>
        <w:pStyle w:val="Odlomakpopisa"/>
        <w:numPr>
          <w:ilvl w:val="0"/>
          <w:numId w:val="2"/>
        </w:numPr>
        <w:jc w:val="both"/>
      </w:pPr>
      <w:r>
        <w:t>Tele 2 d.o.o., OIB: 70133616033, Zagreb, Ulica grada Vukovara 269-d,</w:t>
      </w:r>
    </w:p>
    <w:p w:rsidRDefault="007022C8" w:rsidP="00851A2E" w:rsidR="007022C8">
      <w:pPr>
        <w:pStyle w:val="Odlomakpopisa"/>
        <w:numPr>
          <w:ilvl w:val="0"/>
          <w:numId w:val="2"/>
        </w:numPr>
        <w:jc w:val="both"/>
      </w:pPr>
      <w:r>
        <w:t xml:space="preserve">Republika Hrvatska, Ministarstvo financija,  OIB: 18683136487,  Carinska uprava, Osijek, Cara Hadrijana 11,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FINA Zagreb, </w:t>
      </w:r>
      <w:r w:rsidR="007277B4">
        <w:t xml:space="preserve">OIB: 85821130368, Zagreb, </w:t>
      </w:r>
      <w:r>
        <w:t>Ulica grada Vukovara 70,</w:t>
      </w:r>
    </w:p>
    <w:p w:rsidRDefault="00E82F6A" w:rsidP="00E82F6A" w:rsidR="00E82F6A">
      <w:pPr>
        <w:pStyle w:val="Odlomakpopisa"/>
        <w:ind w:left="1065"/>
        <w:jc w:val="both"/>
      </w:pPr>
    </w:p>
    <w:p w:rsidRDefault="00E82F6A" w:rsidP="00E82F6A" w:rsidR="00E82F6A">
      <w:pPr>
        <w:jc w:val="both"/>
      </w:pPr>
      <w:r>
        <w:tab/>
        <w:t>očitovati na plan ispunjenja obveza u roku od 30 dana od objave poziva na e-oglasnoj ploči suda.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ročište se poziva i dužnik-potrošač</w:t>
      </w:r>
      <w:r w:rsidR="007277B4">
        <w:t xml:space="preserve"> Božidar Lacković</w:t>
      </w:r>
      <w:r>
        <w:t>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niti jedan vjerovnik  nije uskratio pristanak na plan ispunjenja obveza smatra se da je plan prihvaćen.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E82F6A" w:rsidP="00E82F6A" w:rsidR="00E82F6A" w:rsidRPr="00D567A8">
      <w:pPr>
        <w:jc w:val="both"/>
      </w:pPr>
    </w:p>
    <w:p w:rsidRDefault="00E82F6A" w:rsidP="00E82F6A" w:rsidR="00E82F6A">
      <w:pPr>
        <w:jc w:val="center"/>
      </w:pPr>
      <w:r>
        <w:t>U Osijeku, 18. studenog 2016. godine</w:t>
      </w:r>
    </w:p>
    <w:p w:rsidRDefault="00E82F6A" w:rsidP="00E82F6A" w:rsidR="00E82F6A"/>
    <w:p w:rsidRDefault="00E82F6A" w:rsidP="00E82F6A" w:rsidR="00E82F6A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E82F6A" w:rsidP="00E82F6A" w:rsidR="00E82F6A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>Za točnost otpravka – ovlašteni službenik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26F0" w:rsidR="003026F0"/>
    <w:sectPr w:rsidSect="00E82F6A" w:rsidR="003026F0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F6A" w:rsidP="00E82F6A" w:rsidR="00E82F6A">
      <w:r>
        <w:separator/>
      </w:r>
    </w:p>
  </w:endnote>
  <w:endnote w:id="0" w:type="continuationSeparator">
    <w:p w:rsidRDefault="00E82F6A" w:rsidP="00E82F6A" w:rsidR="00E8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F6A" w:rsidP="00E82F6A" w:rsidR="00E82F6A">
      <w:r>
        <w:separator/>
      </w:r>
    </w:p>
  </w:footnote>
  <w:footnote w:id="0" w:type="continuationSeparator">
    <w:p w:rsidRDefault="00E82F6A" w:rsidP="00E82F6A" w:rsidR="00E82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3C2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03F7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5045254"/>
      <w:docPartObj>
        <w:docPartGallery w:val="Page Numbers (Top of Page)"/>
        <w:docPartUnique/>
      </w:docPartObj>
    </w:sdtPr>
    <w:sdtEndPr/>
    <w:sdtContent>
      <w:p w:rsidRDefault="00E82F6A" w:rsidR="00E82F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3F7">
          <w:rPr>
            <w:noProof/>
          </w:rPr>
          <w:t>2</w:t>
        </w:r>
        <w:r>
          <w:fldChar w:fldCharType="end"/>
        </w:r>
      </w:p>
    </w:sdtContent>
  </w:sdt>
  <w:p w:rsidRDefault="00E82F6A" w:rsidP="00E82F6A" w:rsidR="00E82F6A" w:rsidRPr="00C92328">
    <w:pPr>
      <w:pStyle w:val="Naslov2"/>
      <w:rPr>
        <w:b w:val="false"/>
      </w:rPr>
    </w:pPr>
    <w:r w:rsidRPr="00C92328">
      <w:rPr>
        <w:b w:val="false"/>
      </w:rPr>
      <w:t>4</w:t>
    </w:r>
    <w:r>
      <w:rPr>
        <w:b w:val="false"/>
      </w:rPr>
      <w:t>. Sp-10/2016-4</w:t>
    </w:r>
  </w:p>
  <w:p w:rsidRDefault="00C303F7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8FD587F"/>
    <w:multiLevelType w:val="hybridMultilevel"/>
    <w:tmpl w:val="ECC4A148"/>
    <w:lvl w:tplc="549078D4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F6A"/>
    <w:rsid w:val="000F2951"/>
    <w:rsid w:val="003026F0"/>
    <w:rsid w:val="007022C8"/>
    <w:rsid w:val="007277B4"/>
    <w:rsid w:val="0074017D"/>
    <w:rsid w:val="00851A2E"/>
    <w:rsid w:val="00A25CCE"/>
    <w:rsid w:val="00C303F7"/>
    <w:rsid w:val="00D103C2"/>
    <w:rsid w:val="00DE2DC7"/>
    <w:rsid w:val="00E8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82F6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1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1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1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1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1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82F6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1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1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1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1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1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 Vukovara 70</izvorni_sadrzaj>
    <derivirana_varijabla naziv="DomainObject.UcesnikSudskeRadnje.Adresa.UlicaIKBR_1">Ulica grada  Vukovara 70</derivirana_varijabla>
  </DomainObject.UcesnikSudskeRadnje.Adresa.UlicaIKBR>
  <DomainObject.UcesnikSudskeRadnje.Naziv>
    <izvorni_sadrzaj>FINA Zagreb</izvorni_sadrzaj>
    <derivirana_varijabla naziv="DomainObject.UcesnikSudskeRadnje.Naziv_1">FINA Zagreb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>FINA Zagreb, OIB 85821130368, Ulica grada  Vukovara 70,10000 Zagreb</izvorni_sadrzaj>
    <derivirana_varijabla naziv="DomainObject.UcesnikSudskeRadnje.NazivFormated_1">FINA Zagreb, OIB 85821130368, Ulica grada  Vukovara 70,10000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2075</properties:Characters>
  <properties:Lines>77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2016-11-18T07:57:00Z</dcterms:created>
  <dc:creator>Sanela Maričić</dc:creator>
  <cp:lastModifiedBy>Sanela Maričić</cp:lastModifiedBy>
  <cp:lastPrinted>2016-11-18T08:51:00Z</cp:lastPrinted>
  <dcterms:modified xmlns:xsi="http://www.w3.org/2001/XMLSchema-instance" xsi:type="dcterms:W3CDTF">2016-11-18T08:54:00Z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