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522f" w14:paraId="e6c522f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05CE0">
        <w:t>46/2014</w:t>
      </w:r>
      <w:r w:rsidR="00CE3D0C">
        <w:t>-52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05CE0" w:rsidP="00D05CE0" w:rsidR="00D05CE0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TIPOMAT d.o.o. – u stečaju, Velika Gorica, Staro Čiće, Habdelićeva 70, MBS: </w:t>
      </w:r>
      <w:r>
        <w:t>080134844</w:t>
      </w:r>
      <w:r>
        <w:rPr>
          <w:lang w:val="pt-BR"/>
        </w:rPr>
        <w:t xml:space="preserve">, OIB: </w:t>
      </w:r>
      <w:r>
        <w:t>39052496402</w:t>
      </w:r>
      <w:r>
        <w:rPr>
          <w:lang w:val="pt-BR"/>
        </w:rPr>
        <w:t xml:space="preserve">,  </w:t>
      </w:r>
      <w:r w:rsidR="00FF4C1E">
        <w:t>dana 3</w:t>
      </w:r>
      <w:r>
        <w:t xml:space="preserve">. </w:t>
      </w:r>
      <w:r w:rsidR="00FF4C1E">
        <w:t>listopada</w:t>
      </w:r>
      <w:r>
        <w:t xml:space="preserve"> 2016. godine, 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Milorad </w:t>
      </w:r>
      <w:proofErr w:type="spellStart"/>
      <w:r>
        <w:t>Zajkovski</w:t>
      </w:r>
      <w:proofErr w:type="spellEnd"/>
      <w:r>
        <w:t xml:space="preserve"> 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F4C1E" w:rsidP="003812A3" w:rsidR="003812A3">
      <w:pPr>
        <w:jc w:val="center"/>
      </w:pPr>
      <w:r>
        <w:t>U Zagrebu 3. listopada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6D44F4" w:rsidR="006D44F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44F4" w:rsidP="00E91121" w:rsidR="006D44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44F4" w:rsidP="00E91121" w:rsidR="006D44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44F4" w:rsidP="00E91121" w:rsidR="006D44F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D44F4" w:rsidP="00E91121" w:rsidR="006D44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E3D0C" w:rsidP="003812A3" w:rsidR="00CE3D0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523F73"/>
    <w:rsid w:val="006D44F4"/>
    <w:rsid w:val="00CE3D0C"/>
    <w:rsid w:val="00D05CE0"/>
    <w:rsid w:val="00E45AE1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A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AE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AE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AE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A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AE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AE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AE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663</properties:Characters>
  <properties:Lines>55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2016-10-03T11:27:00Z</dcterms:created>
  <dc:creator>Nikola Ribarić</dc:creator>
  <cp:lastModifiedBy>Jadranka Zelić</cp:lastModifiedBy>
  <cp:lastPrinted>2016-10-03T11:27:00Z</cp:lastPrinted>
  <dcterms:modified xmlns:xsi="http://www.w3.org/2001/XMLSchema-instance" xsi:type="dcterms:W3CDTF">2016-10-03T11:30:00Z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