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a5c03" w14:paraId="fda5c03" w:rsidRDefault="00CC00F1" w:rsidP="00CC00F1" w:rsidR="000A7106" w:rsidRPr="00FA3260">
      <w:pPr>
        <w:jc w:val="right"/>
        <w15:collapsed w:val="false"/>
        <w:rPr>
          <w:b/>
        </w:rPr>
      </w:pPr>
      <w:bookmarkStart w:name="_GoBack" w:id="0"/>
      <w:bookmarkEnd w:id="0"/>
      <w:r w:rsidRPr="001C5505">
        <w:t>1 St-</w:t>
      </w:r>
      <w:r w:rsidR="00FE354A">
        <w:t>750</w:t>
      </w:r>
      <w:r w:rsidR="00947006">
        <w:t>/16-</w:t>
      </w:r>
      <w:r w:rsidR="00877235">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FE354A">
        <w:t>SUPETAR d.o.o.</w:t>
      </w:r>
      <w:r w:rsidR="00037E7D">
        <w:t xml:space="preserve">, </w:t>
      </w:r>
      <w:r w:rsidR="00FE354A">
        <w:t>Ugljan</w:t>
      </w:r>
      <w:r w:rsidR="003C5E0B">
        <w:t xml:space="preserve">, </w:t>
      </w:r>
      <w:r w:rsidR="00FE354A">
        <w:t>Ugljan 16</w:t>
      </w:r>
      <w:r w:rsidR="00037E7D">
        <w:t xml:space="preserve">, OIB: </w:t>
      </w:r>
      <w:r w:rsidR="00FE354A">
        <w:t>25047522214</w:t>
      </w:r>
      <w:r w:rsidR="00F37EDE">
        <w:t>,</w:t>
      </w:r>
      <w:r w:rsidR="00EA47D6">
        <w:t xml:space="preserve"> </w:t>
      </w:r>
      <w:r w:rsidR="00CC47CA">
        <w:t xml:space="preserve"> </w:t>
      </w:r>
      <w:r w:rsidR="005A5DBB">
        <w:t>7.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FE354A">
        <w:t xml:space="preserve">SUPETAR d.o.o., Ugljan, Ugljan 16, OIB: 25047522214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5A5DBB" w:rsidRPr="005A5DBB">
        <w:t>25</w:t>
      </w:r>
      <w:r w:rsidR="00A85324" w:rsidRPr="005A5DBB">
        <w:t>.000,00</w:t>
      </w:r>
      <w:r w:rsidR="00DA5DD4" w:rsidRPr="005A5DBB">
        <w:t xml:space="preserve"> </w:t>
      </w:r>
      <w:r w:rsidR="003A0A6A" w:rsidRPr="005A5DBB">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E354A">
        <w:t>750</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125612" w:rsidRPr="005A5DBB">
        <w:t>101.121,50</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3C5E0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w:t>
      </w:r>
      <w:r w:rsidRPr="005A5DBB">
        <w:t xml:space="preserve">od </w:t>
      </w:r>
      <w:r w:rsidR="005A5DBB" w:rsidRPr="005A5DBB">
        <w:t>25</w:t>
      </w:r>
      <w:r w:rsidR="00A85324" w:rsidRPr="005A5DBB">
        <w:t>.000,00</w:t>
      </w:r>
      <w:r w:rsidR="003438A3" w:rsidRPr="005A5DBB">
        <w:t xml:space="preserve"> kuna</w:t>
      </w:r>
      <w:r w:rsidRPr="005A5DBB">
        <w:t>,</w:t>
      </w:r>
      <w:r w:rsidRPr="00C07369">
        <w:t xml:space="preserve"> a koji se sastoji od </w:t>
      </w:r>
      <w:r w:rsidR="00FE354A">
        <w:t>nagrade pri</w:t>
      </w:r>
      <w:r w:rsidR="00125612">
        <w:t xml:space="preserve">vremenom stečajnom upravitelju </w:t>
      </w:r>
      <w:r w:rsidR="005A5DBB">
        <w:t>3</w:t>
      </w:r>
      <w:r w:rsidR="00877235">
        <w:t>.000,00</w:t>
      </w:r>
      <w:r w:rsidR="00FE354A">
        <w:t xml:space="preserve"> kuna, nagrada stečajnom upravitelju 21.000,00 kuna, izrada pečata i bankarske usluge 500,00 kuna te knjigovo</w:t>
      </w:r>
      <w:r w:rsidR="000C1C2E">
        <w:t>d</w:t>
      </w:r>
      <w:r w:rsidR="00FE354A">
        <w:t>stvenih usluga 5.00,00 kuna</w:t>
      </w:r>
      <w:r w:rsidR="003C5E0B">
        <w:t xml:space="preserve">. </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5A5DBB">
        <w:t>7.</w:t>
      </w:r>
      <w:r w:rsidR="00877235">
        <w:t xml:space="preserve"> listopada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FE354A">
      <w:t>750</w:t>
    </w:r>
    <w:r w:rsidR="00947006">
      <w:t>/16-</w:t>
    </w:r>
    <w:r w:rsidR="00FE354A">
      <w:t>15</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C1C2E"/>
    <w:rsid w:val="000E69CA"/>
    <w:rsid w:val="00125612"/>
    <w:rsid w:val="00146A4A"/>
    <w:rsid w:val="0017620F"/>
    <w:rsid w:val="0017733B"/>
    <w:rsid w:val="001C5505"/>
    <w:rsid w:val="00211C51"/>
    <w:rsid w:val="00242BE7"/>
    <w:rsid w:val="00247B37"/>
    <w:rsid w:val="002F6FEB"/>
    <w:rsid w:val="0031036A"/>
    <w:rsid w:val="003202BD"/>
    <w:rsid w:val="0033015E"/>
    <w:rsid w:val="003438A3"/>
    <w:rsid w:val="003516BB"/>
    <w:rsid w:val="003628BB"/>
    <w:rsid w:val="00371287"/>
    <w:rsid w:val="00387347"/>
    <w:rsid w:val="003A0A6A"/>
    <w:rsid w:val="003C5E0B"/>
    <w:rsid w:val="004040C9"/>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A5DBB"/>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77235"/>
    <w:rsid w:val="008B2D83"/>
    <w:rsid w:val="008C2399"/>
    <w:rsid w:val="008E1367"/>
    <w:rsid w:val="00905179"/>
    <w:rsid w:val="00914580"/>
    <w:rsid w:val="00933E53"/>
    <w:rsid w:val="00947006"/>
    <w:rsid w:val="009800A2"/>
    <w:rsid w:val="009965B7"/>
    <w:rsid w:val="009B7DAC"/>
    <w:rsid w:val="00A2677E"/>
    <w:rsid w:val="00A448CA"/>
    <w:rsid w:val="00A81D61"/>
    <w:rsid w:val="00A85324"/>
    <w:rsid w:val="00A9387E"/>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516BB"/>
    <w:rPr>
      <w:color w:val="808080"/>
      <w:bdr w:space="0" w:sz="0" w:color="auto" w:val="none"/>
      <w:shd w:fill="auto" w:color="auto" w:val="clear"/>
    </w:rPr>
  </w:style>
  <w:style w:customStyle="true" w:styleId="eSPISCCParagraphDefaultFont" w:type="character">
    <w:name w:val="eSPIS_CC_Paragraph Default Font"/>
    <w:basedOn w:val="Zadanifontodlomka"/>
    <w:rsid w:val="003516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16BB"/>
    <w:rPr>
      <w:bdr w:space="0" w:sz="0" w:color="auto" w:val="none"/>
      <w:shd w:fill="FFFFCC" w:color="auto" w:val="clear"/>
      <w:lang w:val="hr-HR"/>
    </w:rPr>
  </w:style>
  <w:style w:customStyle="true" w:styleId="PozadinaSvijetloCrvena" w:type="character">
    <w:name w:val="Pozadina_SvijetloCrvena"/>
    <w:basedOn w:val="eSPISCCParagraphDefaultFont"/>
    <w:rsid w:val="003516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16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3516BB"/>
    <w:rPr>
      <w:color w:val="808080"/>
      <w:bdr w:color="auto" w:space="0" w:sz="0" w:val="none"/>
      <w:shd w:color="auto" w:fill="auto" w:val="clear"/>
    </w:rPr>
  </w:style>
  <w:style w:customStyle="1" w:styleId="eSPISCCParagraphDefaultFont" w:type="character">
    <w:name w:val="eSPIS_CC_Paragraph Default Font"/>
    <w:basedOn w:val="Zadanifontodlomka"/>
    <w:rsid w:val="003516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16BB"/>
    <w:rPr>
      <w:bdr w:color="auto" w:space="0" w:sz="0" w:val="none"/>
      <w:shd w:color="auto" w:fill="FFFFCC" w:val="clear"/>
      <w:lang w:val="hr-HR"/>
    </w:rPr>
  </w:style>
  <w:style w:customStyle="1" w:styleId="PozadinaSvijetloCrvena" w:type="character">
    <w:name w:val="Pozadina_SvijetloCrvena"/>
    <w:basedOn w:val="eSPISCCParagraphDefaultFont"/>
    <w:rsid w:val="003516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16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St-750/2016</izvorni_sadrzaj>
    <derivirana_varijabla naziv="DomainObject.Predmet.OznakaBroj_1">St-750/2016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SUPETAR d.o.o. za graditeljstvo i trgovinu</izvorni_sadrzaj>
    <derivirana_varijabla naziv="DomainObject.Predmet.ProtustrankaFormated_1">  SUPETAR d.o.o. za graditeljstvo i trgovinu</derivirana_varijabla>
  </DomainObject.Predmet.ProtustrankaFormated>
  <DomainObject.Predmet.ProtustrankaFormatedOIB>
    <izvorni_sadrzaj>  SUPETAR d.o.o. za graditeljstvo i trgovinu, OIB 25047522214</izvorni_sadrzaj>
    <derivirana_varijabla naziv="DomainObject.Predmet.ProtustrankaFormatedOIB_1">  SUPETAR d.o.o. za graditeljstvo i trgovinu, OIB 25047522214</derivirana_varijabla>
  </DomainObject.Predmet.ProtustrankaFormatedOIB>
  <DomainObject.Predmet.ProtustrankaFormatedWithAdress>
    <izvorni_sadrzaj> SUPETAR d.o.o. za graditeljstvo i trgovinu, Ugljan 16, 23273 Ugljan</izvorni_sadrzaj>
    <derivirana_varijabla naziv="DomainObject.Predmet.ProtustrankaFormatedWithAdress_1"> SUPETAR d.o.o. za graditeljstvo i trgovinu, Ugljan 16, 23273 Ugljan</derivirana_varijabla>
  </DomainObject.Predmet.ProtustrankaFormatedWithAdress>
  <DomainObject.Predmet.ProtustrankaFormatedWithAdressOIB>
    <izvorni_sadrzaj> SUPETAR d.o.o. za graditeljstvo i trgovinu, OIB 25047522214, Ugljan 16, 23273 Ugljan</izvorni_sadrzaj>
    <derivirana_varijabla naziv="DomainObject.Predmet.ProtustrankaFormatedWithAdressOIB_1"> SUPETAR d.o.o. za graditeljstvo i trgovinu, OIB 25047522214, Ugljan 16, 23273 Ugljan</derivirana_varijabla>
  </DomainObject.Predmet.ProtustrankaFormatedWithAdressOIB>
  <DomainObject.Predmet.ProtustrankaWithAdress>
    <izvorni_sadrzaj>SUPETAR d.o.o. za graditeljstvo i trgovinu Ugljan 16, 23273 Ugljan</izvorni_sadrzaj>
    <derivirana_varijabla naziv="DomainObject.Predmet.ProtustrankaWithAdress_1">SUPETAR d.o.o. za graditeljstvo i trgovinu Ugljan 16, 23273 Ugljan</derivirana_varijabla>
  </DomainObject.Predmet.ProtustrankaWithAdress>
  <DomainObject.Predmet.ProtustrankaWithAdressOIB>
    <izvorni_sadrzaj>SUPETAR d.o.o. za graditeljstvo i trgovinu, OIB 25047522214, Ugljan 16, 23273 Ugljan</izvorni_sadrzaj>
    <derivirana_varijabla naziv="DomainObject.Predmet.ProtustrankaWithAdressOIB_1">SUPETAR d.o.o. za graditeljstvo i trgovinu, OIB 25047522214, Ugljan 16, 23273 Ugljan</derivirana_varijabla>
  </DomainObject.Predmet.ProtustrankaWithAdressOIB>
  <DomainObject.Predmet.ProtustrankaNazivFormated>
    <izvorni_sadrzaj>SUPETAR d.o.o. za graditeljstvo i trgovinu</izvorni_sadrzaj>
    <derivirana_varijabla naziv="DomainObject.Predmet.ProtustrankaNazivFormated_1">SUPETAR d.o.o. za graditeljstvo i trgovinu</derivirana_varijabla>
  </DomainObject.Predmet.ProtustrankaNazivFormated>
  <DomainObject.Predmet.ProtustrankaNazivFormatedOIB>
    <izvorni_sadrzaj>SUPETAR d.o.o. za graditeljstvo i trgovinu, OIB 25047522214</izvorni_sadrzaj>
    <derivirana_varijabla naziv="DomainObject.Predmet.ProtustrankaNazivFormatedOIB_1">SUPETAR d.o.o. za graditeljstvo i trgovinu, OIB 25047522214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101121.50</izvorni_sadrzaj>
    <derivirana_varijabla naziv="DomainObject.Predmet.TrenutnaVrijednost_1">101121.50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SUPETAR d.o.o. za graditeljstvo i trgovinu</item>
    </izvorni_sadrzaj>
    <derivirana_varijabla naziv="DomainObject.Predmet.ProtuStrankaListFormated_1">
      <item>SUPETAR d.o.o. za graditeljstvo i trgovinu</item>
    </derivirana_varijabla>
  </DomainObject.Predmet.ProtuStrankaListFormated>
  <DomainObject.Predmet.ProtuStrankaListFormatedOIB>
    <izvorni_sadrzaj>
      <item>SUPETAR d.o.o. za graditeljstvo i trgovinu, OIB 25047522214</item>
    </izvorni_sadrzaj>
    <derivirana_varijabla naziv="DomainObject.Predmet.ProtuStrankaListFormatedOIB_1">
      <item>SUPETAR d.o.o. za graditeljstvo i trgovinu, OIB 25047522214</item>
    </derivirana_varijabla>
  </DomainObject.Predmet.ProtuStrankaListFormatedOIB>
  <DomainObject.Predmet.ProtuStrankaListFormatedWithAdress>
    <izvorni_sadrzaj>
      <item>SUPETAR d.o.o. za graditeljstvo i trgovinu, Ugljan 16, 23273 Ugljan</item>
    </izvorni_sadrzaj>
    <derivirana_varijabla naziv="DomainObject.Predmet.ProtuStrankaListFormatedWithAdress_1">
      <item>SUPETAR d.o.o. za graditeljstvo i trgovinu, Ugljan 16, 23273 Ugljan</item>
    </derivirana_varijabla>
  </DomainObject.Predmet.ProtuStrankaListFormatedWithAdress>
  <DomainObject.Predmet.ProtuStrankaListFormatedWithAdressOIB>
    <izvorni_sadrzaj>
      <item>SUPETAR d.o.o. za graditeljstvo i trgovinu, OIB 25047522214, Ugljan 16, 23273 Ugljan</item>
    </izvorni_sadrzaj>
    <derivirana_varijabla naziv="DomainObject.Predmet.ProtuStrankaListFormatedWithAdressOIB_1">
      <item>SUPETAR d.o.o. za graditeljstvo i trgovinu, OIB 25047522214, Ugljan 16, 23273 Ugljan</item>
    </derivirana_varijabla>
  </DomainObject.Predmet.ProtuStrankaListFormatedWithAdressOIB>
  <DomainObject.Predmet.ProtuStrankaListNazivFormated>
    <izvorni_sadrzaj>
      <item>SUPETAR d.o.o. za graditeljstvo i trgovinu</item>
    </izvorni_sadrzaj>
    <derivirana_varijabla naziv="DomainObject.Predmet.ProtuStrankaListNazivFormated_1">
      <item>SUPETAR d.o.o. za graditeljstvo i trgovinu</item>
    </derivirana_varijabla>
  </DomainObject.Predmet.ProtuStrankaListNazivFormated>
  <DomainObject.Predmet.ProtuStrankaListNazivFormatedOIB>
    <izvorni_sadrzaj>
      <item>SUPETAR d.o.o. za graditeljstvo i trgovinu, OIB 25047522214</item>
    </izvorni_sadrzaj>
    <derivirana_varijabla naziv="DomainObject.Predmet.ProtuStrankaListNazivFormatedOIB_1">
      <item>SUPETAR d.o.o. za graditeljstvo i trgovinu, OIB 25047522214</item>
    </derivirana_varijabla>
  </DomainObject.Predmet.ProtuStrankaListNazivFormatedOIB>
  <DomainObject.Predmet.OstaliListFormated>
    <izvorni_sadrzaj>
      <item>Osman Omerčić</item>
    </izvorni_sadrzaj>
    <derivirana_varijabla naziv="DomainObject.Predmet.OstaliListFormated_1">
      <item>Osman Omerčić</item>
    </derivirana_varijabla>
  </DomainObject.Predmet.OstaliListFormated>
  <DomainObject.Predmet.OstaliListFormatedOIB>
    <izvorni_sadrzaj>
      <item>Osman Omerčić, OIB 54020130417</item>
    </izvorni_sadrzaj>
    <derivirana_varijabla naziv="DomainObject.Predmet.OstaliListFormatedOIB_1">
      <item>Osman Omerčić, OIB 54020130417</item>
    </derivirana_varijabla>
  </DomainObject.Predmet.OstaliListFormatedOIB>
  <DomainObject.Predmet.OstaliListFormatedWithAdress>
    <izvorni_sadrzaj>
      <item>Osman Omerčić, Ribarska Obala 13, 23273 Ugljan</item>
    </izvorni_sadrzaj>
    <derivirana_varijabla naziv="DomainObject.Predmet.OstaliListFormatedWithAdress_1">
      <item>Osman Omerčić, Ribarska Obala 13, 23273 Ugljan</item>
    </derivirana_varijabla>
  </DomainObject.Predmet.OstaliListFormatedWithAdress>
  <DomainObject.Predmet.OstaliListFormatedWithAdressOIB>
    <izvorni_sadrzaj>
      <item>Osman Omerčić, OIB 54020130417, Ribarska Obala 13, 23273 Ugljan</item>
    </izvorni_sadrzaj>
    <derivirana_varijabla naziv="DomainObject.Predmet.OstaliListFormatedWithAdressOIB_1">
      <item>Osman Omerčić, OIB 54020130417, Ribarska Obala 13, 23273 Ugljan</item>
    </derivirana_varijabla>
  </DomainObject.Predmet.OstaliListFormatedWithAdressOIB>
  <DomainObject.Predmet.OstaliListNazivFormated>
    <izvorni_sadrzaj>
      <item>Osman Omerčić</item>
    </izvorni_sadrzaj>
    <derivirana_varijabla naziv="DomainObject.Predmet.OstaliListNazivFormated_1">
      <item>Osman Omerčić</item>
    </derivirana_varijabla>
  </DomainObject.Predmet.OstaliListNazivFormated>
  <DomainObject.Predmet.OstaliListNazivFormatedOIB>
    <izvorni_sadrzaj>
      <item>Osman Omerčić, OIB 54020130417</item>
    </izvorni_sadrzaj>
    <derivirana_varijabla naziv="DomainObject.Predmet.OstaliListNazivFormatedOIB_1">
      <item>Osman Omerčić, OIB 54020130417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SUPETAR d.o.o. za graditeljstvo i trgovinu</izvorni_sadrzaj>
    <derivirana_varijabla naziv="DomainObject.Predmet.ProtustrankaIDrugi_1">SUPETAR d.o.o. za graditeljstvo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SUPETAR d.o.o. za graditeljstvo i trgovinu, OIB 25047522214, Ugljan 16, 23273 Ugljan</izvorni_sadrzaj>
    <derivirana_varijabla naziv="DomainObject.Predmet.ProtustrankaIDrugiAdressOIB_1">SUPETAR d.o.o. za graditeljstvo i trgovinu, OIB 25047522214, Ugljan 16, 23273 Ugljan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SUPETAR d.o.o. za graditeljstvo i trgovinu</item>
      <item>Osman Omerčić</item>
    </izvorni_sadrzaj>
    <derivirana_varijabla naziv="DomainObject.Predmet.SudioniciListNaziv_1">
      <item>Financijska agencija</item>
      <item>SUPETAR d.o.o. za graditeljstvo i trgovinu</item>
      <item>Osman Omerčić</item>
    </derivirana_varijabla>
  </DomainObject.Predmet.SudioniciListNaziv>
  <DomainObject.Predmet.SudioniciListAdressOIB>
    <izvorni_sadrzaj>
      <item>Financijska agencija, OIB 85821130368, Ivana Danila 4,23000 Zadar</item>
      <item>SUPETAR d.o.o. za graditeljstvo i trgovinu, OIB 25047522214, Ugljan 16,23273 Ugljan</item>
      <item>Osman Omerčić, OIB 54020130417, Ribarska Obala 13,23273 Ugljan</item>
    </izvorni_sadrzaj>
    <derivirana_varijabla naziv="DomainObject.Predmet.SudioniciListAdressOIB_1">
      <item>Financijska agencija, OIB 85821130368, Ivana Danila 4,23000 Zadar</item>
      <item>SUPETAR d.o.o. za graditeljstvo i trgovinu, OIB 25047522214, Ugljan 16,23273 Ugljan</item>
      <item>Osman Omerčić, OIB 54020130417, Ribarska Obala 13,23273 Ugljan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25047522214</item>
      <item>, OIB 54020130417</item>
    </izvorni_sadrzaj>
    <derivirana_varijabla naziv="DomainObject.Predmet.SudioniciListNazivOIB_1">
      <item>, OIB 85821130368</item>
      <item>, OIB 25047522214</item>
      <item>, OIB 54020130417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Rijeka</item>
    </izvorni_sadrzaj>
    <derivirana_varijabla naziv="DomainObject.Predmet.StecajniUpraviteljiListAddressOIB_1">
      <item>Alein Khan, OIB 25613472359, Trg sv. Barbare 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94262F-5158-438E-B2FD-E380D9AB42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418</properties:Words>
  <properties:Characters>2186</properties:Characters>
  <properties:Lines>83</properties:Lines>
  <properties:Paragraphs>24</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2016-08-10T11:35:00Z</dcterms:created>
  <dc:creator>Ardena Bajlo</dc:creator>
  <cp:lastModifiedBy>wsadmin</cp:lastModifiedBy>
  <cp:lastPrinted>2014-11-21T08:47:00Z</cp:lastPrinted>
  <dcterms:modified xmlns:xsi="http://www.w3.org/2001/XMLSchema-instance" xsi:type="dcterms:W3CDTF">2016-10-13T11:41:00Z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