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31f83" w14:paraId="4931f83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D176B1">
        <w:t>1590</w:t>
      </w:r>
      <w:r w:rsidR="0072710A">
        <w:t>/</w:t>
      </w:r>
      <w:r>
        <w:t>17</w:t>
      </w:r>
      <w:r w:rsidR="0072710A">
        <w:t>-</w:t>
      </w:r>
      <w:r w:rsidR="00D176B1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9E7A76">
        <w:rPr>
          <w:color w:val="000000"/>
        </w:rPr>
        <w:t>Ministarstvo financija, Porezna uprava Područni ured Slavonija i Baranja, koga zastupa Županijsko državno odvjetništvo u Osijeku</w:t>
      </w:r>
      <w:r w:rsidR="00F24BBF" w:rsidRPr="00810FE8">
        <w:t xml:space="preserve">, za otvaranje stečajnog  postupka nad dužnikom </w:t>
      </w:r>
      <w:r w:rsidR="00D176B1" w:rsidRPr="00D176B1">
        <w:t>LUNAR EKO jednostavno društvo s ograničenom odgovornošću za prijevoz i usluge, Bračka 144, Osijek, MBS: 030151414, OIB: 08021990391</w:t>
      </w:r>
      <w:r w:rsidR="008549EB">
        <w:t>,</w:t>
      </w:r>
      <w:r w:rsidR="0072710A">
        <w:t xml:space="preserve"> </w:t>
      </w:r>
      <w:r w:rsidR="003B4C28">
        <w:t xml:space="preserve">dana </w:t>
      </w:r>
      <w:r w:rsidR="00D176B1">
        <w:t>27</w:t>
      </w:r>
      <w:r w:rsidR="00015125">
        <w:t xml:space="preserve">. </w:t>
      </w:r>
      <w:r w:rsidR="00D176B1">
        <w:t>studenoga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9E7A76" w:rsidP="004B741D" w:rsidR="00E17696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D176B1">
        <w:t xml:space="preserve">Josip </w:t>
      </w:r>
      <w:proofErr w:type="spellStart"/>
      <w:r w:rsidR="00D176B1">
        <w:t>Somrak</w:t>
      </w:r>
      <w:proofErr w:type="spellEnd"/>
      <w:r w:rsidR="00D176B1">
        <w:t xml:space="preserve">, Tenja, Ulica Jagode </w:t>
      </w:r>
      <w:proofErr w:type="spellStart"/>
      <w:r w:rsidR="00D176B1">
        <w:t>Truhelke</w:t>
      </w:r>
      <w:proofErr w:type="spellEnd"/>
      <w:r w:rsidR="00D176B1">
        <w:t xml:space="preserve"> 3, OIB:99644027900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D176B1">
        <w:t>1590</w:t>
      </w:r>
      <w:r w:rsidR="00710E12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D176B1" w:rsidRPr="00D176B1">
        <w:t>LUNAR EKO jednostavno društvo s ograničenom odgovornošću za prijevoz i usluge, Bračka 144, Osijek, MBS: 030151414, OIB: 08021990391</w:t>
      </w:r>
      <w:r w:rsidR="00D249AC">
        <w:t xml:space="preserve">, te dodatni iznos predujma u iznosu od </w:t>
      </w:r>
      <w:r w:rsidR="00D176B1">
        <w:t>4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D176B1">
        <w:t>1590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D176B1">
        <w:t xml:space="preserve">Josip </w:t>
      </w:r>
      <w:proofErr w:type="spellStart"/>
      <w:r w:rsidR="00D176B1">
        <w:t>Somrak</w:t>
      </w:r>
      <w:proofErr w:type="spellEnd"/>
      <w:r w:rsidR="00D176B1">
        <w:t xml:space="preserve">, Tenja, Ulica Jagode </w:t>
      </w:r>
      <w:proofErr w:type="spellStart"/>
      <w:r w:rsidR="00D176B1">
        <w:t>Truhelke</w:t>
      </w:r>
      <w:proofErr w:type="spellEnd"/>
      <w:r w:rsidR="00D176B1">
        <w:t xml:space="preserve"> 3, OIB:99644027900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9E7A76" w:rsidP="00D249AC" w:rsidR="00710E12">
      <w:pPr>
        <w:jc w:val="both"/>
      </w:pPr>
      <w:r>
        <w:t xml:space="preserve"> </w:t>
      </w: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710E12" w:rsidP="00710E12" w:rsidR="00710E12">
      <w:pPr>
        <w:jc w:val="right"/>
      </w:pPr>
    </w:p>
    <w:p w:rsidRDefault="00D176B1" w:rsidP="00710E12" w:rsidR="00710E12">
      <w:pPr>
        <w:jc w:val="right"/>
      </w:pPr>
      <w:r>
        <w:t xml:space="preserve">6 </w:t>
      </w:r>
      <w:r w:rsidR="00710E12">
        <w:t>St-</w:t>
      </w:r>
      <w:r>
        <w:t>1590</w:t>
      </w:r>
      <w:r w:rsidR="00710E12">
        <w:t>/17-</w:t>
      </w:r>
      <w:r>
        <w:t>6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176B1">
        <w:t>27</w:t>
      </w:r>
      <w:r w:rsidR="005E5D90">
        <w:t xml:space="preserve">. </w:t>
      </w:r>
      <w:r w:rsidR="00D176B1">
        <w:t>studenoga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D176B1" w:rsidP="00710E12" w:rsidR="005953D8" w:rsidRPr="00710E12">
      <w:pPr>
        <w:numPr>
          <w:ilvl w:val="0"/>
          <w:numId w:val="6"/>
        </w:numPr>
        <w:jc w:val="both"/>
      </w:pPr>
      <w:r>
        <w:t xml:space="preserve">Josip </w:t>
      </w:r>
      <w:proofErr w:type="spellStart"/>
      <w:r>
        <w:t>Somrak</w:t>
      </w:r>
      <w:proofErr w:type="spellEnd"/>
      <w:r>
        <w:t xml:space="preserve">, Tenja, Ulica Jagode </w:t>
      </w:r>
      <w:proofErr w:type="spellStart"/>
      <w:r>
        <w:t>Truhelke</w:t>
      </w:r>
      <w:proofErr w:type="spellEnd"/>
      <w:r>
        <w:t xml:space="preserve"> 3, </w:t>
      </w:r>
      <w:r w:rsidR="009E7A76">
        <w:t xml:space="preserve"> </w:t>
      </w:r>
      <w:r w:rsidR="00710E12" w:rsidRPr="00710E12">
        <w:t xml:space="preserve"> </w:t>
      </w:r>
      <w:r w:rsidR="008549EB" w:rsidRPr="00710E12">
        <w:t xml:space="preserve"> 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D176B1" w:rsidP="00470B34" w:rsidR="00470B34" w:rsidRPr="00710E12">
      <w:pPr>
        <w:numPr>
          <w:ilvl w:val="0"/>
          <w:numId w:val="6"/>
        </w:numPr>
        <w:jc w:val="both"/>
      </w:pPr>
      <w:r>
        <w:t>R 31/1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5B98" w:rsidR="00D45B98">
      <w:r>
        <w:separator/>
      </w:r>
    </w:p>
  </w:endnote>
  <w:endnote w:id="0" w:type="continuationSeparator">
    <w:p w:rsidRDefault="00D45B98" w:rsidR="00D45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5B98" w:rsidR="00D45B98">
      <w:r>
        <w:separator/>
      </w:r>
    </w:p>
  </w:footnote>
  <w:footnote w:id="0" w:type="continuationSeparator">
    <w:p w:rsidRDefault="00D45B98" w:rsidR="00D45B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52E1B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9E4ABA"/>
    <w:rsid w:val="009E7A76"/>
    <w:rsid w:val="00A025E8"/>
    <w:rsid w:val="00A07AC6"/>
    <w:rsid w:val="00A14779"/>
    <w:rsid w:val="00A15323"/>
    <w:rsid w:val="00A27295"/>
    <w:rsid w:val="00A402F9"/>
    <w:rsid w:val="00A45AC5"/>
    <w:rsid w:val="00A62240"/>
    <w:rsid w:val="00A70327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B2F09"/>
    <w:rsid w:val="00CC5360"/>
    <w:rsid w:val="00CE19FA"/>
    <w:rsid w:val="00CF4431"/>
    <w:rsid w:val="00D176B1"/>
    <w:rsid w:val="00D178DC"/>
    <w:rsid w:val="00D217E4"/>
    <w:rsid w:val="00D249AC"/>
    <w:rsid w:val="00D43D85"/>
    <w:rsid w:val="00D45B98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4A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4A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A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A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A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E4A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4A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A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A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A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St-1590/2017</izvorni_sadrzaj>
    <derivirana_varijabla naziv="DomainObject.Predmet.OznakaBroj_1">St-1590/2017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LUNAR EKO jedostavno društvo s ograničenom ogovornošću za prijevoz i usluge</izvorni_sadrzaj>
    <derivirana_varijabla naziv="DomainObject.Predmet.ProtustrankaFormated_1">  LUNAR EKO jedostavno društvo s ograničenom ogovornošću za prijevoz i usluge</derivirana_varijabla>
  </DomainObject.Predmet.ProtustrankaFormated>
  <DomainObject.Predmet.ProtustrankaFormatedOIB>
    <izvorni_sadrzaj>  LUNAR EKO jedostavno društvo s ograničenom ogovornošću za prijevoz i usluge, OIB 08021990391</izvorni_sadrzaj>
    <derivirana_varijabla naziv="DomainObject.Predmet.ProtustrankaFormatedOIB_1">  LUNAR EKO jedostavno društvo s ograničenom ogovornošću za prijevoz i usluge, OIB 08021990391</derivirana_varijabla>
  </DomainObject.Predmet.ProtustrankaFormatedOIB>
  <DomainObject.Predmet.ProtustrankaFormatedWithAdress>
    <izvorni_sadrzaj> LUNAR EKO jedostavno društvo s ograničenom ogovornošću za prijevoz i usluge, Bračka 144, 31000 Osijek</izvorni_sadrzaj>
    <derivirana_varijabla naziv="DomainObject.Predmet.ProtustrankaFormatedWithAdress_1"> LUNAR EKO jedostavno društvo s ograničenom ogovornošću za prijevoz i usluge, Bračka 144, 31000 Osijek</derivirana_varijabla>
  </DomainObject.Predmet.ProtustrankaFormatedWithAdress>
  <DomainObject.Predmet.ProtustrankaFormatedWithAdressOIB>
    <izvorni_sadrzaj> LUNAR EKO jedostavno društvo s ograničenom ogovornošću za prijevoz i usluge, OIB 08021990391, Bračka 144, 31000 Osijek</izvorni_sadrzaj>
    <derivirana_varijabla naziv="DomainObject.Predmet.ProtustrankaFormatedWithAdressOIB_1"> LUNAR EKO jedostavno društvo s ograničenom ogovornošću za prijevoz i usluge, OIB 08021990391, Bračka 144, 31000 Osijek</derivirana_varijabla>
  </DomainObject.Predmet.ProtustrankaFormatedWithAdressOIB>
  <DomainObject.Predmet.ProtustrankaWithAdress>
    <izvorni_sadrzaj>LUNAR EKO jedostavno društvo s ograničenom ogovornošću za prijevoz i usluge Bračka 144, 31000 Osijek</izvorni_sadrzaj>
    <derivirana_varijabla naziv="DomainObject.Predmet.ProtustrankaWithAdress_1">LUNAR EKO jedostavno društvo s ograničenom ogovornošću za prijevoz i usluge Bračka 144, 31000 Osijek</derivirana_varijabla>
  </DomainObject.Predmet.ProtustrankaWithAdress>
  <DomainObject.Predmet.ProtustrankaWithAdressOIB>
    <izvorni_sadrzaj>LUNAR EKO jedostavno društvo s ograničenom ogovornošću za prijevoz i usluge, OIB 08021990391, Bračka 144, 31000 Osijek</izvorni_sadrzaj>
    <derivirana_varijabla naziv="DomainObject.Predmet.ProtustrankaWithAdressOIB_1">LUNAR EKO jedostavno društvo s ograničenom ogovornošću za prijevoz i usluge, OIB 08021990391, Bračka 144, 31000 Osijek</derivirana_varijabla>
  </DomainObject.Predmet.ProtustrankaWithAdressOIB>
  <DomainObject.Predmet.ProtustrankaNazivFormated>
    <izvorni_sadrzaj>LUNAR EKO jedostavno društvo s ograničenom ogovornošću za prijevoz i usluge</izvorni_sadrzaj>
    <derivirana_varijabla naziv="DomainObject.Predmet.ProtustrankaNazivFormated_1">LUNAR EKO jedostavno društvo s ograničenom ogovornošću za prijevoz i usluge</derivirana_varijabla>
  </DomainObject.Predmet.ProtustrankaNazivFormated>
  <DomainObject.Predmet.ProtustrankaNazivFormatedOIB>
    <izvorni_sadrzaj>LUNAR EKO jedostavno društvo s ograničenom ogovornošću za prijevoz i usluge, OIB 08021990391</izvorni_sadrzaj>
    <derivirana_varijabla naziv="DomainObject.Predmet.ProtustrankaNazivFormatedOIB_1">LUNAR EKO jedostavno društvo s ograničenom ogovornošću za prijevoz i usluge, OIB 08021990391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LUNAR EKO jedostavno društvo s ograničenom ogovornošću za prijevoz i usluge</item>
    </izvorni_sadrzaj>
    <derivirana_varijabla naziv="DomainObject.Predmet.ProtuStrankaListFormated_1">
      <item>LUNAR EKO jedostavno društvo s ograničenom ogovornošću za prijevoz i usluge</item>
    </derivirana_varijabla>
  </DomainObject.Predmet.ProtuStrankaListFormated>
  <DomainObject.Predmet.ProtuStrankaListFormatedOIB>
    <izvorni_sadrzaj>
      <item>LUNAR EKO jedostavno društvo s ograničenom ogovornošću za prijevoz i usluge, OIB 08021990391</item>
    </izvorni_sadrzaj>
    <derivirana_varijabla naziv="DomainObject.Predmet.ProtuStrankaListFormatedOIB_1">
      <item>LUNAR EKO jedostavno društvo s ograničenom ogovornošću za prijevoz i usluge, OIB 08021990391</item>
    </derivirana_varijabla>
  </DomainObject.Predmet.ProtuStrankaListFormatedOIB>
  <DomainObject.Predmet.ProtuStrankaListFormatedWithAdress>
    <izvorni_sadrzaj>
      <item>LUNAR EKO jedostavno društvo s ograničenom ogovornošću za prijevoz i usluge, Bračka 144, 31000 Osijek</item>
    </izvorni_sadrzaj>
    <derivirana_varijabla naziv="DomainObject.Predmet.ProtuStrankaListFormatedWithAdress_1">
      <item>LUNAR EKO jedostavno društvo s ograničenom ogovornošću za prijevoz i usluge, Bračka 144, 31000 Osijek</item>
    </derivirana_varijabla>
  </DomainObject.Predmet.ProtuStrankaListFormatedWithAdress>
  <DomainObject.Predmet.ProtuStrankaListFormatedWithAdressOIB>
    <izvorni_sadrzaj>
      <item>LUNAR EKO jedostavno društvo s ograničenom ogovornošću za prijevoz i usluge, OIB 08021990391, Bračka 144, 31000 Osijek</item>
    </izvorni_sadrzaj>
    <derivirana_varijabla naziv="DomainObject.Predmet.ProtuStrankaListFormatedWithAdressOIB_1">
      <item>LUNAR EKO jedostavno društvo s ograničenom ogovornošću za prijevoz i usluge, OIB 08021990391, Bračka 144, 31000 Osijek</item>
    </derivirana_varijabla>
  </DomainObject.Predmet.ProtuStrankaListFormatedWithAdressOIB>
  <DomainObject.Predmet.ProtuStrankaListNazivFormated>
    <izvorni_sadrzaj>
      <item>LUNAR EKO jedostavno društvo s ograničenom ogovornošću za prijevoz i usluge</item>
    </izvorni_sadrzaj>
    <derivirana_varijabla naziv="DomainObject.Predmet.ProtuStrankaListNazivFormated_1">
      <item>LUNAR EKO jedostavno društvo s ograničenom ogovornošću za prijevoz i usluge</item>
    </derivirana_varijabla>
  </DomainObject.Predmet.ProtuStrankaListNazivFormated>
  <DomainObject.Predmet.ProtuStrankaListNazivFormatedOIB>
    <izvorni_sadrzaj>
      <item>LUNAR EKO jedostavno društvo s ograničenom ogovornošću za prijevoz i usluge, OIB 08021990391</item>
    </izvorni_sadrzaj>
    <derivirana_varijabla naziv="DomainObject.Predmet.ProtuStrankaListNazivFormatedOIB_1">
      <item>LUNAR EKO jedostavno društvo s ograničenom ogovornošću za prijevoz i usluge, OIB 08021990391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LUNAR EKO jedostavno društvo s ograničenom ogovornošću za prijevoz i usluge</izvorni_sadrzaj>
    <derivirana_varijabla naziv="DomainObject.Predmet.ProtustrankaIDrugi_1">LUNAR EKO jedostavno društvo s ograničenom ogovornošću za prijevoz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LUNAR EKO jedostavno društvo s ograničenom ogovornošću za prijevoz i usluge, OIB 08021990391, Bračka 144, 31000 Osijek</izvorni_sadrzaj>
    <derivirana_varijabla naziv="DomainObject.Predmet.ProtustrankaIDrugiAdressOIB_1">LUNAR EKO jedostavno društvo s ograničenom ogovornošću za prijevoz i usluge, OIB 08021990391, Bračka 144,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LUNAR EKO jedostavno društvo s ograničenom ogovornošću za prijevoz i usluge</item>
      <item>RH MINISTARSTVO FINANCIJA POREZNA UPRAVA</item>
    </izvorni_sadrzaj>
    <derivirana_varijabla naziv="DomainObject.Predmet.SudioniciListNaziv_1">
      <item>LUNAR EKO jedostavno društvo s ograničenom ogovornošću za prijevoz i usluge</item>
      <item>RH MINISTARSTVO FINANCIJA POREZNA UPRAVA</item>
    </derivirana_varijabla>
  </DomainObject.Predmet.SudioniciListNaziv>
  <DomainObject.Predmet.SudioniciListAdressOIB>
    <izvorni_sadrzaj>
      <item>LUNAR EKO jedostavno društvo s ograničenom ogovornošću za prijevoz i usluge, OIB 08021990391, Bračka 144,31000 Osijek</item>
      <item>RH MINISTARSTVO FINANCIJA POREZNA UPRAVA, OIB 18683136487</item>
    </izvorni_sadrzaj>
    <derivirana_varijabla naziv="DomainObject.Predmet.SudioniciListAdressOIB_1">
      <item>LUNAR EKO jedostavno društvo s ograničenom ogovornošću za prijevoz i usluge, OIB 08021990391, Bračka 144,31000 Osijek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08021990391</item>
      <item>, OIB 18683136487</item>
    </izvorni_sadrzaj>
    <derivirana_varijabla naziv="DomainObject.Predmet.SudioniciListNazivOIB_1">
      <item>, OIB 08021990391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9FD292-F60C-4E3A-8089-7425081E4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2130</properties:Characters>
  <properties:Lines>77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2017-11-27T09:47:00Z</dcterms:created>
  <dc:creator>hermanj</dc:creator>
  <cp:lastModifiedBy>Snježana Markotić Jurić</cp:lastModifiedBy>
  <cp:lastPrinted>2017-11-27T09:47:00Z</cp:lastPrinted>
  <dcterms:modified xmlns:xsi="http://www.w3.org/2001/XMLSchema-instance" xsi:type="dcterms:W3CDTF">2017-11-27T09:53:00Z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