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9a69" w14:paraId="5f09a69" w:rsidRDefault="00C340C1" w:rsidP="007605DB" w:rsidR="00284F66" w:rsidRPr="007605DB">
      <w:pPr>
        <w:ind w:firstLine="708" w:left="6372"/>
        <w:jc w:val="right"/>
        <w15:collapsed w:val="false"/>
      </w:pPr>
      <w:bookmarkStart w:name="_GoBack" w:id="0"/>
      <w:bookmarkEnd w:id="0"/>
      <w:r w:rsidRPr="007605DB">
        <w:t>5</w:t>
      </w:r>
      <w:r w:rsidR="00A455A6" w:rsidRPr="007605DB">
        <w:t xml:space="preserve"> St-</w:t>
      </w:r>
      <w:r w:rsidR="006D4727">
        <w:t>48</w:t>
      </w:r>
      <w:r w:rsidRPr="007605DB">
        <w:t>/201</w:t>
      </w:r>
      <w:r w:rsidR="006D4727">
        <w:t>4</w:t>
      </w:r>
      <w:r w:rsidR="00157C79">
        <w:t>-</w:t>
      </w:r>
    </w:p>
    <w:p w:rsidRDefault="00C340C1" w:rsidP="00284F66" w:rsidR="00C340C1" w:rsidRPr="007605DB">
      <w:pPr>
        <w:ind w:firstLine="708" w:left="6372"/>
      </w:pPr>
    </w:p>
    <w:p w:rsidRDefault="00284F66" w:rsidP="00284F66" w:rsidR="00284F66" w:rsidRPr="007605DB"/>
    <w:p w:rsidRDefault="00581236" w:rsidP="00284F66" w:rsidR="00581236" w:rsidRPr="007605DB"/>
    <w:p w:rsidRDefault="00C340C1" w:rsidR="00C340C1" w:rsidRPr="007605DB">
      <w:r w:rsidRPr="007605DB">
        <w:t>REPUBLIKA HRVATSKA</w:t>
      </w:r>
    </w:p>
    <w:p w:rsidRDefault="00C340C1" w:rsidR="00C340C1" w:rsidRPr="007605DB">
      <w:r w:rsidRPr="007605DB">
        <w:t>TRGOVAČKI SUD U ZAGREBU</w:t>
      </w:r>
    </w:p>
    <w:p w:rsidRDefault="00C340C1" w:rsidR="00C340C1" w:rsidRPr="007605DB">
      <w:proofErr w:type="spellStart"/>
      <w:r w:rsidRPr="007605DB">
        <w:t>Amruševa</w:t>
      </w:r>
      <w:proofErr w:type="spellEnd"/>
      <w:r w:rsidRPr="007605DB">
        <w:t xml:space="preserve"> 2/II</w:t>
      </w:r>
    </w:p>
    <w:p w:rsidRDefault="00C340C1" w:rsidR="00C340C1" w:rsidRPr="007605DB">
      <w:r w:rsidRPr="007605DB">
        <w:t>10 000 ZAGREB</w:t>
      </w:r>
    </w:p>
    <w:p w:rsidRDefault="00957DFE" w:rsidP="00957DFE" w:rsidR="00957DFE" w:rsidRPr="007605DB">
      <w:pPr>
        <w:rPr>
          <w:b/>
        </w:rPr>
      </w:pPr>
    </w:p>
    <w:p w:rsidRDefault="00C340C1" w:rsidP="00957DFE" w:rsidR="00C340C1" w:rsidRPr="007605DB">
      <w:pPr>
        <w:rPr>
          <w:b/>
        </w:rPr>
      </w:pPr>
    </w:p>
    <w:p w:rsidRDefault="00157C79" w:rsidP="00157C79" w:rsidR="00157C79">
      <w:pPr>
        <w:jc w:val="center"/>
      </w:pPr>
      <w:r>
        <w:t>R E P U B L I K A  H R V A T S K A</w:t>
      </w:r>
    </w:p>
    <w:p w:rsidRDefault="00284F66" w:rsidP="00284F66" w:rsidR="00284F66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</w:p>
    <w:p w:rsidRDefault="00061B9F" w:rsidP="00061B9F" w:rsidR="00284F66" w:rsidRPr="00157C79">
      <w:pPr>
        <w:jc w:val="center"/>
      </w:pPr>
      <w:r w:rsidRPr="00157C79">
        <w:t>Z A K L J U Č A K</w:t>
      </w:r>
    </w:p>
    <w:p w:rsidRDefault="00740CB5" w:rsidP="00A455A6" w:rsidR="00284F66" w:rsidRPr="007605DB">
      <w:pPr>
        <w:jc w:val="both"/>
      </w:pPr>
      <w:r w:rsidRPr="007605DB">
        <w:t xml:space="preserve"> </w:t>
      </w:r>
    </w:p>
    <w:p w:rsidRDefault="00284F66" w:rsidP="00A455A6" w:rsidR="00061B9F" w:rsidRPr="007605DB">
      <w:pPr>
        <w:jc w:val="both"/>
      </w:pPr>
      <w:r w:rsidRPr="007605DB">
        <w:tab/>
        <w:t xml:space="preserve">Trgovački sud u </w:t>
      </w:r>
      <w:r w:rsidR="00957DFE" w:rsidRPr="007605DB">
        <w:t xml:space="preserve">Zagrebu, </w:t>
      </w:r>
      <w:r w:rsidRPr="007605DB">
        <w:t xml:space="preserve"> po stečajnom sucu </w:t>
      </w:r>
      <w:r w:rsidR="00C340C1" w:rsidRPr="007605DB">
        <w:t>d</w:t>
      </w:r>
      <w:r w:rsidR="00C64A90" w:rsidRPr="007605DB">
        <w:t>r. sc. Jeleni Čuveljak</w:t>
      </w:r>
      <w:r w:rsidRPr="007605DB">
        <w:t xml:space="preserve">, u stečajnom postupku nad </w:t>
      </w:r>
      <w:r w:rsidR="006D4727">
        <w:t>LIJANOVIĆI-TRGOVINA d.o.o. u stečaju</w:t>
      </w:r>
      <w:r w:rsidR="00157C79">
        <w:t>,</w:t>
      </w:r>
      <w:r w:rsidR="006D4727">
        <w:t xml:space="preserve"> Gradečki </w:t>
      </w:r>
      <w:proofErr w:type="spellStart"/>
      <w:r w:rsidR="006D4727">
        <w:t>Pavlovec</w:t>
      </w:r>
      <w:proofErr w:type="spellEnd"/>
      <w:r w:rsidR="006D4727">
        <w:t xml:space="preserve"> (Općina Gradec) Industrijska cesta 182 a., MBS 080546413., OIB 51611994001</w:t>
      </w:r>
      <w:r w:rsidR="006368C4" w:rsidRPr="007605DB">
        <w:t xml:space="preserve">, </w:t>
      </w:r>
      <w:r w:rsidR="00C340C1" w:rsidRPr="007605DB">
        <w:t>Zagreb</w:t>
      </w:r>
      <w:r w:rsidR="00BD7335" w:rsidRPr="007605DB">
        <w:t>,</w:t>
      </w:r>
      <w:r w:rsidR="00061B9F" w:rsidRPr="007605DB">
        <w:t xml:space="preserve"> dana </w:t>
      </w:r>
      <w:r w:rsidR="006D4727">
        <w:t>29</w:t>
      </w:r>
      <w:r w:rsidR="00C340C1" w:rsidRPr="007605DB">
        <w:t>.</w:t>
      </w:r>
      <w:r w:rsidR="000A2FD9" w:rsidRPr="007605DB">
        <w:t xml:space="preserve"> </w:t>
      </w:r>
      <w:r w:rsidR="006D472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061B9F" w:rsidRPr="007605DB">
        <w:t xml:space="preserve">. godine, </w:t>
      </w:r>
    </w:p>
    <w:p w:rsidRDefault="00061B9F" w:rsidP="00A455A6" w:rsidR="00061B9F" w:rsidRPr="007605DB">
      <w:pPr>
        <w:jc w:val="both"/>
      </w:pPr>
    </w:p>
    <w:p w:rsidRDefault="00061B9F" w:rsidP="00A455A6" w:rsidR="00061B9F" w:rsidRPr="007605DB">
      <w:pPr>
        <w:jc w:val="both"/>
      </w:pPr>
    </w:p>
    <w:p w:rsidRDefault="00061B9F" w:rsidP="00061B9F" w:rsidR="00284F66" w:rsidRPr="00157C79">
      <w:pPr>
        <w:jc w:val="center"/>
      </w:pPr>
      <w:r w:rsidRPr="00157C79">
        <w:t>z a k l j u č i o        j e</w:t>
      </w:r>
    </w:p>
    <w:p w:rsidRDefault="00284F66" w:rsidP="00A455A6" w:rsidR="00284F66" w:rsidRPr="00157C79">
      <w:pPr>
        <w:jc w:val="both"/>
      </w:pPr>
    </w:p>
    <w:p w:rsidRDefault="00284F66" w:rsidP="00A455A6" w:rsidR="00284F66" w:rsidRPr="007605DB">
      <w:pPr>
        <w:jc w:val="both"/>
        <w:rPr>
          <w:b/>
        </w:rPr>
      </w:pPr>
    </w:p>
    <w:p w:rsidRDefault="00284F66" w:rsidP="00A455A6" w:rsidR="00284F66" w:rsidRPr="007605DB">
      <w:pPr>
        <w:jc w:val="both"/>
      </w:pPr>
    </w:p>
    <w:p w:rsidRDefault="00284F66" w:rsidP="00A455A6" w:rsidR="00D82630" w:rsidRPr="007605DB">
      <w:pPr>
        <w:jc w:val="both"/>
      </w:pPr>
      <w:r w:rsidRPr="007605DB">
        <w:tab/>
      </w:r>
      <w:r w:rsidR="0020014E" w:rsidRPr="007605DB">
        <w:t>S</w:t>
      </w:r>
      <w:r w:rsidRPr="007605DB">
        <w:t>ukladno čl. 153. i 174. Stečajnog zakon</w:t>
      </w:r>
      <w:r w:rsidR="00A70E8E" w:rsidRPr="007605DB">
        <w:t xml:space="preserve">a u sudskoj pisarnici sa danom </w:t>
      </w:r>
      <w:r w:rsidR="00F02521">
        <w:t>2</w:t>
      </w:r>
      <w:r w:rsidR="000A2FD9" w:rsidRPr="007605DB">
        <w:t>.</w:t>
      </w:r>
      <w:r w:rsidR="00157C79">
        <w:t xml:space="preserve"> listopada </w:t>
      </w:r>
      <w:r w:rsidR="00C340C1" w:rsidRPr="007605DB">
        <w:t>201</w:t>
      </w:r>
      <w:r w:rsidR="006D4727">
        <w:t>5</w:t>
      </w:r>
      <w:r w:rsidR="00572BB5" w:rsidRPr="007605DB">
        <w:t xml:space="preserve">. godine </w:t>
      </w:r>
      <w:r w:rsidR="0020014E" w:rsidRPr="007605DB">
        <w:t xml:space="preserve">izlaže se </w:t>
      </w:r>
      <w:r w:rsidR="00740CB5" w:rsidRPr="007605DB">
        <w:t>popis predmeta stečajne mase</w:t>
      </w:r>
      <w:r w:rsidR="00061B9F" w:rsidRPr="007605DB">
        <w:t>,</w:t>
      </w:r>
      <w:r w:rsidRPr="007605DB">
        <w:t xml:space="preserve"> vjerovnika</w:t>
      </w:r>
      <w:r w:rsidR="0020014E" w:rsidRPr="007605DB">
        <w:t>,</w:t>
      </w:r>
      <w:r w:rsidRPr="007605DB">
        <w:t xml:space="preserve"> pregled imovine i obveza stečajnog dužnika</w:t>
      </w:r>
      <w:r w:rsidR="0020014E" w:rsidRPr="007605DB">
        <w:t>,</w:t>
      </w:r>
      <w:r w:rsidRPr="007605DB">
        <w:t xml:space="preserve"> kao i tablica o prijavljenim tražbinama zajedno sa prijavama </w:t>
      </w:r>
      <w:r w:rsidR="0020014E" w:rsidRPr="007605DB">
        <w:t>i izvješćem stečajnog upravitelja na uvid svim sudionicima</w:t>
      </w:r>
      <w:r w:rsidRPr="007605DB">
        <w:t xml:space="preserve"> </w:t>
      </w:r>
      <w:r w:rsidR="00AE1537" w:rsidRPr="007605DB">
        <w:rPr>
          <w:u w:val="single"/>
        </w:rPr>
        <w:t>do</w:t>
      </w:r>
      <w:r w:rsidRPr="007605DB">
        <w:rPr>
          <w:u w:val="single"/>
        </w:rPr>
        <w:t xml:space="preserve"> održavanja</w:t>
      </w:r>
      <w:r w:rsidRPr="007605DB">
        <w:t xml:space="preserve"> </w:t>
      </w:r>
      <w:r w:rsidR="000E414E">
        <w:t xml:space="preserve">posebnog </w:t>
      </w:r>
      <w:r w:rsidRPr="007605DB">
        <w:t xml:space="preserve">ispitnog </w:t>
      </w:r>
      <w:r w:rsidR="00572BB5" w:rsidRPr="007605DB">
        <w:t>ročišta koje će se održati</w:t>
      </w:r>
      <w:r w:rsidR="0020014E" w:rsidRPr="007605DB">
        <w:t xml:space="preserve"> </w:t>
      </w:r>
      <w:r w:rsidR="006D4727">
        <w:t>12</w:t>
      </w:r>
      <w:r w:rsidR="00C340C1" w:rsidRPr="007605DB">
        <w:t xml:space="preserve">. </w:t>
      </w:r>
      <w:r w:rsidR="000E414E">
        <w:t>li</w:t>
      </w:r>
      <w:r w:rsidR="006D4727">
        <w:t>stopada</w:t>
      </w:r>
      <w:r w:rsidR="00C340C1" w:rsidRPr="007605DB">
        <w:t xml:space="preserve"> 201</w:t>
      </w:r>
      <w:r w:rsidR="007605DB" w:rsidRPr="007605DB">
        <w:t>5</w:t>
      </w:r>
      <w:r w:rsidR="00C340C1" w:rsidRPr="007605DB">
        <w:t>. godine.</w:t>
      </w:r>
    </w:p>
    <w:p w:rsidRDefault="0020014E" w:rsidP="00A455A6" w:rsidR="0020014E" w:rsidRPr="007605DB">
      <w:pPr>
        <w:jc w:val="both"/>
      </w:pPr>
    </w:p>
    <w:p w:rsidRDefault="0020014E" w:rsidP="00A455A6" w:rsidR="0020014E" w:rsidRPr="007605DB">
      <w:pPr>
        <w:jc w:val="both"/>
      </w:pPr>
    </w:p>
    <w:p w:rsidRDefault="00740CB5" w:rsidP="00284F66" w:rsidR="00284F66" w:rsidRPr="007605DB">
      <w:pPr>
        <w:jc w:val="center"/>
      </w:pPr>
      <w:r w:rsidRPr="007605DB">
        <w:t xml:space="preserve">U </w:t>
      </w:r>
      <w:r w:rsidR="00C340C1" w:rsidRPr="007605DB">
        <w:t>Zagrebu</w:t>
      </w:r>
      <w:r w:rsidRPr="007605DB">
        <w:t>,</w:t>
      </w:r>
      <w:r w:rsidR="00581236" w:rsidRPr="007605DB">
        <w:t xml:space="preserve"> </w:t>
      </w:r>
      <w:r w:rsidR="00E23EFC" w:rsidRPr="007605DB">
        <w:t>2</w:t>
      </w:r>
      <w:r w:rsidR="006D4727">
        <w:t>9</w:t>
      </w:r>
      <w:r w:rsidR="000A2FD9" w:rsidRPr="007605DB">
        <w:t xml:space="preserve">. </w:t>
      </w:r>
      <w:r w:rsidR="006D4727">
        <w:t>rujna</w:t>
      </w:r>
      <w:r w:rsidR="000A2FD9" w:rsidRPr="007605DB">
        <w:t xml:space="preserve"> </w:t>
      </w:r>
      <w:r w:rsidR="00C340C1" w:rsidRPr="007605DB">
        <w:t>201</w:t>
      </w:r>
      <w:r w:rsidR="007605DB" w:rsidRPr="007605DB">
        <w:t>5</w:t>
      </w:r>
      <w:r w:rsidR="00284F66" w:rsidRPr="007605DB">
        <w:t xml:space="preserve">. </w:t>
      </w:r>
    </w:p>
    <w:p w:rsidRDefault="00284F66" w:rsidP="00284F66" w:rsidR="00284F66" w:rsidRPr="007605DB"/>
    <w:p w:rsidRDefault="00284F66" w:rsidP="00284F66" w:rsidR="00284F66" w:rsidRPr="007605DB"/>
    <w:p w:rsidRDefault="00A455A6" w:rsidP="00157C79" w:rsidR="00D82630" w:rsidRPr="007605DB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284F66" w:rsidRPr="007605DB">
        <w:t xml:space="preserve">       STEČAJNI SUDAC:</w:t>
      </w:r>
    </w:p>
    <w:p w:rsidRDefault="00C64A90" w:rsidP="00157C79" w:rsidR="00865E71">
      <w:pPr>
        <w:jc w:val="right"/>
      </w:pP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="00865E71" w:rsidRPr="007605DB">
        <w:t xml:space="preserve">    </w:t>
      </w:r>
      <w:r w:rsidRPr="007605DB">
        <w:tab/>
      </w:r>
      <w:r w:rsidRPr="007605DB">
        <w:tab/>
      </w:r>
      <w:r w:rsidR="00865E71" w:rsidRPr="007605DB">
        <w:t xml:space="preserve">     </w:t>
      </w:r>
      <w:proofErr w:type="spellStart"/>
      <w:r w:rsidR="00C340C1" w:rsidRPr="007605DB">
        <w:t>d</w:t>
      </w:r>
      <w:r w:rsidRPr="007605DB">
        <w:t>r.sc</w:t>
      </w:r>
      <w:proofErr w:type="spellEnd"/>
      <w:r w:rsidRPr="007605DB">
        <w:t>. Jelena Čuveljak</w:t>
      </w:r>
      <w:r w:rsidR="00F85C07">
        <w:t>,v.r.</w:t>
      </w:r>
    </w:p>
    <w:p w:rsidRDefault="00F85C07" w:rsidP="0083108A" w:rsidR="00F85C07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F85C07" w:rsidP="003528B2" w:rsidR="00F85C07" w:rsidRPr="003528B2">
      <w:r w:rsidRPr="003528B2">
        <w:t>Karmela Dolenc</w:t>
      </w:r>
    </w:p>
    <w:p w:rsidRDefault="00F85C07" w:rsidP="00157C79" w:rsidR="00F85C07" w:rsidRPr="007605DB">
      <w:pPr>
        <w:jc w:val="right"/>
      </w:pPr>
    </w:p>
    <w:p w:rsidRDefault="00C64A90" w:rsidP="008D74ED" w:rsidR="00C64A90" w:rsidRPr="007605DB"/>
    <w:p w:rsidRDefault="008D74ED" w:rsidP="008D74ED" w:rsidR="00691D50" w:rsidRPr="007605DB"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</w:r>
      <w:r w:rsidRPr="007605DB">
        <w:tab/>
        <w:t xml:space="preserve">       </w:t>
      </w:r>
    </w:p>
    <w:p w:rsidRDefault="00284F66" w:rsidP="00284F66" w:rsidR="00284F66" w:rsidRPr="007605DB">
      <w:r w:rsidRPr="007605DB">
        <w:t>DN-a:</w:t>
      </w:r>
    </w:p>
    <w:p w:rsidRDefault="00284F66" w:rsidP="00284F66" w:rsidR="00284F66" w:rsidRPr="007605DB">
      <w:r w:rsidRPr="007605DB">
        <w:t>1.Sudska pisarnica, ovdje</w:t>
      </w:r>
    </w:p>
    <w:p w:rsidRDefault="00FC73A5" w:rsidP="00284F66" w:rsidR="00FC73A5" w:rsidRPr="007605DB">
      <w:r w:rsidRPr="007605DB">
        <w:t xml:space="preserve">2. Oglasna ploča, od </w:t>
      </w:r>
      <w:r w:rsidR="00F02521">
        <w:t>2</w:t>
      </w:r>
      <w:r w:rsidR="00C340C1" w:rsidRPr="007605DB">
        <w:t>.</w:t>
      </w:r>
      <w:r w:rsidR="00F02521">
        <w:t>10</w:t>
      </w:r>
      <w:r w:rsidR="00C340C1" w:rsidRPr="007605DB">
        <w:t>.-</w:t>
      </w:r>
      <w:r w:rsidR="007605DB" w:rsidRPr="007605DB">
        <w:t xml:space="preserve"> </w:t>
      </w:r>
      <w:r w:rsidR="00F02521">
        <w:t>12</w:t>
      </w:r>
      <w:r w:rsidR="007605DB" w:rsidRPr="007605DB">
        <w:t>.</w:t>
      </w:r>
      <w:r w:rsidR="00F02521">
        <w:t>10</w:t>
      </w:r>
      <w:r w:rsidR="007605DB" w:rsidRPr="007605DB">
        <w:t>.</w:t>
      </w:r>
      <w:r w:rsidR="00C340C1" w:rsidRPr="007605DB">
        <w:t>201</w:t>
      </w:r>
      <w:r w:rsidR="007605DB" w:rsidRPr="007605DB">
        <w:t>5</w:t>
      </w:r>
      <w:r w:rsidR="00C340C1" w:rsidRPr="007605DB">
        <w:t>.</w:t>
      </w:r>
    </w:p>
    <w:p w:rsidRDefault="0020014E" w:rsidP="00C64A90" w:rsidR="0020014E" w:rsidRPr="007605DB"/>
    <w:p w:rsidRDefault="004B7A3D" w:rsidR="004B7A3D" w:rsidRPr="007605DB"/>
    <w:sectPr w:rsidR="004B7A3D" w:rsidRPr="007605D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C79" w:rsidP="00157C79" w:rsidR="00157C79">
      <w:r>
        <w:separator/>
      </w:r>
    </w:p>
  </w:endnote>
  <w:endnote w:id="0" w:type="continuationSeparator">
    <w:p w:rsidRDefault="00157C79" w:rsidP="00157C79" w:rsidR="0015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C79" w:rsidP="00157C79" w:rsidR="00157C79">
      <w:r>
        <w:separator/>
      </w:r>
    </w:p>
  </w:footnote>
  <w:footnote w:id="0" w:type="continuationSeparator">
    <w:p w:rsidRDefault="00157C79" w:rsidP="00157C79" w:rsidR="00157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C79" w:rsidR="00157C7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A2FD9"/>
    <w:rsid w:val="000B5935"/>
    <w:rsid w:val="000E414E"/>
    <w:rsid w:val="00110445"/>
    <w:rsid w:val="00157C79"/>
    <w:rsid w:val="0020014E"/>
    <w:rsid w:val="00284F66"/>
    <w:rsid w:val="00383F00"/>
    <w:rsid w:val="00446509"/>
    <w:rsid w:val="004B7A3D"/>
    <w:rsid w:val="00543E1D"/>
    <w:rsid w:val="00560850"/>
    <w:rsid w:val="00572BB5"/>
    <w:rsid w:val="00581236"/>
    <w:rsid w:val="0058133E"/>
    <w:rsid w:val="006368C4"/>
    <w:rsid w:val="00675368"/>
    <w:rsid w:val="00691D50"/>
    <w:rsid w:val="006D4727"/>
    <w:rsid w:val="006E0A4B"/>
    <w:rsid w:val="00740CB5"/>
    <w:rsid w:val="007605DB"/>
    <w:rsid w:val="008556AA"/>
    <w:rsid w:val="00865E71"/>
    <w:rsid w:val="008D74ED"/>
    <w:rsid w:val="00947CD6"/>
    <w:rsid w:val="00957DFE"/>
    <w:rsid w:val="00A455A6"/>
    <w:rsid w:val="00A70E8E"/>
    <w:rsid w:val="00A80FB9"/>
    <w:rsid w:val="00A85681"/>
    <w:rsid w:val="00AA521B"/>
    <w:rsid w:val="00AE1537"/>
    <w:rsid w:val="00B55ACA"/>
    <w:rsid w:val="00BD7335"/>
    <w:rsid w:val="00C340C1"/>
    <w:rsid w:val="00C64A90"/>
    <w:rsid w:val="00D50170"/>
    <w:rsid w:val="00D508B3"/>
    <w:rsid w:val="00D82630"/>
    <w:rsid w:val="00DB3C6F"/>
    <w:rsid w:val="00E23EFC"/>
    <w:rsid w:val="00F02521"/>
    <w:rsid w:val="00F168A2"/>
    <w:rsid w:val="00F2135F"/>
    <w:rsid w:val="00F85C07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57C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7C79"/>
    <w:rPr>
      <w:sz w:val="24"/>
      <w:szCs w:val="24"/>
    </w:rPr>
  </w:style>
  <w:style w:styleId="Podnoje" w:type="paragraph">
    <w:name w:val="footer"/>
    <w:basedOn w:val="Normal"/>
    <w:link w:val="PodnojeChar"/>
    <w:rsid w:val="00157C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7C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57C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7C79"/>
    <w:rPr>
      <w:sz w:val="24"/>
      <w:szCs w:val="24"/>
    </w:rPr>
  </w:style>
  <w:style w:styleId="Podnoje" w:type="paragraph">
    <w:name w:val="footer"/>
    <w:basedOn w:val="Normal"/>
    <w:link w:val="PodnojeChar"/>
    <w:rsid w:val="00157C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7C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St-48/2014</izvorni_sadrzaj>
    <derivirana_varijabla naziv="DomainObject.Predmet.OznakaBroj_1">St-48/2014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LIJANOVIĆI-TRGOVINA d.o.o. za trgovinu i usluge zastupanog po punomoćniku STIPE IVANKOVIĆ LIJANOVIĆ</izvorni_sadrzaj>
    <derivirana_varijabla naziv="DomainObject.Predmet.ProtustrankaFormated_1">  LIJANOVIĆI-TRGOVINA d.o.o. za trgovinu i usluge zastupanog po punomoćniku STIPE IVANKOVIĆ LIJANOVIĆ</derivirana_varijabla>
  </DomainObject.Predmet.ProtustrankaFormated>
  <DomainObject.Predmet.ProtustrankaFormatedOIB>
    <izvorni_sadrzaj>  LIJANOVIĆI-TRGOVINA d.o.o. za trgovinu i usluge, OIB 51611994001 zastupanog po punomoćniku STIPE IVANKOVIĆ LIJANOVIĆ</izvorni_sadrzaj>
    <derivirana_varijabla naziv="DomainObject.Predmet.ProtustrankaFormatedOIB_1">  LIJANOVIĆI-TRGOVINA d.o.o. za trgovinu i usluge, OIB 51611994001 zastupanog po punomoćniku STIPE IVANKOVIĆ LIJANOVIĆ</derivirana_varijabla>
  </DomainObject.Predmet.ProtustrankaFormatedOIB>
  <DomainObject.Predmet.ProtustrankaFormatedWithAdress>
    <izvorni_sadrzaj> LIJANOVIĆI-TRGOVINA d.o.o. za trgovinu i usluge, Industrijska cesta 182 a, Gradečki Pavlovec zastupanog po punomoćniku STIPE IVANKOVIĆ LIJANOVIĆ</izvorni_sadrzaj>
    <derivirana_varijabla naziv="DomainObject.Predmet.ProtustrankaFormatedWithAdress_1"> LIJANOVIĆI-TRGOVINA d.o.o. za trgovinu i usluge, Industrijska cesta 182 a, Gradečki Pavlovec zastupanog po punomoćniku STIPE IVANKOVIĆ LIJANOVIĆ</derivirana_varijabla>
  </DomainObject.Predmet.ProtustrankaFormatedWithAdress>
  <DomainObject.Predmet.ProtustrankaFormatedWithAdressOIB>
    <izvorni_sadrzaj> LIJANOVIĆI-TRGOVINA d.o.o. za trgovinu i usluge, OIB 51611994001, Industrijska cesta 182 a, Gradečki Pavlovec zastupanog po punomoćniku STIPE IVANKOVIĆ LIJANOVIĆ</izvorni_sadrzaj>
    <derivirana_varijabla naziv="DomainObject.Predmet.ProtustrankaFormatedWithAdressOIB_1"> LIJANOVIĆI-TRGOVINA d.o.o. za trgovinu i usluge, OIB 51611994001, Industrijska cesta 182 a, Gradečki Pavlovec zastupanog po punomoćniku STIPE IVANKOVIĆ LIJANOVIĆ</derivirana_varijabla>
  </DomainObject.Predmet.ProtustrankaFormatedWithAdressOIB>
  <DomainObject.Predmet.ProtustrankaWithAdress>
    <izvorni_sadrzaj>LIJANOVIĆI-TRGOVINA d.o.o. za trgovinu i usluge Industrijska cesta 182 a, Gradečki Pavlovec</izvorni_sadrzaj>
    <derivirana_varijabla naziv="DomainObject.Predmet.ProtustrankaWithAdress_1">LIJANOVIĆI-TRGOVINA d.o.o. za trgovinu i usluge Industrijska cesta 182 a, Gradečki Pavlovec</derivirana_varijabla>
  </DomainObject.Predmet.ProtustrankaWithAdress>
  <DomainObject.Predmet.ProtustrankaWithAdressOIB>
    <izvorni_sadrzaj>LIJANOVIĆI-TRGOVINA d.o.o. za trgovinu i usluge, OIB 51611994001, Industrijska cesta 182 a, Gradečki Pavlovec</izvorni_sadrzaj>
    <derivirana_varijabla naziv="DomainObject.Predmet.ProtustrankaWithAdressOIB_1">LIJANOVIĆI-TRGOVINA d.o.o. za trgovinu i usluge, OIB 51611994001, Industrijska cesta 182 a, Gradečki Pavlovec</derivirana_varijabla>
  </DomainObject.Predmet.ProtustrankaWithAdressOIB>
  <DomainObject.Predmet.ProtustrankaNazivFormated>
    <izvorni_sadrzaj>LIJANOVIĆI-TRGOVINA d.o.o. za trgovinu i usluge</izvorni_sadrzaj>
    <derivirana_varijabla naziv="DomainObject.Predmet.ProtustrankaNazivFormated_1">LIJANOVIĆI-TRGOVINA d.o.o. za trgovinu i usluge</derivirana_varijabla>
  </DomainObject.Predmet.ProtustrankaNazivFormated>
  <DomainObject.Predmet.ProtustrankaNazivFormatedOIB>
    <izvorni_sadrzaj>LIJANOVIĆI-TRGOVINA d.o.o. za trgovinu i usluge, OIB 51611994001</izvorni_sadrzaj>
    <derivirana_varijabla naziv="DomainObject.Predmet.ProtustrankaNazivFormatedOIB_1">LIJANOVIĆI-TRGOVINA d.o.o. za trgovinu i usluge, OIB 51611994001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LIJANOVIĆI-TRGOVINA d.o.o. za trgovinu i usluge zastupanog po punomoćniku STIPE IVANKOVIĆ LIJANOVIĆ</item>
    </izvorni_sadrzaj>
    <derivirana_varijabla naziv="DomainObject.Predmet.ProtuStrankaListFormated_1">
      <item>LIJANOVIĆI-TRGOVINA d.o.o. za trgovinu i usluge zastupanog po punomoćniku STIPE IVANKOVIĆ LIJANOVIĆ</item>
    </derivirana_varijabla>
  </DomainObject.Predmet.ProtuStrankaListFormated>
  <DomainObject.Predmet.ProtuStrankaListFormatedOIB>
    <izvorni_sadrzaj>
      <item>LIJANOVIĆI-TRGOVINA d.o.o. za trgovinu i usluge, OIB 51611994001 zastupanog po punomoćniku STIPE IVANKOVIĆ LIJANOVIĆ</item>
    </izvorni_sadrzaj>
    <derivirana_varijabla naziv="DomainObject.Predmet.ProtuStrankaListFormatedOIB_1">
      <item>LIJANOVIĆI-TRGOVINA d.o.o. za trgovinu i usluge, OIB 51611994001 zastupanog po punomoćniku STIPE IVANKOVIĆ LIJANOVIĆ</item>
    </derivirana_varijabla>
  </DomainObject.Predmet.ProtuStrankaListFormatedOIB>
  <DomainObject.Predmet.ProtuStrankaListFormatedWithAdress>
    <izvorni_sadrzaj>
      <item>LIJANOVIĆI-TRGOVINA d.o.o. za trgovinu i usluge, Industrijska cesta 182 a, Gradečki Pavlovec zastupanog po punomoćniku STIPE IVANKOVIĆ LIJANOVIĆ</item>
    </izvorni_sadrzaj>
    <derivirana_varijabla naziv="DomainObject.Predmet.ProtuStrankaListFormatedWithAdress_1">
      <item>LIJANOVIĆI-TRGOVINA d.o.o. za trgovinu i usluge, Industrijska cesta 182 a, Gradečki Pavlovec zastupanog po punomoćniku STIPE IVANKOVIĆ LIJANOVIĆ</item>
    </derivirana_varijabla>
  </DomainObject.Predmet.ProtuStrankaListFormatedWithAdress>
  <DomainObject.Predmet.ProtuStrankaListFormatedWithAdressOIB>
    <izvorni_sadrzaj>
      <item>LIJANOVIĆI-TRGOVINA d.o.o. za trgovinu i usluge, OIB 51611994001, Industrijska cesta 182 a, Gradečki Pavlovec zastupanog po punomoćniku STIPE IVANKOVIĆ LIJANOVIĆ</item>
    </izvorni_sadrzaj>
    <derivirana_varijabla naziv="DomainObject.Predmet.ProtuStrankaListFormatedWithAdressOIB_1">
      <item>LIJANOVIĆI-TRGOVINA d.o.o. za trgovinu i usluge, OIB 51611994001, Industrijska cesta 182 a, Gradečki Pavlovec zastupanog po punomoćniku STIPE IVANKOVIĆ LIJANOVIĆ</item>
    </derivirana_varijabla>
  </DomainObject.Predmet.ProtuStrankaListFormatedWithAdressOIB>
  <DomainObject.Predmet.ProtuStrankaListNazivFormated>
    <izvorni_sadrzaj>
      <item>LIJANOVIĆI-TRGOVINA d.o.o. za trgovinu i usluge</item>
    </izvorni_sadrzaj>
    <derivirana_varijabla naziv="DomainObject.Predmet.ProtuStrankaListNazivFormated_1">
      <item>LIJANOVIĆI-TRGOVINA d.o.o. za trgovinu i usluge</item>
    </derivirana_varijabla>
  </DomainObject.Predmet.ProtuStrankaListNazivFormated>
  <DomainObject.Predmet.ProtuStrankaListNazivFormatedOIB>
    <izvorni_sadrzaj>
      <item>LIJANOVIĆI-TRGOVINA d.o.o. za trgovinu i usluge, OIB 51611994001</item>
    </izvorni_sadrzaj>
    <derivirana_varijabla naziv="DomainObject.Predmet.ProtuStrankaListNazivFormatedOIB_1">
      <item>LIJANOVIĆI-TRGOVINA d.o.o. za trgovinu i usluge, OIB 51611994001</item>
    </derivirana_varijabla>
  </DomainObject.Predmet.ProtuStrankaListNazivFormatedOIB>
  <DomainObject.Predmet.OstaliListFormated>
    <izvorni_sadrzaj>
      <item>STIPE IVANKOVIĆ LIJANOVIĆ punomoćnik sudionika u postupku LIJANOVIĆI-TRGOVINA d.o.o. za trgovinu i usluge</item>
      <item>JAVNOST</item>
      <item>Korana Ferdelji</item>
    </izvorni_sadrzaj>
    <derivirana_varijabla naziv="DomainObject.Predmet.OstaliListFormated_1">
      <item>STIPE IVANKOVIĆ LIJANOVIĆ punomoćnik sudionika u postupku LIJANOVIĆI-TRGOVINA d.o.o. za trgovinu i usluge</item>
      <item>JAVNOST</item>
      <item>Korana Ferdelji</item>
    </derivirana_varijabla>
  </DomainObject.Predmet.OstaliListFormated>
  <DomainObject.Predmet.OstaliListFormatedOIB>
    <izvorni_sadrzaj>
      <item>STIPE IVANKOVIĆ LIJANOVIĆ, OIB 56266344642 punomoćnik sudionika u postupku LIJANOVIĆI-TRGOVINA d.o.o. za trgovinu i usluge</item>
      <item>JAVNOST</item>
      <item>Korana Ferdelji, OIB 74691192835</item>
    </izvorni_sadrzaj>
    <derivirana_varijabla naziv="DomainObject.Predmet.OstaliListFormatedOIB_1">
      <item>STIPE IVANKOVIĆ LIJANOVIĆ, OIB 56266344642 punomoćnik sudionika u postupku LIJANOVIĆI-TRGOVINA d.o.o. za trgovinu i usluge</item>
      <item>JAVNOST</item>
      <item>Korana Ferdelji, OIB 74691192835</item>
    </derivirana_varijabla>
  </DomainObject.Predmet.OstaliListFormatedOIB>
  <DomainObject.Predmet.OstaliListFormatedWithAdress>
    <izvorni_sadrzaj>
      <item>STIPE IVANKOVIĆ LIJANOVIĆ, Pušina odvojak 3, 10430 Samobor punomoćnik sudionika u postupku LIJANOVIĆI-TRGOVINA d.o.o. za trgovinu i usluge</item>
      <item>JAVNOST</item>
      <item>Korana Ferdelji, Biskupa J. Galjufa 7a, 10000 Zagreb</item>
    </izvorni_sadrzaj>
    <derivirana_varijabla naziv="DomainObject.Predmet.OstaliListFormatedWithAdress_1">
      <item>STIPE IVANKOVIĆ LIJANOVIĆ, Pušina odvojak 3, 10430 Samobor punomoćnik sudionika u postupku LIJANOVIĆI-TRGOVINA d.o.o. za trgovinu i usluge</item>
      <item>JAVNOST</item>
      <item>Korana Ferdelji, Biskupa J. Galjufa 7a, 10000 Zagreb</item>
    </derivirana_varijabla>
  </DomainObject.Predmet.OstaliListFormatedWithAdress>
  <DomainObject.Predmet.OstaliListFormatedWithAdressOIB>
    <izvorni_sadrzaj>
      <item>STIPE IVANKOVIĆ LIJANOVIĆ, OIB 56266344642, Pušina odvojak 3, 10430 Samobor punomoćnik sudionika u postupku LIJANOVIĆI-TRGOVINA d.o.o. za trgovinu i usluge</item>
      <item>JAVNOST</item>
      <item>Korana Ferdelji, OIB 74691192835, Biskupa J. Galjufa 7a, 10000 Zagreb</item>
    </izvorni_sadrzaj>
    <derivirana_varijabla naziv="DomainObject.Predmet.OstaliListFormatedWithAdressOIB_1">
      <item>STIPE IVANKOVIĆ LIJANOVIĆ, OIB 56266344642, Pušina odvojak 3, 10430 Samobor punomoćnik sudionika u postupku LIJANOVIĆI-TRGOVINA d.o.o. za trgovinu i usluge</item>
      <item>JAVNOST</item>
      <item>Korana Ferdelji, OIB 74691192835, Biskupa J. Galjufa 7a, 10000 Zagreb</item>
    </derivirana_varijabla>
  </DomainObject.Predmet.OstaliListFormatedWithAdressOIB>
  <DomainObject.Predmet.OstaliListNazivFormated>
    <izvorni_sadrzaj>
      <item>STIPE IVANKOVIĆ LIJANOVIĆ</item>
      <item>JAVNOST</item>
      <item>Korana Ferdelji</item>
    </izvorni_sadrzaj>
    <derivirana_varijabla naziv="DomainObject.Predmet.OstaliListNazivFormated_1">
      <item>STIPE IVANKOVIĆ LIJANOVIĆ</item>
      <item>JAVNOST</item>
      <item>Korana Ferdelji</item>
    </derivirana_varijabla>
  </DomainObject.Predmet.OstaliListNazivFormated>
  <DomainObject.Predmet.OstaliListNazivFormatedOIB>
    <izvorni_sadrzaj>
      <item>STIPE IVANKOVIĆ LIJANOVIĆ, OIB 56266344642</item>
      <item>JAVNOST</item>
      <item>Korana Ferdelji, OIB 74691192835</item>
    </izvorni_sadrzaj>
    <derivirana_varijabla naziv="DomainObject.Predmet.OstaliListNazivFormatedOIB_1">
      <item>STIPE IVANKOVIĆ LIJANOVIĆ, OIB 56266344642</item>
      <item>JAVNOST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LIJANOVIĆI-TRGOVINA d.o.o. za trgovinu i usluge</izvorni_sadrzaj>
    <derivirana_varijabla naziv="DomainObject.Predmet.ProtustrankaIDrugi_1">LIJANOVIĆI-TRGOVINA d.o.o. za trgovinu i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LIJANOVIĆI-TRGOVINA d.o.o. za trgovinu i usluge, OIB 51611994001, Industrijska cesta 182 a, Gradečki Pavlovec</izvorni_sadrzaj>
    <derivirana_varijabla naziv="DomainObject.Predmet.ProtustrankaIDrugiAdressOIB_1">LIJANOVIĆI-TRGOVINA d.o.o. za trgovinu i usluge, OIB 51611994001, Industrijska cesta 182 a, Gradečki Pavlovec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LIJANOVIĆI-TRGOVINA d.o.o. za trgovinu i usluge</item>
      <item>STIPE IVANKOVIĆ LIJANOVIĆ</item>
      <item>JAVNOST</item>
      <item>Korana Ferdelji</item>
    </izvorni_sadrzaj>
    <derivirana_varijabla naziv="DomainObject.Predmet.SudioniciListNaziv_1">
      <item>FINA Regionalni centar Zagreb</item>
      <item>LIJANOVIĆI-TRGOVINA d.o.o. za trgovinu i usluge</item>
      <item>STIPE IVANKOVIĆ LIJANOVIĆ</item>
      <item>JAVNOST</item>
      <item>Korana Ferdelji</item>
    </derivirana_varijabla>
  </DomainObject.Predmet.SudioniciListNaziv>
  <DomainObject.Predmet.SudioniciListAdressOIB>
    <izvorni_sadrzaj>
      <item>FINA Regionalni centar Zagreb, OIB 85821130368, Ul. grada Vukovara 70,10000 Zagreb</item>
      <item>LIJANOVIĆI-TRGOVINA d.o.o. za trgovinu i usluge, OIB 51611994001, Industrijska cesta 182 a,Gradečki Pavlovec</item>
      <item>STIPE IVANKOVIĆ LIJANOVIĆ, OIB 56266344642, Pušina odvojak 3,10430 Samobor</item>
      <item>JAVNOST</item>
      <item>Korana Ferdelji, OIB 74691192835, Biskupa J. Galjufa 7a,10000 Zagreb</item>
    </izvorni_sadrzaj>
    <derivirana_varijabla naziv="DomainObject.Predmet.SudioniciListAdressOIB_1">
      <item>FINA Regionalni centar Zagreb, OIB 85821130368, Ul. grada Vukovara 70,10000 Zagreb</item>
      <item>LIJANOVIĆI-TRGOVINA d.o.o. za trgovinu i usluge, OIB 51611994001, Industrijska cesta 182 a,Gradečki Pavlovec</item>
      <item>STIPE IVANKOVIĆ LIJANOVIĆ, OIB 56266344642, Pušina odvojak 3,10430 Samobor</item>
      <item>JAVNOST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51611994001</item>
      <item>, OIB 56266344642</item>
      <item>, OIB null</item>
      <item>, OIB 74691192835</item>
    </izvorni_sadrzaj>
    <derivirana_varijabla naziv="DomainObject.Predmet.SudioniciListNazivOIB_1">
      <item>, OIB 85821130368</item>
      <item>, OIB 51611994001</item>
      <item>, OIB 56266344642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172</properties:Words>
  <properties:Characters>848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2015-08-26T08:12:00Z</dcterms:created>
  <dc:creator>omazici</dc:creator>
  <cp:lastModifiedBy>Karmela Dolenc</cp:lastModifiedBy>
  <cp:lastPrinted>2015-08-26T08:13:00Z</cp:lastPrinted>
  <dcterms:modified xmlns:xsi="http://www.w3.org/2001/XMLSchema-instance" xsi:type="dcterms:W3CDTF">2015-09-29T05:56:00Z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