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f345" w14:paraId="3def345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2C374F" w:rsidP="002C374F" w:rsidR="002C374F">
      <w:r>
        <w:t>Republika Hrvatska</w:t>
      </w:r>
    </w:p>
    <w:p w:rsidRDefault="002C374F" w:rsidP="002C374F" w:rsidR="002C374F">
      <w:r>
        <w:t>Trgovački sud u Osijeku</w:t>
      </w:r>
    </w:p>
    <w:p w:rsidRDefault="002C374F" w:rsidP="002C374F" w:rsidR="002C374F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2C374F">
        <w:rPr>
          <w:b/>
        </w:rPr>
        <w:t>28/2019-4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2C374F">
        <w:rPr>
          <w:b/>
        </w:rPr>
        <w:t>AGRO-TEHNIKA d.o.o. Velika Kopanica, Trg Presvetog Trojstva 10, OIB 28720060708,</w:t>
      </w:r>
      <w:r w:rsidR="000923DE">
        <w:t xml:space="preserve"> dana </w:t>
      </w:r>
      <w:r w:rsidR="002C374F">
        <w:t>18. siječnja 2019.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2C374F" w:rsidRPr="00822914">
        <w:rPr>
          <w:b/>
        </w:rPr>
        <w:t>Damiru Mihalj iz Zagreba, Samoborska cesta 182, OIB 72581364014</w:t>
      </w:r>
      <w:r w:rsidR="008C765F">
        <w:rPr>
          <w:b/>
        </w:rPr>
        <w:t>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2C374F">
        <w:rPr>
          <w:lang w:val="hr-HR"/>
        </w:rPr>
        <w:t>28-2019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C374F">
        <w:rPr>
          <w:lang w:val="hr-HR"/>
        </w:rPr>
        <w:t>28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2C374F">
        <w:rPr>
          <w:lang w:val="hr-HR"/>
        </w:rPr>
        <w:t>9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2C374F">
        <w:rPr>
          <w:b/>
        </w:rPr>
        <w:t>Damir</w:t>
      </w:r>
      <w:r w:rsidR="002C374F" w:rsidRPr="00822914">
        <w:rPr>
          <w:b/>
        </w:rPr>
        <w:t xml:space="preserve"> Mihalj iz Zagreba, Samoborska cesta 182, OIB 72581364014</w:t>
      </w:r>
      <w:r w:rsidR="001779A5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2C374F">
        <w:rPr>
          <w:b/>
        </w:rPr>
        <w:t>Damira</w:t>
      </w:r>
      <w:r w:rsidR="002C374F" w:rsidRPr="00822914">
        <w:rPr>
          <w:b/>
        </w:rPr>
        <w:t xml:space="preserve"> Mihalj iz Zagreba, Samoborska cesta 182, OIB 72581364014</w:t>
      </w:r>
      <w:r w:rsidR="002C374F">
        <w:rPr>
          <w:b/>
        </w:rPr>
        <w:t>,</w:t>
      </w:r>
      <w:r w:rsidR="008C765F">
        <w:rPr>
          <w:b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2C374F">
        <w:rPr>
          <w:b/>
        </w:rPr>
        <w:t>28/2019-4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2C374F">
        <w:rPr>
          <w:lang w:val="hr-HR"/>
        </w:rPr>
        <w:t>28</w:t>
      </w:r>
      <w:r w:rsidR="00CF53F3">
        <w:rPr>
          <w:lang w:val="hr-HR"/>
        </w:rPr>
        <w:t>-201</w:t>
      </w:r>
      <w:r w:rsidR="002C374F">
        <w:rPr>
          <w:lang w:val="hr-HR"/>
        </w:rPr>
        <w:t>9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C374F">
        <w:rPr>
          <w:lang w:val="hr-HR"/>
        </w:rPr>
        <w:t>28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2C374F">
        <w:rPr>
          <w:lang w:val="hr-HR"/>
        </w:rPr>
        <w:t>9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2C374F">
        <w:rPr>
          <w:b/>
        </w:rPr>
        <w:t>Damiru Mihalj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2C374F">
        <w:rPr>
          <w:b/>
        </w:rPr>
        <w:t>Damira</w:t>
      </w:r>
      <w:r w:rsidR="002C374F" w:rsidRPr="00822914">
        <w:rPr>
          <w:b/>
        </w:rPr>
        <w:t xml:space="preserve"> Mihalj iz Zagreba, Samoborska cesta 182, OIB 72581364014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2C374F">
        <w:rPr>
          <w:lang w:val="hr-HR"/>
        </w:rPr>
        <w:t>09.01.2019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2C374F">
        <w:rPr>
          <w:lang w:val="hr-HR"/>
        </w:rPr>
        <w:t>17.269,10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2C374F">
        <w:rPr>
          <w:lang w:val="hr-HR"/>
        </w:rPr>
        <w:t>1</w:t>
      </w:r>
      <w:r>
        <w:rPr>
          <w:lang w:val="hr-HR"/>
        </w:rPr>
        <w:t xml:space="preserve"> zaposlen</w:t>
      </w:r>
      <w:r w:rsidR="002C374F">
        <w:rPr>
          <w:lang w:val="hr-HR"/>
        </w:rPr>
        <w:t>og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2C374F">
        <w:rPr>
          <w:b/>
        </w:rPr>
        <w:t>28/2019-4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>U Slavonskom Brodu</w:t>
      </w:r>
      <w:r w:rsidR="002C374F">
        <w:rPr>
          <w:lang w:val="hr-HR"/>
        </w:rPr>
        <w:t xml:space="preserve"> 18. siječnja 2019.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</w:t>
      </w:r>
      <w:r w:rsidR="001779A5">
        <w:rPr>
          <w:lang w:val="hr-HR"/>
        </w:rPr>
        <w:t>Osijek</w:t>
      </w:r>
      <w:r w:rsidR="004C3E86">
        <w:rPr>
          <w:lang w:val="hr-HR"/>
        </w:rPr>
        <w:t xml:space="preserve">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779A5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374F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0659C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C765F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DD5F97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17269.10</izvorni_sadrzaj>
    <derivirana_varijabla naziv="DomainObject.Predmet.InicijalnaVrijednost_1">17269.10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AGRO-TEHNIKA društvo s ograničenom odgovornošću za graditeljstvo, trgovinu i usluge zastupanog po punomoćniku Damir Mihalj</izvorni_sadrzaj>
    <derivirana_varijabla naziv="DomainObject.Predmet.ProtustrankaFormated_1">  AGRO-TEHNIKA društvo s ograničenom odgovornošću za graditeljstvo, trgovinu i usluge zastupanog po punomoćniku Damir Mihalj</derivirana_varijabla>
  </DomainObject.Predmet.ProtustrankaFormated>
  <DomainObject.Predmet.ProtustrankaFormatedOIB>
    <izvorni_sadrzaj>  AGRO-TEHNIKA društvo s ograničenom odgovornošću za graditeljstvo, trgovinu i usluge, OIB 28720060708 zastupanog po punomoćniku Damir Mihalj</izvorni_sadrzaj>
    <derivirana_varijabla naziv="DomainObject.Predmet.ProtustrankaFormatedOIB_1">  AGRO-TEHNIKA društvo s ograničenom odgovornošću za graditeljstvo, trgovinu i usluge, OIB 28720060708 zastupanog po punomoćniku Damir Mihalj</derivirana_varijabla>
  </DomainObject.Predmet.ProtustrankaFormatedOIB>
  <DomainObject.Predmet.ProtustrankaFormatedWithAdress>
    <izvorni_sadrzaj> AGRO-TEHNIKA društvo s ograničenom odgovornošću za graditeljstvo, trgovinu i usluge, Trg Presvetog Trojstva 10 , 35221 Velika Kopanica zastupanog po punomoćniku Damir Mihalj</izvorni_sadrzaj>
    <derivirana_varijabla naziv="DomainObject.Predmet.ProtustrankaFormatedWithAdress_1"> AGRO-TEHNIKA društvo s ograničenom odgovornošću za graditeljstvo, trgovinu i usluge, Trg Presvetog Trojstva 10 , 35221 Velika Kopanica zastupanog po punomoćniku Damir Mihalj</derivirana_varijabla>
  </DomainObject.Predmet.ProtustrankaFormatedWithAdress>
  <DomainObject.Predmet.ProtustrankaFormatedWithAdressOIB>
    <izvorni_sadrzaj> AGRO-TEHNIKA društvo s ograničenom odgovornošću za graditeljstvo, trgovinu i usluge, OIB 28720060708, Trg Presvetog Trojstva 10 , 35221 Velika Kopanica zastupanog po punomoćniku Damir Mihalj</izvorni_sadrzaj>
    <derivirana_varijabla naziv="DomainObject.Predmet.ProtustrankaFormatedWithAdressOIB_1"> AGRO-TEHNIKA društvo s ograničenom odgovornošću za graditeljstvo, trgovinu i usluge, OIB 28720060708, Trg Presvetog Trojstva 10 , 35221 Velika Kopanica zastupanog po punomoćniku Damir Mihalj</derivirana_varijabla>
  </DomainObject.Predmet.ProtustrankaFormatedWithAdressOIB>
  <DomainObject.Predmet.ProtustrankaWithAdress>
    <izvorni_sadrzaj>AGRO-TEHNIKA društvo s ograničenom odgovornošću za graditeljstvo, trgovinu i usluge Trg Presvetog Trojstva 10 , 35221 Velika Kopanica</izvorni_sadrzaj>
    <derivirana_varijabla naziv="DomainObject.Predmet.ProtustrankaWithAdress_1">AGRO-TEHNIKA društvo s ograničenom odgovornošću za graditeljstvo, trgovinu i usluge Trg Presvetog Trojstva 10 , 35221 Velika Kopanica</derivirana_varijabla>
  </DomainObject.Predmet.ProtustrankaWithAdress>
  <DomainObject.Predmet.ProtustrankaWithAdressOIB>
    <izvorni_sadrzaj>AGRO-TEHNIKA društvo s ograničenom odgovornošću za graditeljstvo, trgovinu i usluge, OIB 28720060708, Trg Presvetog Trojstva 10 , 35221 Velika Kopanica</izvorni_sadrzaj>
    <derivirana_varijabla naziv="DomainObject.Predmet.ProtustrankaWithAdressOIB_1">AGRO-TEHNIKA društvo s ograničenom odgovornošću za graditeljstvo, trgovinu i usluge, OIB 28720060708, Trg Presvetog Trojstva 10 , 35221 Velika Kopanica</derivirana_varijabla>
  </DomainObject.Predmet.ProtustrankaWithAdressOIB>
  <DomainObject.Predmet.ProtustrankaNazivFormated>
    <izvorni_sadrzaj>AGRO-TEHNIKA društvo s ograničenom odgovornošću za graditeljstvo, trgovinu i usluge</izvorni_sadrzaj>
    <derivirana_varijabla naziv="DomainObject.Predmet.ProtustrankaNazivFormated_1">AGRO-TEHNIKA društvo s ograničenom odgovornošću za graditeljstvo, trgovinu i usluge</derivirana_varijabla>
  </DomainObject.Predmet.ProtustrankaNazivFormated>
  <DomainObject.Predmet.ProtustrankaNazivFormatedOIB>
    <izvorni_sadrzaj>AGRO-TEHNIKA društvo s ograničenom odgovornošću za graditeljstvo, trgovinu i usluge, OIB 28720060708</izvorni_sadrzaj>
    <derivirana_varijabla naziv="DomainObject.Predmet.ProtustrankaNazivFormatedOIB_1">AGRO-TEHNIKA društvo s ograničenom odgovornošću za graditeljstvo, trgovinu i usluge, OIB 28720060708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AGRO-TEHNIKA društvo s ograničenom odgovornošću za graditeljstvo, trgovinu i usluge zastupanog po punomoćniku Damir Mihalj</item>
    </izvorni_sadrzaj>
    <derivirana_varijabla naziv="DomainObject.Predmet.ProtuStrankaListFormated_1">
      <item>AGRO-TEHNIKA društvo s ograničenom odgovornošću za graditeljstvo, trgovinu i usluge zastupanog po punomoćniku Damir Mihalj</item>
    </derivirana_varijabla>
  </DomainObject.Predmet.ProtuStrankaListFormated>
  <DomainObject.Predmet.ProtuStrankaListFormatedOIB>
    <izvorni_sadrzaj>
      <item>AGRO-TEHNIKA društvo s ograničenom odgovornošću za graditeljstvo, trgovinu i usluge, OIB 28720060708 zastupanog po punomoćniku Damir Mihalj</item>
    </izvorni_sadrzaj>
    <derivirana_varijabla naziv="DomainObject.Predmet.ProtuStrankaListFormatedOIB_1">
      <item>AGRO-TEHNIKA društvo s ograničenom odgovornošću za graditeljstvo, trgovinu i usluge, OIB 28720060708 zastupanog po punomoćniku Damir Mihalj</item>
    </derivirana_varijabla>
  </DomainObject.Predmet.ProtuStrankaListFormatedOIB>
  <DomainObject.Predmet.ProtuStrankaListFormatedWithAdress>
    <izvorni_sadrzaj>
      <item>AGRO-TEHNIKA društvo s ograničenom odgovornošću za graditeljstvo, trgovinu i usluge, Trg Presvetog Trojstva 10 , 35221 Velika Kopanica zastupanog po punomoćniku Damir Mihalj</item>
    </izvorni_sadrzaj>
    <derivirana_varijabla naziv="DomainObject.Predmet.ProtuStrankaListFormatedWithAdress_1">
      <item>AGRO-TEHNIKA društvo s ograničenom odgovornošću za graditeljstvo, trgovinu i usluge, Trg Presvetog Trojstva 10 , 35221 Velika Kopanica zastupanog po punomoćniku Damir Mihalj</item>
    </derivirana_varijabla>
  </DomainObject.Predmet.ProtuStrankaListFormatedWithAdress>
  <DomainObject.Predmet.ProtuStrankaListFormatedWithAdressOIB>
    <izvorni_sadrzaj>
      <item>AGRO-TEHNIKA društvo s ograničenom odgovornošću za graditeljstvo, trgovinu i usluge, OIB 28720060708, Trg Presvetog Trojstva 10 , 35221 Velika Kopanica zastupanog po punomoćniku Damir Mihalj</item>
    </izvorni_sadrzaj>
    <derivirana_varijabla naziv="DomainObject.Predmet.ProtuStrankaListFormatedWithAdressOIB_1">
      <item>AGRO-TEHNIKA društvo s ograničenom odgovornošću za graditeljstvo, trgovinu i usluge, OIB 28720060708, Trg Presvetog Trojstva 10 , 35221 Velika Kopanica zastupanog po punomoćniku Damir Mihalj</item>
    </derivirana_varijabla>
  </DomainObject.Predmet.ProtuStrankaListFormatedWithAdressOIB>
  <DomainObject.Predmet.ProtuStrankaListNazivFormated>
    <izvorni_sadrzaj>
      <item>AGRO-TEHNIKA društvo s ograničenom odgovornošću za graditeljstvo, trgovinu i usluge</item>
    </izvorni_sadrzaj>
    <derivirana_varijabla naziv="DomainObject.Predmet.ProtuStrankaListNazivFormated_1">
      <item>AGRO-TEHNIKA društvo s ograničenom odgovornošću za graditeljstvo, trgovinu i usluge</item>
    </derivirana_varijabla>
  </DomainObject.Predmet.ProtuStrankaListNazivFormated>
  <DomainObject.Predmet.ProtuStrankaListNazivFormatedOIB>
    <izvorni_sadrzaj>
      <item>AGRO-TEHNIKA društvo s ograničenom odgovornošću za graditeljstvo, trgovinu i usluge, OIB 28720060708</item>
    </izvorni_sadrzaj>
    <derivirana_varijabla naziv="DomainObject.Predmet.ProtuStrankaListNazivFormatedOIB_1">
      <item>AGRO-TEHNIKA društvo s ograničenom odgovornošću za graditeljstvo, trgovinu i usluge, OIB 28720060708</item>
    </derivirana_varijabla>
  </DomainObject.Predmet.ProtuStrankaListNazivFormatedOIB>
  <DomainObject.Predmet.OstaliListFormated>
    <izvorni_sadrzaj>
      <item>Damir Mihalj punomoćnik sudionika u postupku AGRO-TEHNIKA društvo s ograničenom odgovornošću za graditeljstvo, trgovinu i usluge</item>
    </izvorni_sadrzaj>
    <derivirana_varijabla naziv="DomainObject.Predmet.OstaliListFormated_1">
      <item>Damir Mihalj punomoćnik sudionika u postupku AGRO-TEHNIKA društvo s ograničenom odgovornošću za graditeljstvo, trgovinu i usluge</item>
    </derivirana_varijabla>
  </DomainObject.Predmet.OstaliListFormated>
  <DomainObject.Predmet.OstaliListFormatedOIB>
    <izvorni_sadrzaj>
      <item>Damir Mihalj, OIB 72581364014 punomoćnik sudionika u postupku AGRO-TEHNIKA društvo s ograničenom odgovornošću za graditeljstvo, trgovinu i usluge</item>
    </izvorni_sadrzaj>
    <derivirana_varijabla naziv="DomainObject.Predmet.OstaliListFormatedOIB_1">
      <item>Damir Mihalj, OIB 72581364014 punomoćnik sudionika u postupku AGRO-TEHNIKA društvo s ograničenom odgovornošću za graditeljstvo, trgovinu i usluge</item>
    </derivirana_varijabla>
  </DomainObject.Predmet.OstaliListFormatedOIB>
  <DomainObject.Predmet.OstaliListFormatedWithAdress>
    <izvorni_sadrzaj>
      <item>Damir Mihalj, Samoborska cesta 182, 10000 Zagreb punomoćnik sudionika u postupku AGRO-TEHNIKA društvo s ograničenom odgovornošću za graditeljstvo, trgovinu i usluge</item>
    </izvorni_sadrzaj>
    <derivirana_varijabla naziv="DomainObject.Predmet.OstaliListFormatedWithAdress_1">
      <item>Damir Mihalj, Samoborska cesta 182, 10000 Zagreb punomoćnik sudionika u postupku AGRO-TEHNIKA društvo s ograničenom odgovornošću za graditeljstvo, trgovinu i usluge</item>
    </derivirana_varijabla>
  </DomainObject.Predmet.OstaliListFormatedWithAdress>
  <DomainObject.Predmet.OstaliListFormatedWithAdressOIB>
    <izvorni_sadrzaj>
      <item>Damir Mihalj, OIB 72581364014, Samoborska cesta 182, 10000 Zagreb punomoćnik sudionika u postupku AGRO-TEHNIKA društvo s ograničenom odgovornošću za graditeljstvo, trgovinu i usluge</item>
    </izvorni_sadrzaj>
    <derivirana_varijabla naziv="DomainObject.Predmet.OstaliListFormatedWithAdressOIB_1">
      <item>Damir Mihalj, OIB 72581364014, Samoborska cesta 182, 10000 Zagreb punomoćnik sudionika u postupku AGRO-TEHNIKA društvo s ograničenom odgovornošću za graditeljstvo, trgovinu i usluge</item>
    </derivirana_varijabla>
  </DomainObject.Predmet.OstaliListFormatedWithAdressOIB>
  <DomainObject.Predmet.OstaliListNazivFormated>
    <izvorni_sadrzaj>
      <item>Damir Mihalj</item>
    </izvorni_sadrzaj>
    <derivirana_varijabla naziv="DomainObject.Predmet.OstaliListNazivFormated_1">
      <item>Damir Mihalj</item>
    </derivirana_varijabla>
  </DomainObject.Predmet.OstaliListNazivFormated>
  <DomainObject.Predmet.OstaliListNazivFormatedOIB>
    <izvorni_sadrzaj>
      <item>Damir Mihalj, OIB 72581364014</item>
    </izvorni_sadrzaj>
    <derivirana_varijabla naziv="DomainObject.Predmet.OstaliListNazivFormatedOIB_1">
      <item>Damir Mihalj, OIB 72581364014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AGRO-TEHNIKA društvo s ograničenom odgovornošću za graditeljstvo, trgovinu i usluge</izvorni_sadrzaj>
    <derivirana_varijabla naziv="DomainObject.Predmet.ProtustrankaIDrugi_1">AGRO-TEHNIKA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AGRO-TEHNIKA društvo s ograničenom odgovornošću za graditeljstvo, trgovinu i usluge, OIB 28720060708, Trg Presvetog Trojstva 10 , 35221 Velika Kopanica</izvorni_sadrzaj>
    <derivirana_varijabla naziv="DomainObject.Predmet.ProtustrankaIDrugiAdressOIB_1">AGRO-TEHNIKA društvo s ograničenom odgovornošću za graditeljstvo, trgovinu i usluge, OIB 28720060708, Trg Presvetog Trojstva 10 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AGRO-TEHNIKA društvo s ograničenom odgovornošću za graditeljstvo, trgovinu i usluge</item>
      <item>Damir Mihalj</item>
    </izvorni_sadrzaj>
    <derivirana_varijabla naziv="DomainObject.Predmet.SudioniciListNaziv_1">
      <item>Financijska agencija</item>
      <item>AGRO-TEHNIKA društvo s ograničenom odgovornošću za graditeljstvo, trgovinu i usluge</item>
      <item>Damir Mihalj</item>
    </derivirana_varijabla>
  </DomainObject.Predmet.SudioniciListNaziv>
  <DomainObject.Predmet.SudioniciListAdressOIB>
    <izvorni_sadrzaj>
      <item>Financijska agencija, OIB 85821130368, Ulica grada Vukovara 70,10000 Zagreb</item>
      <item>AGRO-TEHNIKA društvo s ograničenom odgovornošću za graditeljstvo, trgovinu i usluge, OIB 28720060708, Trg Presvetog Trojstva 10 ,35221 Velika Kopanica</item>
      <item>Damir Mihalj, OIB 72581364014, Samoborska cesta 182,10000 Zagreb</item>
    </izvorni_sadrzaj>
    <derivirana_varijabla naziv="DomainObject.Predmet.SudioniciListAdressOIB_1">
      <item>Financijska agencija, OIB 85821130368, Ulica grada Vukovara 70,10000 Zagreb</item>
      <item>AGRO-TEHNIKA društvo s ograničenom odgovornošću za graditeljstvo, trgovinu i usluge, OIB 28720060708, Trg Presvetog Trojstva 10 ,35221 Velika Kopanica</item>
      <item>Damir Mihalj, OIB 72581364014,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28720060708</item>
      <item>, OIB 72581364014</item>
    </izvorni_sadrzaj>
    <derivirana_varijabla naziv="DomainObject.Predmet.SudioniciListNazivOIB_1">
      <item>, OIB 85821130368</item>
      <item>, OIB 28720060708</item>
      <item>, OIB 72581364014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9E66A-12FD-479E-ACC4-C3D358411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854</properties:Words>
  <properties:Characters>4637</properties:Characters>
  <properties:Lines>129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2019-01-18T07:55:00Z</cp:lastPrinted>
  <dcterms:modified xmlns:xsi="http://www.w3.org/2001/XMLSchema-instance" xsi:type="dcterms:W3CDTF">2019-01-18T07:57:00Z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28-2019.docx)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