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ebb7" w14:paraId="893ebb7" w:rsidRDefault="00D901E2" w:rsidP="00D901E2" w:rsidR="00D901E2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1E2" w:rsidP="00D901E2" w:rsidR="00D901E2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D901E2" w:rsidP="00D901E2" w:rsidR="00D901E2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D901E2" w:rsidP="00D901E2" w:rsidR="00D901E2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D901E2" w:rsidP="00D901E2" w:rsidR="00D901E2">
      <w:pPr>
        <w:spacing w:after="0"/>
        <w:rPr>
          <w:rFonts w:eastAsia="Calibri"/>
        </w:rPr>
      </w:pPr>
    </w:p>
    <w:p w:rsidRDefault="00D901E2" w:rsidP="00D901E2" w:rsidR="00D901E2">
      <w:pPr>
        <w:spacing w:after="0"/>
        <w:rPr>
          <w:rFonts w:eastAsia="Times New Roman"/>
          <w:lang w:eastAsia="hr-HR"/>
        </w:rPr>
      </w:pPr>
    </w:p>
    <w:p w:rsidRDefault="00D901E2" w:rsidP="00D901E2" w:rsidR="00D901E2">
      <w:pPr>
        <w:spacing w:after="0"/>
        <w:jc w:val="center"/>
      </w:pPr>
      <w:r>
        <w:t>U  I M E  R E P U B L I K E  H R V A T S K E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jc w:val="center"/>
      </w:pPr>
      <w:r>
        <w:t>R J E Š E NJ E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NEKON PPTU INTERNACIONAL j.d.o.o.,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OIB: 32830877420, dana 4. veljače 2016. </w:t>
      </w:r>
    </w:p>
    <w:p w:rsidRDefault="00D901E2" w:rsidP="00D901E2" w:rsidR="00D901E2">
      <w:pPr>
        <w:spacing w:after="0"/>
        <w:jc w:val="both"/>
      </w:pPr>
    </w:p>
    <w:p w:rsidRDefault="00D901E2" w:rsidP="00D901E2" w:rsidR="00D901E2">
      <w:pPr>
        <w:spacing w:after="0"/>
        <w:jc w:val="center"/>
      </w:pPr>
      <w:r>
        <w:t>r i j e š i o  j e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ind w:firstLine="708"/>
        <w:jc w:val="both"/>
      </w:pPr>
      <w:r>
        <w:t xml:space="preserve">I/ Otvara se stečajni postupak nad stečajnim dužnikom NEKON PPTU INTERNACIONAL j.d.o.o.,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OIB: 32830877420, s danom 4. veljače 2016. u 15,00 sati.</w:t>
      </w:r>
    </w:p>
    <w:p w:rsidRDefault="00D901E2" w:rsidP="00D901E2" w:rsidR="00D901E2">
      <w:pPr>
        <w:spacing w:after="0"/>
        <w:jc w:val="both"/>
      </w:pPr>
    </w:p>
    <w:p w:rsidRDefault="00D901E2" w:rsidP="00D901E2" w:rsidR="00D901E2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NEKON PPTU INTERNACIONAL j.d.o.o.,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OIB: 32830877420.</w:t>
      </w:r>
    </w:p>
    <w:p w:rsidRDefault="00D901E2" w:rsidP="00D901E2" w:rsidR="00D901E2">
      <w:pPr>
        <w:spacing w:after="0"/>
        <w:jc w:val="both"/>
      </w:pPr>
    </w:p>
    <w:p w:rsidRDefault="00D901E2" w:rsidP="00D901E2" w:rsidR="00D901E2">
      <w:pPr>
        <w:spacing w:after="0"/>
        <w:ind w:firstLine="708"/>
        <w:jc w:val="both"/>
      </w:pPr>
      <w:r>
        <w:t>III/ Za stečajnog upravitelja imenuje se Davor Ivančić, Čakovec, Ivana pl. Zajca 17, OIB: 21146522885.</w:t>
      </w:r>
    </w:p>
    <w:p w:rsidRDefault="00D901E2" w:rsidP="00D901E2" w:rsidR="00D901E2">
      <w:pPr>
        <w:spacing w:after="0"/>
        <w:jc w:val="both"/>
        <w:rPr>
          <w:color w:val="FF0000"/>
        </w:rPr>
      </w:pPr>
    </w:p>
    <w:p w:rsidRDefault="00D901E2" w:rsidP="00D901E2" w:rsidR="00D901E2">
      <w:pPr>
        <w:spacing w:after="0"/>
        <w:ind w:firstLine="708"/>
        <w:jc w:val="both"/>
      </w:pPr>
      <w:r>
        <w:t>IV/ Ovo rješenje objavit će se na e-oglasnoj ploči suda.</w:t>
      </w:r>
    </w:p>
    <w:p w:rsidRDefault="00D901E2" w:rsidP="00D901E2" w:rsidR="00D901E2">
      <w:pPr>
        <w:spacing w:after="0"/>
        <w:jc w:val="both"/>
      </w:pPr>
    </w:p>
    <w:p w:rsidRDefault="00D901E2" w:rsidP="00D901E2" w:rsidR="00D901E2">
      <w:pPr>
        <w:spacing w:after="0"/>
        <w:ind w:firstLine="708"/>
        <w:jc w:val="both"/>
      </w:pPr>
      <w:r>
        <w:t xml:space="preserve">V/ Po pravomoćnosti ovoga rješenja stečajni dužnik NEKON PPTU INTERNACIONAL j.d.o.o.,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4, OIB: 32830877420, biti će brisan iz sudskog registra.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jc w:val="center"/>
      </w:pPr>
      <w:r>
        <w:t>Obrazloženje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jc w:val="both"/>
      </w:pPr>
      <w:r>
        <w:tab/>
        <w:t xml:space="preserve">Predlagatelj je dana 19.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  <w:jc w:val="center"/>
      </w:pPr>
      <w:r>
        <w:t>U Varaždinu, 4. veljače 2016.</w:t>
      </w:r>
    </w:p>
    <w:p w:rsidRDefault="00D901E2" w:rsidP="00D901E2" w:rsidR="00D901E2">
      <w:pPr>
        <w:spacing w:after="0"/>
        <w:jc w:val="center"/>
      </w:pPr>
    </w:p>
    <w:p w:rsidRDefault="00D901E2" w:rsidP="00D901E2" w:rsidR="00D901E2">
      <w:pPr>
        <w:spacing w:after="0"/>
        <w:jc w:val="center"/>
      </w:pPr>
    </w:p>
    <w:p w:rsidRDefault="00D901E2" w:rsidP="00D901E2" w:rsidR="00D901E2">
      <w:pPr>
        <w:spacing w:after="0"/>
        <w:ind w:left="4956"/>
        <w:jc w:val="center"/>
      </w:pPr>
      <w:r>
        <w:t>Sutkinja</w:t>
      </w:r>
    </w:p>
    <w:p w:rsidRDefault="00D901E2" w:rsidP="00D901E2" w:rsidR="00D901E2">
      <w:pPr>
        <w:spacing w:after="0"/>
        <w:ind w:left="4956"/>
        <w:jc w:val="center"/>
      </w:pPr>
    </w:p>
    <w:p w:rsidRDefault="00D901E2" w:rsidP="00D901E2" w:rsidR="00D901E2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D901E2" w:rsidP="00D901E2" w:rsidR="00D901E2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901E2" w:rsidP="00D901E2" w:rsidR="00D901E2">
      <w:pPr>
        <w:spacing w:after="0"/>
      </w:pPr>
      <w:r>
        <w:t xml:space="preserve">                                               </w:t>
      </w:r>
    </w:p>
    <w:p w:rsidRDefault="00D901E2" w:rsidP="00D901E2" w:rsidR="00D901E2">
      <w:pPr>
        <w:spacing w:after="0"/>
      </w:pPr>
      <w:r>
        <w:tab/>
        <w:t xml:space="preserve">UPUTA O PRAVNOM LIJEKU: </w:t>
      </w:r>
    </w:p>
    <w:p w:rsidRDefault="00D901E2" w:rsidP="00D901E2" w:rsidR="00D901E2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901E2" w:rsidP="00D901E2" w:rsidR="00D901E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</w:pPr>
    </w:p>
    <w:p w:rsidRDefault="00D901E2" w:rsidP="00D901E2" w:rsidR="00D901E2">
      <w:pPr>
        <w:spacing w:after="0"/>
      </w:pPr>
      <w:r>
        <w:t>DNA:</w:t>
      </w:r>
    </w:p>
    <w:p w:rsidRDefault="00D901E2" w:rsidP="00D901E2" w:rsidR="00D901E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901E2" w:rsidP="00D901E2" w:rsidR="00D901E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901E2" w:rsidP="00D901E2" w:rsidR="00D901E2">
      <w:pPr>
        <w:numPr>
          <w:ilvl w:val="0"/>
          <w:numId w:val="47"/>
        </w:numPr>
        <w:spacing w:after="0"/>
        <w:jc w:val="both"/>
      </w:pPr>
      <w:r>
        <w:t xml:space="preserve">Dužnik NEKON PPTU INTERNACIONAL j.d.o.o.,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</w:t>
      </w:r>
    </w:p>
    <w:p w:rsidRDefault="00D901E2" w:rsidP="00D901E2" w:rsidR="00D901E2">
      <w:pPr>
        <w:numPr>
          <w:ilvl w:val="0"/>
          <w:numId w:val="47"/>
        </w:numPr>
        <w:spacing w:after="0"/>
      </w:pPr>
      <w:r>
        <w:t xml:space="preserve">Direktor dužnika Nenad Kocijan, </w:t>
      </w:r>
      <w:proofErr w:type="spellStart"/>
      <w:r>
        <w:t>Kućan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Kučan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 4</w:t>
      </w:r>
    </w:p>
    <w:p w:rsidRDefault="00D901E2" w:rsidP="00D901E2" w:rsidR="00D901E2">
      <w:pPr>
        <w:numPr>
          <w:ilvl w:val="0"/>
          <w:numId w:val="47"/>
        </w:numPr>
        <w:spacing w:after="0"/>
      </w:pPr>
      <w:r>
        <w:t>Sudski registar ovog suda</w:t>
      </w:r>
    </w:p>
    <w:p w:rsidRDefault="00D901E2" w:rsidP="00D901E2" w:rsidR="00D901E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D901E2" w:rsidP="00D901E2" w:rsidR="00D901E2">
      <w:pPr>
        <w:numPr>
          <w:ilvl w:val="0"/>
          <w:numId w:val="47"/>
        </w:numPr>
        <w:spacing w:after="0"/>
      </w:pPr>
      <w:r>
        <w:t>Stečajni upravitelj Davor Ivančić, Čakovec, Ivana pl. Zajca 17</w:t>
      </w:r>
    </w:p>
    <w:p w:rsidRDefault="00D901E2" w:rsidP="00D901E2" w:rsidR="00D901E2">
      <w:pPr>
        <w:numPr>
          <w:ilvl w:val="0"/>
          <w:numId w:val="47"/>
        </w:numPr>
        <w:spacing w:after="0"/>
      </w:pPr>
      <w:r>
        <w:t>E-oglasna ploča suda</w:t>
      </w:r>
    </w:p>
    <w:p w:rsidRDefault="00D901E2" w:rsidP="00D901E2" w:rsidR="00D901E2">
      <w:pPr>
        <w:numPr>
          <w:ilvl w:val="0"/>
          <w:numId w:val="47"/>
        </w:numPr>
        <w:spacing w:after="0"/>
      </w:pPr>
      <w:r>
        <w:t>Pisarnica kal. 20 dana</w:t>
      </w:r>
    </w:p>
    <w:p w:rsidRDefault="00D901E2" w:rsidP="00E67D40" w:rsidR="00D901E2" w:rsidRPr="00D901E2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sectPr w:rsidSect="00D901E2" w:rsidR="00A21F0D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1E2" w:rsidP="00D901E2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St-855/15-5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1E2" w:rsidR="00D901E2">
    <w:pPr>
      <w:pStyle w:val="Zaglavlje"/>
    </w:pPr>
    <w:r>
      <w:t>Poslovni broj: 2 St-855/15-5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1E2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5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St-855/2015-5</izvorni_sadrzaj>
    <derivirana_varijabla naziv="DomainObject.Oznaka_1">St-855/2015-5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NEKON PPTU INTERNACIONAL jednostavno društvo s ograničenom odgovornošću za proizvodnju, trgovinu i usluge</izvorni_sadrzaj>
    <derivirana_varijabla naziv="DomainObject.Predmet.ProtustrankaFormated_1">  NEKON PPTU INTERNACIONAL jednostavno društvo s ograničenom odgovornošću za proizvodnju, trgovinu i usluge</derivirana_varijabla>
  </DomainObject.Predmet.ProtustrankaFormated>
  <DomainObject.Predmet.ProtustrankaFormatedOIB>
    <izvorni_sadrzaj>  NEKON PPTU INTERNACIONAL jednostavno društvo s ograničenom odgovornošću za proizvodnju, trgovinu i usluge, OIB 32830877420</izvorni_sadrzaj>
    <derivirana_varijabla naziv="DomainObject.Predmet.ProtustrankaFormatedOIB_1">  NEKON PPTU INTERNACIONAL jednostavno društvo s ograničenom odgovornošću za proizvodnju, trgovinu i usluge, OIB 32830877420</derivirana_varijabla>
  </DomainObject.Predmet.ProtustrankaFormatedOIB>
  <DomainObject.Predmet.ProtustrankaFormatedWithAdress>
    <izvorni_sadrzaj> NEKON PPTU INTERNACIONAL jednostavno društvo s ograničenom odgovornošću za proizvodnju, trgovinu i usluge, Kučan Ludbreški 4, 42230 Kućan Ludbreški</izvorni_sadrzaj>
    <derivirana_varijabla naziv="DomainObject.Predmet.ProtustrankaFormatedWithAdress_1"> NEKON PPTU INTERNACIONAL jednostavno društvo s ograničenom odgovornošću za proizvodnju, trgovinu i usluge, Kučan Ludbreški 4, 42230 Kućan Ludbreški</derivirana_varijabla>
  </DomainObject.Predmet.ProtustrankaFormatedWithAdress>
  <DomainObject.Predmet.ProtustrankaFormatedWithAdressOIB>
    <izvorni_sadrzaj> NEKON PPTU INTERNACIONAL jednostavno društvo s ograničenom odgovornošću za proizvodnju, trgovinu i usluge, OIB 32830877420, Kučan Ludbreški 4, 42230 Kućan Ludbreški</izvorni_sadrzaj>
    <derivirana_varijabla naziv="DomainObject.Predmet.ProtustrankaFormatedWithAdressOIB_1"> NEKON PPTU INTERNACIONAL jednostavno društvo s ograničenom odgovornošću za proizvodnju, trgovinu i usluge, OIB 32830877420, Kučan Ludbreški 4, 42230 Kućan Ludbreški</derivirana_varijabla>
  </DomainObject.Predmet.ProtustrankaFormatedWithAdressOIB>
  <DomainObject.Predmet.ProtustrankaWithAdress>
    <izvorni_sadrzaj>NEKON PPTU INTERNACIONAL jednostavno društvo s ograničenom odgovornošću za proizvodnju, trgovinu i usluge Kučan Ludbreški 4, 42230 Kućan Ludbreški</izvorni_sadrzaj>
    <derivirana_varijabla naziv="DomainObject.Predmet.ProtustrankaWithAdress_1">NEKON PPTU INTERNACIONAL jednostavno društvo s ograničenom odgovornošću za proizvodnju, trgovinu i usluge Kučan Ludbreški 4, 42230 Kućan Ludbreški</derivirana_varijabla>
  </DomainObject.Predmet.ProtustrankaWithAdress>
  <DomainObject.Predmet.ProtustrankaWithAdressOIB>
    <izvorni_sadrzaj>NEKON PPTU INTERNACIONAL jednostavno društvo s ograničenom odgovornošću za proizvodnju, trgovinu i usluge, OIB 32830877420, Kučan Ludbreški 4, 42230 Kućan Ludbreški</izvorni_sadrzaj>
    <derivirana_varijabla naziv="DomainObject.Predmet.ProtustrankaWithAdressOIB_1">NEKON PPTU INTERNACIONAL jednostavno društvo s ograničenom odgovornošću za proizvodnju, trgovinu i usluge, OIB 32830877420, Kučan Ludbreški 4, 42230 Kućan Ludbreški</derivirana_varijabla>
  </DomainObject.Predmet.ProtustrankaWithAdressOIB>
  <DomainObject.Predmet.ProtustrankaNazivFormated>
    <izvorni_sadrzaj>NEKON PPTU INTERNACIONAL jednostavno društvo s ograničenom odgovornošću za proizvodnju, trgovinu i usluge</izvorni_sadrzaj>
    <derivirana_varijabla naziv="DomainObject.Predmet.ProtustrankaNazivFormated_1">NEKON PPTU INTERNACIONAL jednostavno društvo s ograničenom odgovornošću za proizvodnju, trgovinu i usluge</derivirana_varijabla>
  </DomainObject.Predmet.ProtustrankaNazivFormated>
  <DomainObject.Predmet.ProtustrankaNazivFormatedOIB>
    <izvorni_sadrzaj>NEKON PPTU INTERNACIONAL jednostavno društvo s ograničenom odgovornošću za proizvodnju, trgovinu i usluge, OIB 32830877420</izvorni_sadrzaj>
    <derivirana_varijabla naziv="DomainObject.Predmet.ProtustrankaNazivFormatedOIB_1">NEKON PPTU INTERNACIONAL jednostavno društvo s ograničenom odgovornošću za proizvodnju, trgovinu i usluge, OIB 32830877420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7203.67</izvorni_sadrzaj>
    <derivirana_varijabla naziv="DomainObject.Predmet.TrenutnaVrijednost_1">7203.67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NEKON PPTU INTERNACIONAL jednostavno društvo s ograničenom odgovornošću za proizvodnju, trgovinu i usluge</item>
    </izvorni_sadrzaj>
    <derivirana_varijabla naziv="DomainObject.Predmet.ProtuStrankaListFormated_1">
      <item>NEKON PPTU INTERNACIONAL jednostavno društvo s ograničenom odgovornošću za proizvodnju, trgovinu i usluge</item>
    </derivirana_varijabla>
  </DomainObject.Predmet.ProtuStrankaListFormated>
  <DomainObject.Predmet.ProtuStrankaListFormatedOIB>
    <izvorni_sadrzaj>
      <item>NEKON PPTU INTERNACIONAL jednostavno društvo s ograničenom odgovornošću za proizvodnju, trgovinu i usluge, OIB 32830877420</item>
    </izvorni_sadrzaj>
    <derivirana_varijabla naziv="DomainObject.Predmet.ProtuStrankaListFormatedOIB_1">
      <item>NEKON PPTU INTERNACIONAL jednostavno društvo s ograničenom odgovornošću za proizvodnju, trgovinu i usluge, OIB 32830877420</item>
    </derivirana_varijabla>
  </DomainObject.Predmet.ProtuStrankaListFormatedOIB>
  <DomainObject.Predmet.ProtuStrankaListFormatedWithAdress>
    <izvorni_sadrzaj>
      <item>NEKON PPTU INTERNACIONAL jednostavno društvo s ograničenom odgovornošću za proizvodnju, trgovinu i usluge, Kučan Ludbreški 4, 42230 Kućan Ludbreški</item>
    </izvorni_sadrzaj>
    <derivirana_varijabla naziv="DomainObject.Predmet.ProtuStrankaListFormatedWithAdress_1">
      <item>NEKON PPTU INTERNACIONAL jednostavno društvo s ograničenom odgovornošću za proizvodnju, trgovinu i usluge, Kučan Ludbreški 4, 42230 Kućan Ludbreški</item>
    </derivirana_varijabla>
  </DomainObject.Predmet.ProtuStrankaListFormatedWithAdress>
  <DomainObject.Predmet.ProtuStrankaListFormatedWithAdressOIB>
    <izvorni_sadrzaj>
      <item>NEKON PPTU INTERNACIONAL jednostavno društvo s ograničenom odgovornošću za proizvodnju, trgovinu i usluge, OIB 32830877420, Kučan Ludbreški 4, 42230 Kućan Ludbreški</item>
    </izvorni_sadrzaj>
    <derivirana_varijabla naziv="DomainObject.Predmet.ProtuStrankaListFormatedWithAdressOIB_1">
      <item>NEKON PPTU INTERNACIONAL jednostavno društvo s ograničenom odgovornošću za proizvodnju, trgovinu i usluge, OIB 32830877420, Kučan Ludbreški 4, 42230 Kućan Ludbreški</item>
    </derivirana_varijabla>
  </DomainObject.Predmet.ProtuStrankaListFormatedWithAdressOIB>
  <DomainObject.Predmet.ProtuStrankaListNazivFormated>
    <izvorni_sadrzaj>
      <item>NEKON PPTU INTERNACIONAL jednostavno društvo s ograničenom odgovornošću za proizvodnju, trgovinu i usluge</item>
    </izvorni_sadrzaj>
    <derivirana_varijabla naziv="DomainObject.Predmet.ProtuStrankaListNazivFormated_1">
      <item>NEKON PPTU INTERNACIONAL jednostavno društvo s ograničenom odgovornošću za proizvodnju, trgovinu i usluge</item>
    </derivirana_varijabla>
  </DomainObject.Predmet.ProtuStrankaListNazivFormated>
  <DomainObject.Predmet.ProtuStrankaListNazivFormatedOIB>
    <izvorni_sadrzaj>
      <item>NEKON PPTU INTERNACIONAL jednostavno društvo s ograničenom odgovornošću za proizvodnju, trgovinu i usluge, OIB 32830877420</item>
    </izvorni_sadrzaj>
    <derivirana_varijabla naziv="DomainObject.Predmet.ProtuStrankaListNazivFormatedOIB_1">
      <item>NEKON PPTU INTERNACIONAL jednostavno društvo s ograničenom odgovornošću za proizvodnju, trgovinu i usluge, OIB 32830877420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St-855/2015-5</izvorni_sadrzaj>
    <derivirana_varijabla naziv="DomainObject.PoslovniBrojDokumenta_1">St-855/2015-5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NEKON PPTU INTERNACIONAL jednostavno društvo s ograničenom odgovornošću za proizvodnju, trgovinu i usluge</izvorni_sadrzaj>
    <derivirana_varijabla naziv="DomainObject.Predmet.ProtustrankaIDrugi_1">NEKON PPTU INTERNACIONAL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NEKON PPTU INTERNACIONAL jednostavno društvo s ograničenom odgovornošću za proizvodnju, trgovinu i usluge, OIB 32830877420, Kučan Ludbreški 4, 42230 Kućan Ludbreški</izvorni_sadrzaj>
    <derivirana_varijabla naziv="DomainObject.Predmet.ProtustrankaIDrugiAdressOIB_1">NEKON PPTU INTERNACIONAL jednostavno društvo s ograničenom odgovornošću za proizvodnju, trgovinu i usluge, OIB 32830877420, Kučan Ludbreški 4,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NEKON PPTU INTERNACIONAL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NEKON PPTU INTERNACIONAL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NEKON PPTU INTERNACIONAL jednostavno društvo s ograničenom odgovornošću za proizvodnju, trgovinu i usluge, OIB 32830877420, Kučan Ludbreški 4,42230 Kućan Ludbreški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NEKON PPTU INTERNACIONAL jednostavno društvo s ograničenom odgovornošću za proizvodnju, trgovinu i usluge, OIB 32830877420, Kučan Ludbreški 4,42230 Kućan Ludbreški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7FDF3-C6D6-4217-95F7-EBA44F316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2923</properties:Characters>
  <properties:Lines>88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2016-02-03T13:03:00Z</cp:lastPrinted>
  <dcterms:modified xmlns:xsi="http://www.w3.org/2001/XMLSchema-instance" xsi:type="dcterms:W3CDTF">2016-02-03T13:03:00Z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