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5f20" w14:paraId="2c15f20" w:rsidRDefault="00102AB3" w:rsidP="00102AB3" w:rsidR="00102AB3" w:rsidRPr="006D7C27">
      <w:pPr>
        <w:jc w:val="both"/>
        <w15:collapsed w:val="false"/>
        <w:rPr>
          <w:b/>
        </w:rPr>
      </w:pPr>
      <w:bookmarkStart w:name="_GoBack" w:id="0"/>
      <w:bookmarkEnd w:id="0"/>
      <w:r w:rsidRPr="006D7C27">
        <w:rPr>
          <w:b/>
        </w:rPr>
        <w:t>REPUBLIKA HRVATSKA</w:t>
      </w:r>
    </w:p>
    <w:p w:rsidRDefault="00102AB3" w:rsidP="00102AB3" w:rsidR="00102AB3" w:rsidRPr="006D7C27">
      <w:pPr>
        <w:jc w:val="both"/>
        <w:rPr>
          <w:b/>
        </w:rPr>
      </w:pPr>
      <w:r w:rsidRPr="006D7C27">
        <w:rPr>
          <w:b/>
        </w:rPr>
        <w:t>TRGOVAČKI SUD U RIJECI</w:t>
      </w:r>
    </w:p>
    <w:p w:rsidRDefault="00102AB3" w:rsidP="00102AB3" w:rsidR="00102AB3" w:rsidRPr="006D7C27">
      <w:pPr>
        <w:jc w:val="both"/>
        <w:rPr>
          <w:b/>
        </w:rPr>
      </w:pPr>
      <w:r w:rsidRPr="006D7C27">
        <w:rPr>
          <w:b/>
        </w:rPr>
        <w:t>ZADARSKA 1 i 3</w:t>
      </w:r>
    </w:p>
    <w:p w:rsidRDefault="00102AB3" w:rsidP="00102AB3" w:rsidR="00102AB3">
      <w:pPr>
        <w:jc w:val="both"/>
      </w:pPr>
    </w:p>
    <w:p w:rsidRDefault="0010451F" w:rsidP="00102AB3" w:rsidR="0010451F" w:rsidRPr="006D7C27">
      <w:pPr>
        <w:jc w:val="both"/>
      </w:pPr>
    </w:p>
    <w:p w:rsidRDefault="00102AB3" w:rsidP="00102AB3" w:rsidR="00102AB3" w:rsidRPr="008F3618">
      <w:pPr>
        <w:jc w:val="center"/>
        <w:rPr>
          <w:b/>
        </w:rPr>
      </w:pPr>
      <w:r w:rsidRPr="008F3618">
        <w:rPr>
          <w:b/>
        </w:rPr>
        <w:t>Z A P I S N I K</w:t>
      </w:r>
    </w:p>
    <w:p w:rsidRDefault="00102AB3" w:rsidP="00102AB3" w:rsidR="00102AB3" w:rsidRPr="00037D85">
      <w:pPr>
        <w:jc w:val="center"/>
      </w:pPr>
      <w:r>
        <w:t>od 28. veljače 2018</w:t>
      </w:r>
      <w:r w:rsidR="00BB74D5">
        <w:t>.</w:t>
      </w:r>
    </w:p>
    <w:p w:rsidRDefault="00102AB3" w:rsidP="00102AB3" w:rsidR="00102AB3">
      <w:pPr>
        <w:jc w:val="center"/>
      </w:pPr>
      <w:r>
        <w:t>s ročišta za glasovanje o planu restrukturiranja</w:t>
      </w:r>
    </w:p>
    <w:p w:rsidRDefault="00102AB3" w:rsidP="00102AB3" w:rsidR="00102AB3" w:rsidRPr="006D7C27">
      <w:pPr>
        <w:jc w:val="center"/>
        <w:rPr>
          <w:b/>
        </w:rPr>
      </w:pPr>
      <w:r>
        <w:t>trgovačkog društva MGK-pack d.d. Kukuljanovo, Kukuljanovo 349</w:t>
      </w:r>
    </w:p>
    <w:p w:rsidRDefault="00102AB3" w:rsidP="00102AB3" w:rsidR="00102AB3">
      <w:pPr>
        <w:jc w:val="both"/>
      </w:pPr>
    </w:p>
    <w:p w:rsidRDefault="0010451F" w:rsidP="00102AB3" w:rsidR="0010451F" w:rsidRPr="006D7C27">
      <w:pPr>
        <w:jc w:val="both"/>
      </w:pPr>
    </w:p>
    <w:p w:rsidRDefault="00102AB3" w:rsidP="00102AB3" w:rsidR="00102AB3" w:rsidRPr="00CE572C">
      <w:pPr>
        <w:jc w:val="both"/>
        <w:rPr>
          <w:b/>
        </w:rPr>
      </w:pPr>
      <w:r w:rsidRPr="00CE572C">
        <w:rPr>
          <w:b/>
        </w:rPr>
        <w:t>OD SUDA NAZOČNI:</w:t>
      </w:r>
    </w:p>
    <w:p w:rsidRDefault="00102AB3" w:rsidP="00102AB3" w:rsidR="00102AB3" w:rsidRPr="006D7C27">
      <w:pPr>
        <w:jc w:val="both"/>
      </w:pPr>
      <w:r>
        <w:t xml:space="preserve">Daniela Korlević, </w:t>
      </w:r>
      <w:r w:rsidRPr="006D7C27">
        <w:t>sudac</w:t>
      </w:r>
    </w:p>
    <w:p w:rsidRDefault="00102AB3" w:rsidP="00102AB3" w:rsidR="00102AB3">
      <w:pPr>
        <w:jc w:val="both"/>
      </w:pPr>
      <w:r>
        <w:t>Dajana Jurković</w:t>
      </w:r>
      <w:r w:rsidRPr="006D7C27">
        <w:t>, zapisničar</w:t>
      </w:r>
    </w:p>
    <w:p w:rsidRDefault="00102AB3" w:rsidP="00102AB3" w:rsidR="00102AB3">
      <w:pPr>
        <w:jc w:val="both"/>
      </w:pPr>
      <w:r>
        <w:t>Loris Rak, povjerenik</w:t>
      </w:r>
    </w:p>
    <w:p w:rsidRDefault="00102AB3" w:rsidP="00102AB3" w:rsidR="00102AB3" w:rsidRPr="006D7C27">
      <w:pPr>
        <w:jc w:val="both"/>
      </w:pPr>
    </w:p>
    <w:p w:rsidRDefault="00102AB3" w:rsidP="00102AB3" w:rsidR="00102AB3">
      <w:pPr>
        <w:jc w:val="center"/>
      </w:pPr>
      <w:r w:rsidRPr="006D7C27">
        <w:t xml:space="preserve">Početak u </w:t>
      </w:r>
      <w:r>
        <w:t>10</w:t>
      </w:r>
      <w:r w:rsidRPr="006D7C27">
        <w:t>:00 sati</w:t>
      </w:r>
    </w:p>
    <w:p w:rsidRDefault="00102AB3" w:rsidP="00102AB3" w:rsidR="00102AB3">
      <w:pPr>
        <w:jc w:val="both"/>
      </w:pPr>
    </w:p>
    <w:p w:rsidRDefault="00102AB3" w:rsidP="00C771F3" w:rsidR="00C771F3">
      <w:pPr>
        <w:jc w:val="both"/>
      </w:pPr>
      <w:r>
        <w:tab/>
        <w:t xml:space="preserve">Utvrđuje se da je pristupio zastupnik dužnika po zakonu </w:t>
      </w:r>
      <w:r w:rsidR="00C771F3">
        <w:t xml:space="preserve">Tomislav Petrić uz pun. Mateu Posavec odvj. u Zagrebu, pun. u spisu  </w:t>
      </w:r>
    </w:p>
    <w:p w:rsidRDefault="00102AB3" w:rsidP="00102AB3" w:rsidR="00102AB3">
      <w:pPr>
        <w:jc w:val="both"/>
      </w:pPr>
    </w:p>
    <w:p w:rsidRDefault="00102AB3" w:rsidP="00102AB3" w:rsidR="00102AB3">
      <w:pPr>
        <w:jc w:val="both"/>
      </w:pPr>
      <w:r>
        <w:t xml:space="preserve">Utvrđuje se da su pristupili sljedeći vjerovnici: </w:t>
      </w:r>
    </w:p>
    <w:p w:rsidRDefault="00C771F3" w:rsidP="00C771F3" w:rsidR="00C771F3">
      <w:pPr>
        <w:jc w:val="both"/>
      </w:pPr>
      <w:r>
        <w:t xml:space="preserve">- AD GRAFIKA d.o.o. Rijeka, zastupnik po zakonu Damir Bednjanec </w:t>
      </w:r>
    </w:p>
    <w:p w:rsidRDefault="00F26A4E" w:rsidP="00C771F3" w:rsidR="00F26A4E">
      <w:pPr>
        <w:jc w:val="both"/>
      </w:pPr>
      <w:r>
        <w:t>- NASTAVNI ZAVOD ZA JAVNO ZDRAVSTVO PRMORSKO GORANSKE ŽUPANIJE pun. Ana-</w:t>
      </w:r>
      <w:r w:rsidR="00F20101">
        <w:t>M</w:t>
      </w:r>
      <w:r>
        <w:t>arija Marinović, prema punomoći koju</w:t>
      </w:r>
      <w:r w:rsidR="00F20101">
        <w:t xml:space="preserve"> prilaže</w:t>
      </w:r>
      <w:r>
        <w:t xml:space="preserve"> u spis</w:t>
      </w:r>
    </w:p>
    <w:p w:rsidRDefault="00F26A4E" w:rsidP="00E14E71" w:rsidR="00102AB3">
      <w:pPr>
        <w:jc w:val="both"/>
      </w:pPr>
      <w:r>
        <w:t>- METAL ONE UNITED</w:t>
      </w:r>
      <w:r w:rsidR="00E14E71">
        <w:t xml:space="preserve"> UK LTD</w:t>
      </w:r>
      <w:r>
        <w:t xml:space="preserve"> Stefano Segnan, odvj. vj. iz Odvj. ureda Petra Vuksanović</w:t>
      </w:r>
    </w:p>
    <w:p w:rsidRDefault="0010451F" w:rsidP="00102AB3" w:rsidR="0010451F">
      <w:pPr>
        <w:ind w:firstLine="708"/>
        <w:jc w:val="both"/>
      </w:pPr>
    </w:p>
    <w:p w:rsidRDefault="0010451F" w:rsidP="00102AB3" w:rsidR="0010451F">
      <w:pPr>
        <w:ind w:firstLine="708"/>
        <w:jc w:val="both"/>
      </w:pPr>
      <w:r>
        <w:t xml:space="preserve">Utvrđuje se da u spisu prileži podnesak dužnika od 27. veljače 2018. u kojem dužnik navodi da s obzirom da se velik broj vjerovnika očitovao kako nije suglasan s predloženim planom restrukturiranja, dužnik predlaže sudu odgodu ročišta na rok do 15 dana radi izmjene plana restrukturiranja temeljem čl. 60. st. 2. Stečajnog zakona. U izmijenjenom prijedlogu plana restrukturiranja dužnik će izmijeniti ponudu vjerovnicima. Stoga dužnik smatra kako bi odgoda današnjeg ročišta bila svrsishodna vjerovnici mogli glasovati o novom planu restrukturiranja. </w:t>
      </w:r>
    </w:p>
    <w:p w:rsidRDefault="00F20101" w:rsidP="00102AB3" w:rsidR="0010451F">
      <w:pPr>
        <w:ind w:firstLine="708"/>
        <w:jc w:val="both"/>
      </w:pPr>
      <w:r>
        <w:t xml:space="preserve">Utvrđuje se da u spisu prileži obrazac za glasovanje vjerovnika </w:t>
      </w:r>
      <w:r w:rsidR="00462DD6">
        <w:t>ARCELOR MITTAL sa sjedištem u Španjolskoj, NOVELIS ITALIA S.P.A, CROWN FOOD ESPANA SOCIEDAD ANONIMA Španjolska i CROATIA OSIGURANJE d.d. Zagreb koji su glasovali protiv plana restrukturiranja.</w:t>
      </w:r>
      <w:r>
        <w:t xml:space="preserve"> </w:t>
      </w:r>
    </w:p>
    <w:p w:rsidRDefault="00F20101" w:rsidP="00102AB3" w:rsidR="00F20101">
      <w:pPr>
        <w:ind w:firstLine="708"/>
        <w:jc w:val="both"/>
      </w:pPr>
    </w:p>
    <w:p w:rsidRDefault="00102AB3" w:rsidP="00102AB3" w:rsidR="00102AB3">
      <w:pPr>
        <w:ind w:firstLine="708"/>
        <w:jc w:val="both"/>
      </w:pPr>
      <w:r>
        <w:t>Sudac donosi</w:t>
      </w:r>
    </w:p>
    <w:p w:rsidRDefault="00102AB3" w:rsidP="00102AB3" w:rsidR="00102AB3">
      <w:pPr>
        <w:ind w:firstLine="708"/>
        <w:jc w:val="center"/>
      </w:pPr>
      <w:r>
        <w:t>r j e š e n j e</w:t>
      </w:r>
    </w:p>
    <w:p w:rsidRDefault="00102AB3" w:rsidP="00102AB3" w:rsidR="00102AB3">
      <w:pPr>
        <w:ind w:firstLine="708"/>
        <w:jc w:val="center"/>
      </w:pPr>
    </w:p>
    <w:p w:rsidRDefault="00BB74D5" w:rsidP="00BB74D5" w:rsidR="00BB74D5" w:rsidRPr="0010451F">
      <w:pPr>
        <w:jc w:val="both"/>
      </w:pPr>
      <w:r>
        <w:t>I</w:t>
      </w:r>
      <w:r w:rsidRPr="002944E1">
        <w:t>.</w:t>
      </w:r>
      <w:r w:rsidRPr="002944E1">
        <w:tab/>
      </w:r>
      <w:r w:rsidR="0010451F">
        <w:t>Prihvaća se prijedlog dužnika te se d</w:t>
      </w:r>
      <w:r>
        <w:t xml:space="preserve">anašnje ročište za glasovanje o </w:t>
      </w:r>
      <w:r w:rsidR="0010451F">
        <w:t>planu restrukturiranja odgađa</w:t>
      </w:r>
      <w:r>
        <w:t xml:space="preserve"> radi izmjene plana restrukturiranja. </w:t>
      </w:r>
    </w:p>
    <w:p w:rsidRDefault="00BB74D5" w:rsidP="00BB74D5" w:rsidR="00BB74D5">
      <w:pPr>
        <w:jc w:val="both"/>
        <w:rPr>
          <w:b/>
        </w:rPr>
      </w:pPr>
    </w:p>
    <w:p w:rsidRDefault="00BB74D5" w:rsidP="00BB74D5" w:rsidR="00BB74D5">
      <w:pPr>
        <w:jc w:val="both"/>
        <w:rPr>
          <w:b/>
        </w:rPr>
      </w:pPr>
      <w:r>
        <w:t>II.</w:t>
      </w:r>
      <w:r>
        <w:tab/>
        <w:t>Dužnik je dužan izmijenjeni plan restrukturiranja dostaviti sudu u roku osam dana od dana odgođenog ročišta.</w:t>
      </w:r>
    </w:p>
    <w:p w:rsidRDefault="00BB74D5" w:rsidP="00BB74D5" w:rsidR="00BB74D5">
      <w:pPr>
        <w:jc w:val="both"/>
        <w:rPr>
          <w:b/>
        </w:rPr>
      </w:pPr>
    </w:p>
    <w:p w:rsidRDefault="00BB74D5" w:rsidP="00BB74D5" w:rsidR="00BB74D5">
      <w:pPr>
        <w:jc w:val="both"/>
        <w:rPr>
          <w:b/>
        </w:rPr>
      </w:pPr>
      <w:r>
        <w:t>III.</w:t>
      </w:r>
      <w:r>
        <w:tab/>
        <w:t xml:space="preserve">Ako dužnik ne dostavi sudu izmijenjeni plan restrukturiranja u roku, sud će obustaviti postupak. </w:t>
      </w:r>
    </w:p>
    <w:p w:rsidRDefault="00BB74D5" w:rsidP="00BB74D5" w:rsidR="00BB74D5">
      <w:pPr>
        <w:jc w:val="both"/>
        <w:rPr>
          <w:b/>
        </w:rPr>
      </w:pPr>
    </w:p>
    <w:p w:rsidRDefault="00BB74D5" w:rsidP="00BB74D5" w:rsidR="00BB74D5">
      <w:pPr>
        <w:jc w:val="both"/>
        <w:rPr>
          <w:b/>
        </w:rPr>
      </w:pPr>
      <w:r>
        <w:t>IV.</w:t>
      </w:r>
      <w:r>
        <w:tab/>
        <w:t>Slijedom navedenoga današnje ročište za glasovanje o planu restrukturiranja se odgađa a slijedeće se zakazuje za dan</w:t>
      </w:r>
    </w:p>
    <w:p w:rsidRDefault="00BB74D5" w:rsidP="00BB74D5" w:rsidR="00BB74D5">
      <w:pPr>
        <w:jc w:val="both"/>
        <w:rPr>
          <w:b/>
        </w:rPr>
      </w:pPr>
    </w:p>
    <w:p w:rsidRDefault="00BB74D5" w:rsidP="00BB74D5" w:rsidR="00BB74D5" w:rsidRPr="006C638F">
      <w:pPr>
        <w:jc w:val="center"/>
      </w:pPr>
      <w:r>
        <w:t>23. ožujka 2018. u 9</w:t>
      </w:r>
      <w:r w:rsidRPr="006C638F">
        <w:t>.00 sati</w:t>
      </w:r>
    </w:p>
    <w:p w:rsidRDefault="00BB74D5" w:rsidP="00BB74D5" w:rsidR="00BB74D5" w:rsidRPr="006C638F">
      <w:pPr>
        <w:jc w:val="center"/>
      </w:pPr>
      <w:r w:rsidRPr="006C638F">
        <w:t>kod Trgovačkog suda u Rijeci</w:t>
      </w:r>
    </w:p>
    <w:p w:rsidRDefault="00BB74D5" w:rsidP="00BB74D5" w:rsidR="00BB74D5" w:rsidRPr="006C638F">
      <w:pPr>
        <w:jc w:val="center"/>
      </w:pPr>
      <w:r w:rsidRPr="006C638F">
        <w:t>Zadarska 1 i 3</w:t>
      </w:r>
    </w:p>
    <w:p w:rsidRDefault="00BB74D5" w:rsidP="00BB74D5" w:rsidR="00BB74D5" w:rsidRPr="006C638F">
      <w:pPr>
        <w:jc w:val="center"/>
      </w:pPr>
      <w:r w:rsidRPr="006C638F">
        <w:t>sudnica 2, I. kat</w:t>
      </w:r>
    </w:p>
    <w:p w:rsidRDefault="00BB74D5" w:rsidP="00BB74D5" w:rsidR="00BB74D5">
      <w:pPr>
        <w:jc w:val="both"/>
        <w:rPr>
          <w:b/>
        </w:rPr>
      </w:pPr>
    </w:p>
    <w:p w:rsidRDefault="00BB74D5" w:rsidP="00BB74D5" w:rsidR="00BB74D5" w:rsidRPr="002944E1">
      <w:pPr>
        <w:jc w:val="both"/>
        <w:rPr>
          <w:b/>
        </w:rPr>
      </w:pPr>
      <w:r>
        <w:tab/>
        <w:t xml:space="preserve">na koje se objavom zapisnika na mrežnoj stranici e-Oglasnoj ploči sudova pozivaju povjerenik, dužnik i vjerovnici.  </w:t>
      </w:r>
      <w:r w:rsidRPr="002944E1">
        <w:t xml:space="preserve"> </w:t>
      </w:r>
    </w:p>
    <w:p w:rsidRDefault="00BB74D5" w:rsidP="00BB74D5" w:rsidR="00BB74D5">
      <w:pPr>
        <w:jc w:val="both"/>
      </w:pPr>
    </w:p>
    <w:p w:rsidRDefault="00102AB3" w:rsidP="00102AB3" w:rsidR="00102AB3" w:rsidRPr="000D274F">
      <w:pPr>
        <w:ind w:firstLine="708"/>
        <w:jc w:val="both"/>
      </w:pPr>
    </w:p>
    <w:p w:rsidRDefault="00073B55" w:rsidP="00102AB3" w:rsidR="00102AB3">
      <w:pPr>
        <w:ind w:firstLine="708"/>
        <w:jc w:val="center"/>
      </w:pPr>
      <w:r>
        <w:t>Dovršeno u 10.10</w:t>
      </w:r>
      <w:r w:rsidR="00102AB3">
        <w:t xml:space="preserve"> sati</w:t>
      </w:r>
    </w:p>
    <w:p w:rsidRDefault="00102AB3" w:rsidP="00102AB3" w:rsidR="00102AB3">
      <w:pPr>
        <w:jc w:val="both"/>
      </w:pPr>
    </w:p>
    <w:p w:rsidRDefault="00102AB3" w:rsidP="00102AB3" w:rsidR="00102AB3" w:rsidRPr="006D7C27">
      <w:pPr>
        <w:ind w:firstLine="708" w:left="708"/>
        <w:jc w:val="both"/>
      </w:pPr>
      <w:r w:rsidRPr="006D7C27">
        <w:t xml:space="preserve">                            </w:t>
      </w:r>
      <w:r>
        <w:t xml:space="preserve">          </w:t>
      </w:r>
      <w:r w:rsidRPr="006D7C27">
        <w:t xml:space="preserve"> </w:t>
      </w:r>
      <w:r>
        <w:t xml:space="preserve"> S</w:t>
      </w:r>
      <w:r w:rsidRPr="006D7C27">
        <w:t xml:space="preserve">udac                     </w:t>
      </w:r>
      <w:r>
        <w:t xml:space="preserve"> </w:t>
      </w:r>
      <w:r>
        <w:tab/>
      </w:r>
      <w:r>
        <w:tab/>
        <w:t>Povjerenik</w:t>
      </w:r>
    </w:p>
    <w:p w:rsidRDefault="00102AB3" w:rsidP="00102AB3" w:rsidR="00102AB3">
      <w:pPr>
        <w:jc w:val="both"/>
      </w:pPr>
    </w:p>
    <w:p w:rsidRDefault="00102AB3" w:rsidP="00102AB3" w:rsidR="00102AB3" w:rsidRPr="006D7C27">
      <w:pPr>
        <w:jc w:val="both"/>
      </w:pPr>
    </w:p>
    <w:p w:rsidRDefault="00102AB3" w:rsidP="00102AB3" w:rsidR="00102AB3">
      <w:pPr>
        <w:ind w:firstLine="708" w:left="1416"/>
        <w:jc w:val="both"/>
      </w:pPr>
      <w:r w:rsidRPr="006D7C27">
        <w:t xml:space="preserve">               </w:t>
      </w:r>
      <w:r>
        <w:t xml:space="preserve">            </w:t>
      </w:r>
      <w:r w:rsidRPr="006D7C27">
        <w:t xml:space="preserve">Zapisničar                       </w:t>
      </w:r>
      <w:r>
        <w:t>Zastupnik dužnika po zakonu</w:t>
      </w:r>
    </w:p>
    <w:p w:rsidRDefault="00102AB3" w:rsidP="00102AB3" w:rsidR="00102AB3">
      <w:pPr>
        <w:ind w:firstLine="708" w:left="1416"/>
        <w:jc w:val="both"/>
      </w:pPr>
    </w:p>
    <w:p w:rsidRDefault="00102AB3" w:rsidP="00102AB3" w:rsidR="00102AB3">
      <w:pPr>
        <w:ind w:firstLine="708" w:left="1416"/>
        <w:jc w:val="both"/>
      </w:pPr>
    </w:p>
    <w:p w:rsidRDefault="00102AB3" w:rsidP="00102AB3" w:rsidR="00102AB3">
      <w:pPr>
        <w:ind w:firstLine="708" w:left="141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Punomoćnik dužnika</w:t>
      </w:r>
    </w:p>
    <w:p w:rsidRDefault="00BB74D5" w:rsidP="00102AB3" w:rsidR="00BB74D5">
      <w:pPr>
        <w:ind w:firstLine="708" w:left="1416"/>
        <w:jc w:val="both"/>
      </w:pPr>
      <w:r>
        <w:t xml:space="preserve">  </w:t>
      </w:r>
    </w:p>
    <w:p w:rsidRDefault="00BB74D5" w:rsidP="00102AB3" w:rsidR="00BB74D5">
      <w:pPr>
        <w:ind w:firstLine="708" w:left="1416"/>
        <w:jc w:val="both"/>
      </w:pPr>
    </w:p>
    <w:p w:rsidRDefault="00BB74D5" w:rsidP="00102AB3" w:rsidR="00BB74D5">
      <w:pPr>
        <w:ind w:firstLine="708" w:left="141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Vjerovnici</w:t>
      </w:r>
    </w:p>
    <w:p w:rsidRDefault="00102AB3" w:rsidP="00102AB3" w:rsidR="00102AB3">
      <w:pPr>
        <w:ind w:firstLine="708" w:left="1416"/>
        <w:jc w:val="both"/>
      </w:pPr>
    </w:p>
    <w:p w:rsidRDefault="00102AB3" w:rsidP="00102AB3" w:rsidR="00102AB3">
      <w:pPr>
        <w:ind w:firstLine="708" w:left="1416"/>
        <w:jc w:val="both"/>
      </w:pPr>
      <w:r>
        <w:t xml:space="preserve">                                                                                                 </w:t>
      </w:r>
    </w:p>
    <w:p w:rsidRDefault="00102AB3" w:rsidP="00102AB3" w:rsidR="00102AB3" w:rsidRPr="006D7C27">
      <w:pPr>
        <w:ind w:firstLine="708" w:left="1416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02AB3" w:rsidP="00102AB3" w:rsidR="00102AB3" w:rsidRPr="006D7C27">
      <w:pPr>
        <w:ind w:firstLine="708" w:left="141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95801" w:rsidP="00102AB3" w:rsidR="00A95801" w:rsidRPr="00102AB3"/>
    <w:sectPr w:rsidR="00A95801" w:rsidRPr="00102AB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4FE" w:rsidR="000B34FE">
      <w:r>
        <w:separator/>
      </w:r>
    </w:p>
  </w:endnote>
  <w:endnote w:id="0" w:type="continuationSeparator">
    <w:p w:rsidRDefault="000B34FE" w:rsidR="000B3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4FE" w:rsidP="00E1199E" w:rsidR="000B34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34FE" w:rsidR="000B34F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4FE" w:rsidP="00E1199E" w:rsidR="000B34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D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34FE" w:rsidR="000B34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4FE" w:rsidR="000B34FE">
      <w:r>
        <w:separator/>
      </w:r>
    </w:p>
  </w:footnote>
  <w:footnote w:id="0" w:type="continuationSeparator">
    <w:p w:rsidRDefault="000B34FE" w:rsidR="000B34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4FE" w:rsidP="00F26A4E" w:rsidR="000B34FE" w:rsidRPr="00F26A4E">
    <w:pPr>
      <w:jc w:val="right"/>
      <w:rPr>
        <w:bCs/>
      </w:rPr>
    </w:pPr>
    <w:r w:rsidRPr="007D1C22">
      <w:tab/>
    </w:r>
    <w:r w:rsidR="00F26A4E">
      <w:tab/>
    </w:r>
    <w:r w:rsidR="00F26A4E">
      <w:tab/>
    </w:r>
    <w:r w:rsidR="00F26A4E">
      <w:tab/>
    </w:r>
    <w:r w:rsidR="00F26A4E">
      <w:tab/>
    </w:r>
    <w:r w:rsidR="00F26A4E">
      <w:tab/>
    </w:r>
    <w:r w:rsidR="00F26A4E">
      <w:tab/>
      <w:t xml:space="preserve">                Poslovni broj</w:t>
    </w:r>
    <w:r w:rsidRPr="007D1C22">
      <w:t xml:space="preserve"> </w:t>
    </w:r>
    <w:r>
      <w:t>15</w:t>
    </w:r>
    <w:r w:rsidRPr="007D1C22">
      <w:rPr>
        <w:bCs/>
      </w:rPr>
      <w:t xml:space="preserve"> St-</w:t>
    </w:r>
    <w:r w:rsidR="00102AB3">
      <w:rPr>
        <w:bCs/>
      </w:rPr>
      <w:t>503</w:t>
    </w:r>
    <w:r>
      <w:rPr>
        <w:bCs/>
      </w:rPr>
      <w:t>/2017-</w:t>
    </w:r>
    <w:r w:rsidR="00BB74D5" w:rsidRPr="00F26A4E">
      <w:rPr>
        <w:bCs/>
      </w:rPr>
      <w:t>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E210C"/>
    <w:multiLevelType w:val="hybridMultilevel"/>
    <w:tmpl w:val="BD4EE380"/>
    <w:lvl w:tplc="19C4B9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FF45BFD"/>
    <w:multiLevelType w:val="hybridMultilevel"/>
    <w:tmpl w:val="3A122AAA"/>
    <w:lvl w:tplc="36DABE90" w:ilvl="0">
      <w:start w:val="15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57E0524"/>
    <w:multiLevelType w:val="hybridMultilevel"/>
    <w:tmpl w:val="87AC38C2"/>
    <w:lvl w:tplc="041A0001" w:ilvl="0">
      <w:start w:val="15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43E3088"/>
    <w:multiLevelType w:val="hybridMultilevel"/>
    <w:tmpl w:val="27AA2BD6"/>
    <w:lvl w:tplc="9160AF00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36"/>
    <w:rsid w:val="000040E4"/>
    <w:rsid w:val="00017651"/>
    <w:rsid w:val="00042CA3"/>
    <w:rsid w:val="00057877"/>
    <w:rsid w:val="00073B55"/>
    <w:rsid w:val="000766A9"/>
    <w:rsid w:val="000A1542"/>
    <w:rsid w:val="000B34FE"/>
    <w:rsid w:val="000B4041"/>
    <w:rsid w:val="000D2C4E"/>
    <w:rsid w:val="000E1FEF"/>
    <w:rsid w:val="000F0F92"/>
    <w:rsid w:val="00102AB3"/>
    <w:rsid w:val="001033EB"/>
    <w:rsid w:val="0010451F"/>
    <w:rsid w:val="00112330"/>
    <w:rsid w:val="00130397"/>
    <w:rsid w:val="001313BB"/>
    <w:rsid w:val="001433D1"/>
    <w:rsid w:val="00186020"/>
    <w:rsid w:val="00191C5D"/>
    <w:rsid w:val="001B78C4"/>
    <w:rsid w:val="001C6C17"/>
    <w:rsid w:val="001E5B69"/>
    <w:rsid w:val="001E7EE3"/>
    <w:rsid w:val="00210860"/>
    <w:rsid w:val="00210A36"/>
    <w:rsid w:val="002510FC"/>
    <w:rsid w:val="00276B6B"/>
    <w:rsid w:val="00283B83"/>
    <w:rsid w:val="002867AD"/>
    <w:rsid w:val="0029137F"/>
    <w:rsid w:val="00294944"/>
    <w:rsid w:val="002A6E9B"/>
    <w:rsid w:val="002D3E2E"/>
    <w:rsid w:val="002E059F"/>
    <w:rsid w:val="00320056"/>
    <w:rsid w:val="003227A5"/>
    <w:rsid w:val="00331BEC"/>
    <w:rsid w:val="00337D44"/>
    <w:rsid w:val="00346549"/>
    <w:rsid w:val="00375EE4"/>
    <w:rsid w:val="00377B5A"/>
    <w:rsid w:val="003A4631"/>
    <w:rsid w:val="003D71D4"/>
    <w:rsid w:val="003E0CD6"/>
    <w:rsid w:val="004078DE"/>
    <w:rsid w:val="00415597"/>
    <w:rsid w:val="0043402E"/>
    <w:rsid w:val="00462DD6"/>
    <w:rsid w:val="004948FF"/>
    <w:rsid w:val="00496F58"/>
    <w:rsid w:val="004B0CE2"/>
    <w:rsid w:val="004B44F0"/>
    <w:rsid w:val="004C195D"/>
    <w:rsid w:val="004D46F8"/>
    <w:rsid w:val="005024C6"/>
    <w:rsid w:val="00552834"/>
    <w:rsid w:val="00553C03"/>
    <w:rsid w:val="00567B02"/>
    <w:rsid w:val="00571A1B"/>
    <w:rsid w:val="00577990"/>
    <w:rsid w:val="0058079B"/>
    <w:rsid w:val="00584990"/>
    <w:rsid w:val="005944A5"/>
    <w:rsid w:val="005B0D65"/>
    <w:rsid w:val="005B6855"/>
    <w:rsid w:val="005E3402"/>
    <w:rsid w:val="0060348A"/>
    <w:rsid w:val="00607000"/>
    <w:rsid w:val="0062004A"/>
    <w:rsid w:val="00620653"/>
    <w:rsid w:val="006222C4"/>
    <w:rsid w:val="0062454D"/>
    <w:rsid w:val="00625983"/>
    <w:rsid w:val="00630F82"/>
    <w:rsid w:val="0065040F"/>
    <w:rsid w:val="0065124B"/>
    <w:rsid w:val="00653618"/>
    <w:rsid w:val="0066713E"/>
    <w:rsid w:val="0067417F"/>
    <w:rsid w:val="006749ED"/>
    <w:rsid w:val="00681108"/>
    <w:rsid w:val="0069373A"/>
    <w:rsid w:val="0069739B"/>
    <w:rsid w:val="006A476C"/>
    <w:rsid w:val="006E6309"/>
    <w:rsid w:val="00710C8B"/>
    <w:rsid w:val="00717E05"/>
    <w:rsid w:val="00747237"/>
    <w:rsid w:val="00747775"/>
    <w:rsid w:val="00772DAE"/>
    <w:rsid w:val="007865CC"/>
    <w:rsid w:val="00795904"/>
    <w:rsid w:val="007D1C22"/>
    <w:rsid w:val="007E33A6"/>
    <w:rsid w:val="00831147"/>
    <w:rsid w:val="00843281"/>
    <w:rsid w:val="00844DC6"/>
    <w:rsid w:val="00862017"/>
    <w:rsid w:val="00892A56"/>
    <w:rsid w:val="00894864"/>
    <w:rsid w:val="008A6E09"/>
    <w:rsid w:val="008D7175"/>
    <w:rsid w:val="008E7E1E"/>
    <w:rsid w:val="00921914"/>
    <w:rsid w:val="00941821"/>
    <w:rsid w:val="00956A92"/>
    <w:rsid w:val="009A306A"/>
    <w:rsid w:val="009C075E"/>
    <w:rsid w:val="009D1012"/>
    <w:rsid w:val="00A2677F"/>
    <w:rsid w:val="00A30A7B"/>
    <w:rsid w:val="00A331C2"/>
    <w:rsid w:val="00A60CFE"/>
    <w:rsid w:val="00A95801"/>
    <w:rsid w:val="00A96936"/>
    <w:rsid w:val="00AB02A0"/>
    <w:rsid w:val="00AD765D"/>
    <w:rsid w:val="00AE22A3"/>
    <w:rsid w:val="00AE3207"/>
    <w:rsid w:val="00B520F7"/>
    <w:rsid w:val="00B67B01"/>
    <w:rsid w:val="00B72B3C"/>
    <w:rsid w:val="00BA5D15"/>
    <w:rsid w:val="00BA7EFA"/>
    <w:rsid w:val="00BB74D5"/>
    <w:rsid w:val="00BC08A0"/>
    <w:rsid w:val="00BD548D"/>
    <w:rsid w:val="00BF3D4F"/>
    <w:rsid w:val="00C028F6"/>
    <w:rsid w:val="00C316FB"/>
    <w:rsid w:val="00C73B4E"/>
    <w:rsid w:val="00C74B25"/>
    <w:rsid w:val="00C76B31"/>
    <w:rsid w:val="00C771F3"/>
    <w:rsid w:val="00CA5966"/>
    <w:rsid w:val="00CB6EE1"/>
    <w:rsid w:val="00CE0A1A"/>
    <w:rsid w:val="00CE4B98"/>
    <w:rsid w:val="00CF4CA8"/>
    <w:rsid w:val="00D1276D"/>
    <w:rsid w:val="00D66B74"/>
    <w:rsid w:val="00DA5FFF"/>
    <w:rsid w:val="00DF224A"/>
    <w:rsid w:val="00E1199E"/>
    <w:rsid w:val="00E14E71"/>
    <w:rsid w:val="00E33D6A"/>
    <w:rsid w:val="00E45E0C"/>
    <w:rsid w:val="00E50636"/>
    <w:rsid w:val="00E805A4"/>
    <w:rsid w:val="00EB3A58"/>
    <w:rsid w:val="00F20101"/>
    <w:rsid w:val="00F26A4E"/>
    <w:rsid w:val="00F30D22"/>
    <w:rsid w:val="00F52B86"/>
    <w:rsid w:val="00F67FA2"/>
    <w:rsid w:val="00F81D9F"/>
    <w:rsid w:val="00F979E6"/>
    <w:rsid w:val="00FB0335"/>
    <w:rsid w:val="00FC7307"/>
    <w:rsid w:val="00FD43A7"/>
    <w:rsid w:val="00FD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67A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7A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1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D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D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D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D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67A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7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1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D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D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D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D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9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6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67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5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0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6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5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2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6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2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8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6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0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7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5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2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79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9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1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66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3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7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70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9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22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53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26067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231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824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67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6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7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87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40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161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47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0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4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8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787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46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73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6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86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9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25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7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87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37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1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2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73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24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546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518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3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789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1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145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65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74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2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7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97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52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53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3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2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9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501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0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1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30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20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85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7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8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50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49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82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8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03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15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53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18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4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17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1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5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7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375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5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9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30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77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88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2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8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70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7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2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0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06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67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532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22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5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87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7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9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15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70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59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33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43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13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00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94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4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77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718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6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5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2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012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32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37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6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31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2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67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6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13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97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78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7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2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2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078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74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13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74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72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69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973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4257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41135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91211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17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00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840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648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64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88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1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1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460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66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0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97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0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444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0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65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58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95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25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49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60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58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83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5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04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26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2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68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31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01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0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1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6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968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56292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0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6606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578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62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2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23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065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969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42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46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05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72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1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26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4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4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62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2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00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9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64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8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9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8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7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5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00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56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2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2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61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1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4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14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6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65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1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93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2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8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93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70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8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99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91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7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180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5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1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63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8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03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8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006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05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6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4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07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84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3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088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4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392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6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0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44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26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5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82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2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26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83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80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2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1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084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62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3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48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48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7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15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70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238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33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95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55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25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8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23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3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14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7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87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92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63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06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6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3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0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74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34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23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70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23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46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07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5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9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608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79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9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6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89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36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9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60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986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15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2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35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0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40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0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6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1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0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76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2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7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5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18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50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16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13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20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20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44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5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4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10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824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7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0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28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06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40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95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6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21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3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7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5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8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04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6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2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1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883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74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5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185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649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16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8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717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6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7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07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93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4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146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34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2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6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26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01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549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94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88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2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96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7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21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53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0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25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80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468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3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0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93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8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9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43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77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54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91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3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52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38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6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1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5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0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7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7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3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0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44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7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5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9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657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0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28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8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044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8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2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94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961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4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66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5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42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09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117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5033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19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151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01451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09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12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7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123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0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06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07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veljače 2018.</izvorni_sadrzaj>
    <derivirana_varijabla naziv="DomainObject.PlaniraniZavrsetakDatum_1">28. veljače 2018.</derivirana_varijabla>
  </DomainObject.PlaniraniZavrsetakDatum>
  <DomainObject.PlaniraniPocetakDatum>
    <izvorni_sadrzaj>28. veljače 2018.</izvorni_sadrzaj>
    <derivirana_varijabla naziv="DomainObject.PlaniraniPocetakDatum_1">28.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2018.</izvorni_sadrzaj>
    <derivirana_varijabla naziv="DomainObject.Zapisnik.DatumKreiranja_1">28.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St-503/2017-84</izvorni_sadrzaj>
    <derivirana_varijabla naziv="DomainObject.Zapisnik.Oznaka_1">St-503/2017-84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MGK-pack d.d.</izvorni_sadrzaj>
    <derivirana_varijabla naziv="DomainObject.Predmet.StrankaFormated_1">  MGK-pack d.d.</derivirana_varijabla>
  </DomainObject.Predmet.StrankaFormated>
  <DomainObject.Predmet.StrankaFormatedOIB>
    <izvorni_sadrzaj>  MGK-pack d.d., OIB 09381762740</izvorni_sadrzaj>
    <derivirana_varijabla naziv="DomainObject.Predmet.StrankaFormatedOIB_1">  MGK-pack d.d., OIB 09381762740</derivirana_varijabla>
  </DomainObject.Predmet.StrankaFormatedOIB>
  <DomainObject.Predmet.StrankaFormatedWithAdress>
    <izvorni_sadrzaj> MGK-pack d.d., Kukuljanovo 349, 51227 Kukuljanovo</izvorni_sadrzaj>
    <derivirana_varijabla naziv="DomainObject.Predmet.StrankaFormatedWithAdress_1"> MGK-pack d.d., Kukuljanovo 349, 51227 Kukuljanovo</derivirana_varijabla>
  </DomainObject.Predmet.StrankaFormatedWithAdress>
  <DomainObject.Predmet.StrankaFormatedWithAdressOIB>
    <izvorni_sadrzaj> MGK-pack d.d., OIB 09381762740, Kukuljanovo 349, 51227 Kukuljanovo</izvorni_sadrzaj>
    <derivirana_varijabla naziv="DomainObject.Predmet.StrankaFormatedWithAdressOIB_1"> MGK-pack d.d., OIB 09381762740, Kukuljanovo 349, 51227 Kukuljanovo</derivirana_varijabla>
  </DomainObject.Predmet.StrankaFormatedWithAdressOIB>
  <DomainObject.Predmet.StrankaWithAdress>
    <izvorni_sadrzaj>MGK-pack d.d. Kukuljanovo 349,51227 Kukuljanovo</izvorni_sadrzaj>
    <derivirana_varijabla naziv="DomainObject.Predmet.StrankaWithAdress_1">MGK-pack d.d. Kukuljanovo 349,51227 Kukuljanovo</derivirana_varijabla>
  </DomainObject.Predmet.StrankaWithAdress>
  <DomainObject.Predmet.StrankaWithAdressOIB>
    <izvorni_sadrzaj>MGK-pack d.d., OIB 09381762740, Kukuljanovo 349,51227 Kukuljanovo</izvorni_sadrzaj>
    <derivirana_varijabla naziv="DomainObject.Predmet.StrankaWithAdressOIB_1">MGK-pack d.d., OIB 09381762740, Kukuljanovo 349,51227 Kukuljanovo</derivirana_varijabla>
  </DomainObject.Predmet.StrankaWithAdressOIB>
  <DomainObject.Predmet.StrankaNazivFormated>
    <izvorni_sadrzaj>MGK-pack d.d.</izvorni_sadrzaj>
    <derivirana_varijabla naziv="DomainObject.Predmet.StrankaNazivFormated_1">MGK-pack d.d.</derivirana_varijabla>
  </DomainObject.Predmet.StrankaNazivFormated>
  <DomainObject.Predmet.StrankaNazivFormatedOIB>
    <izvorni_sadrzaj>MGK-pack d.d., OIB 09381762740</izvorni_sadrzaj>
    <derivirana_varijabla naziv="DomainObject.Predmet.StrankaNazivFormatedOIB_1">MGK-pack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MGK-pack d.d.</item>
    </izvorni_sadrzaj>
    <derivirana_varijabla naziv="DomainObject.Predmet.StrankaListFormated_1">
      <item>MGK-pack d.d.</item>
    </derivirana_varijabla>
  </DomainObject.Predmet.StrankaListFormated>
  <DomainObject.Predmet.StrankaListFormatedOIB>
    <izvorni_sadrzaj>
      <item>MGK-pack d.d., OIB 09381762740</item>
    </izvorni_sadrzaj>
    <derivirana_varijabla naziv="DomainObject.Predmet.StrankaListFormatedOIB_1">
      <item>MGK-pack d.d., OIB 09381762740</item>
    </derivirana_varijabla>
  </DomainObject.Predmet.StrankaListFormatedOIB>
  <DomainObject.Predmet.StrankaListFormatedWithAdress>
    <izvorni_sadrzaj>
      <item>MGK-pack d.d., Kukuljanovo 349, 51227 Kukuljanovo</item>
    </izvorni_sadrzaj>
    <derivirana_varijabla naziv="DomainObject.Predmet.StrankaListFormatedWithAdress_1">
      <item>MGK-pack d.d., Kukuljanovo 349, 51227 Kukuljanovo</item>
    </derivirana_varijabla>
  </DomainObject.Predmet.StrankaListFormatedWithAdress>
  <DomainObject.Predmet.StrankaListFormatedWithAdressOIB>
    <izvorni_sadrzaj>
      <item>MGK-pack d.d., OIB 09381762740, Kukuljanovo 349, 51227 Kukuljanovo</item>
    </izvorni_sadrzaj>
    <derivirana_varijabla naziv="DomainObject.Predmet.StrankaListFormatedWithAdressOIB_1">
      <item>MGK-pack d.d., OIB 09381762740, Kukuljanovo 349, 51227 Kukuljanovo</item>
    </derivirana_varijabla>
  </DomainObject.Predmet.StrankaListFormatedWithAdressOIB>
  <DomainObject.Predmet.StrankaListNazivFormated>
    <izvorni_sadrzaj>
      <item>MGK-pack d.d.</item>
    </izvorni_sadrzaj>
    <derivirana_varijabla naziv="DomainObject.Predmet.StrankaListNazivFormated_1">
      <item>MGK-pack d.d.</item>
    </derivirana_varijabla>
  </DomainObject.Predmet.StrankaListNazivFormated>
  <DomainObject.Predmet.StrankaListNazivFormatedOIB>
    <izvorni_sadrzaj>
      <item>MGK-pack d.d., OIB 09381762740</item>
    </izvorni_sadrzaj>
    <derivirana_varijabla naziv="DomainObject.Predmet.StrankaListNazivFormatedOIB_1">
      <item>MGK-pack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St-503/2017-84</izvorni_sadrzaj>
    <derivirana_varijabla naziv="DomainObject.PoslovniBrojDokumenta_1">St-503/2017-84</derivirana_varijabla>
  </DomainObject.PoslovniBrojDokumenta>
  <DomainObject.Predmet.StrankaIDrugi>
    <izvorni_sadrzaj>MGK-pack d.d.</izvorni_sadrzaj>
    <derivirana_varijabla naziv="DomainObject.Predmet.StrankaIDrugi_1">MGK-pack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MGK-pack d.d., OIB 09381762740, Kukuljanovo 349, 51227 Kukuljanovo</izvorni_sadrzaj>
    <derivirana_varijabla naziv="DomainObject.Predmet.StrankaIDrugiAdressOIB_1">MGK-pack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MGK-pack d.d.</item>
      <item>Matea Posavec</item>
    </izvorni_sadrzaj>
    <derivirana_varijabla naziv="DomainObject.Predmet.SudioniciListNaziv_1">
      <item>MGK-pack d.d.</item>
      <item>Matea Posavec</item>
    </derivirana_varijabla>
  </DomainObject.Predmet.SudioniciListNaziv>
  <DomainObject.Predmet.SudioniciListAdressOIB>
    <izvorni_sadrzaj>
      <item>MGK-pack d.d., OIB 09381762740, Kukuljanovo 349,51227 Kukuljanovo</item>
      <item>Matea Posavec, Zrinjevac 17,10000 Zagreb</item>
    </izvorni_sadrzaj>
    <derivirana_varijabla naziv="DomainObject.Predmet.SudioniciListAdressOIB_1">
      <item>MGK-pack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6AC13-4DD9-4CB0-853E-C8243A9A1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2023</properties:Characters>
  <properties:Lines>79</properties:Lines>
  <properties:Paragraphs>35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2018-02-27T13:34:00Z</dcterms:created>
  <dc:creator>stecaj</dc:creator>
  <cp:lastModifiedBy>Jasna Radulović</cp:lastModifiedBy>
  <cp:lastPrinted>2017-09-18T09:32:00Z</cp:lastPrinted>
  <dcterms:modified xmlns:xsi="http://www.w3.org/2001/XMLSchema-instance" xsi:type="dcterms:W3CDTF">2018-02-28T09:12:00Z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St-503/2017-84 / Zapisnik - Ročište za glasovanje o planu restrukturiranja (503-17 glasovanje o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