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3670" w14:paraId="8d2367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75CE7">
        <w:t>2188</w:t>
      </w:r>
      <w:r w:rsidR="008319E5">
        <w:t>/</w:t>
      </w:r>
      <w:r w:rsidR="000873E5">
        <w:t>16</w:t>
      </w:r>
      <w:r w:rsidR="00A8072F">
        <w:t>-</w:t>
      </w:r>
      <w:r w:rsidR="005448AA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575CE7">
        <w:t>CRNOJA d.o.o. za dizajn, izdavaštvo i promidžbu, Osijek, Martina Divalta 187, MBS: 030000274, OIB 34504421675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448AA">
        <w:t>26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575CE7">
        <w:t>CRNOJA d.o.o. za dizajn, izdavaštvo i promidžbu, Osijek, Martina Divalta 187, MBS: 030000274, OIB 34504421675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575CE7">
        <w:t xml:space="preserve">Zvonko Tomljanović, J. Runjanina 7, Našice, OIB: 01559486405 </w:t>
      </w:r>
      <w:r w:rsidR="005448AA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575CE7">
        <w:t>CRNOJA d.o.o. za dizajn, izdavaštvo i promidžbu, Osijek, Martina Divalta 187, MBS: 030000274, OIB 34504421675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575CE7">
        <w:t>29</w:t>
      </w:r>
      <w:r w:rsidR="009A7A81">
        <w:t xml:space="preserve">. </w:t>
      </w:r>
      <w:r w:rsidR="00575CE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575CE7">
        <w:t>CRNOJA d.o.o. za dizajn, izdavaštvo i promidžbu, Osijek, Martina Divalta 187, MBS: 030000274, OIB 34504421675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  <w:r w:rsidR="00575CE7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75CE7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575CE7">
        <w:t>2188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575CE7">
        <w:t>2188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448AA">
        <w:t>26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448AA">
        <w:t>30</w:t>
      </w:r>
      <w:r w:rsidR="008D4340">
        <w:t>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2A98"/>
    <w:rsid w:val="00423822"/>
    <w:rsid w:val="00437C48"/>
    <w:rsid w:val="004C26DF"/>
    <w:rsid w:val="004C6929"/>
    <w:rsid w:val="004D59A8"/>
    <w:rsid w:val="00505CDD"/>
    <w:rsid w:val="005448AA"/>
    <w:rsid w:val="00575CE7"/>
    <w:rsid w:val="005C0C14"/>
    <w:rsid w:val="005C2121"/>
    <w:rsid w:val="005D0763"/>
    <w:rsid w:val="00606F8E"/>
    <w:rsid w:val="00614B1C"/>
    <w:rsid w:val="00624F7A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01994"/>
    <w:rsid w:val="00917B69"/>
    <w:rsid w:val="009755E2"/>
    <w:rsid w:val="009837E6"/>
    <w:rsid w:val="009A7A81"/>
    <w:rsid w:val="009C1577"/>
    <w:rsid w:val="009F5360"/>
    <w:rsid w:val="00A440AD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3111"/>
    <w:rsid w:val="00E27E97"/>
    <w:rsid w:val="00E44572"/>
    <w:rsid w:val="00E97025"/>
    <w:rsid w:val="00EA7630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4F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4F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4F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4F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St-2188/2016</izvorni_sadrzaj>
    <derivirana_varijabla naziv="DomainObject.Predmet.OznakaBroj_1">St-2188/2016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CRNOJA d.o.o. za dizajn, izdavaštvo i promidžbu</izvorni_sadrzaj>
    <derivirana_varijabla naziv="DomainObject.Predmet.ProtustrankaFormated_1">  CRNOJA d.o.o. za dizajn, izdavaštvo i promidžbu</derivirana_varijabla>
  </DomainObject.Predmet.ProtustrankaFormated>
  <DomainObject.Predmet.ProtustrankaFormatedOIB>
    <izvorni_sadrzaj>  CRNOJA d.o.o. za dizajn, izdavaštvo i promidžbu, OIB 34504421675</izvorni_sadrzaj>
    <derivirana_varijabla naziv="DomainObject.Predmet.ProtustrankaFormatedOIB_1">  CRNOJA d.o.o. za dizajn, izdavaštvo i promidžbu, OIB 34504421675</derivirana_varijabla>
  </DomainObject.Predmet.ProtustrankaFormatedOIB>
  <DomainObject.Predmet.ProtustrankaFormatedWithAdress>
    <izvorni_sadrzaj> CRNOJA d.o.o. za dizajn, izdavaštvo i promidžbu, Martina Divalta 187, 31000 Osijek</izvorni_sadrzaj>
    <derivirana_varijabla naziv="DomainObject.Predmet.ProtustrankaFormatedWithAdress_1"> CRNOJA d.o.o. za dizajn, izdavaštvo i promidžbu, Martina Divalta 187, 31000 Osijek</derivirana_varijabla>
  </DomainObject.Predmet.ProtustrankaFormatedWithAdress>
  <DomainObject.Predmet.ProtustrankaFormatedWithAdressOIB>
    <izvorni_sadrzaj> CRNOJA d.o.o. za dizajn, izdavaštvo i promidžbu, OIB 34504421675, Martina Divalta 187, 31000 Osijek</izvorni_sadrzaj>
    <derivirana_varijabla naziv="DomainObject.Predmet.ProtustrankaFormatedWithAdressOIB_1"> CRNOJA d.o.o. za dizajn, izdavaštvo i promidžbu, OIB 34504421675, Martina Divalta 187, 31000 Osijek</derivirana_varijabla>
  </DomainObject.Predmet.ProtustrankaFormatedWithAdressOIB>
  <DomainObject.Predmet.ProtustrankaWithAdress>
    <izvorni_sadrzaj>CRNOJA d.o.o. za dizajn, izdavaštvo i promidžbu Martina Divalta 187, 31000 Osijek</izvorni_sadrzaj>
    <derivirana_varijabla naziv="DomainObject.Predmet.ProtustrankaWithAdress_1">CRNOJA d.o.o. za dizajn, izdavaštvo i promidžbu Martina Divalta 187, 31000 Osijek</derivirana_varijabla>
  </DomainObject.Predmet.ProtustrankaWithAdress>
  <DomainObject.Predmet.ProtustrankaWithAdressOIB>
    <izvorni_sadrzaj>CRNOJA d.o.o. za dizajn, izdavaštvo i promidžbu, OIB 34504421675, Martina Divalta 187, 31000 Osijek</izvorni_sadrzaj>
    <derivirana_varijabla naziv="DomainObject.Predmet.ProtustrankaWithAdressOIB_1">CRNOJA d.o.o. za dizajn, izdavaštvo i promidžbu, OIB 34504421675, Martina Divalta 187, 31000 Osijek</derivirana_varijabla>
  </DomainObject.Predmet.ProtustrankaWithAdressOIB>
  <DomainObject.Predmet.ProtustrankaNazivFormated>
    <izvorni_sadrzaj>CRNOJA d.o.o. za dizajn, izdavaštvo i promidžbu</izvorni_sadrzaj>
    <derivirana_varijabla naziv="DomainObject.Predmet.ProtustrankaNazivFormated_1">CRNOJA d.o.o. za dizajn, izdavaštvo i promidžbu</derivirana_varijabla>
  </DomainObject.Predmet.ProtustrankaNazivFormated>
  <DomainObject.Predmet.ProtustrankaNazivFormatedOIB>
    <izvorni_sadrzaj>CRNOJA d.o.o. za dizajn, izdavaštvo i promidžbu, OIB 34504421675</izvorni_sadrzaj>
    <derivirana_varijabla naziv="DomainObject.Predmet.ProtustrankaNazivFormatedOIB_1">CRNOJA d.o.o. za dizajn, izdavaštvo i promidžbu, OIB 34504421675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CRNOJA d.o.o. za dizajn, izdavaštvo i promidžbu</item>
    </izvorni_sadrzaj>
    <derivirana_varijabla naziv="DomainObject.Predmet.ProtuStrankaListFormated_1">
      <item>CRNOJA d.o.o. za dizajn, izdavaštvo i promidžbu</item>
    </derivirana_varijabla>
  </DomainObject.Predmet.ProtuStrankaListFormated>
  <DomainObject.Predmet.ProtuStrankaListFormatedOIB>
    <izvorni_sadrzaj>
      <item>CRNOJA d.o.o. za dizajn, izdavaštvo i promidžbu, OIB 34504421675</item>
    </izvorni_sadrzaj>
    <derivirana_varijabla naziv="DomainObject.Predmet.ProtuStrankaListFormatedOIB_1">
      <item>CRNOJA d.o.o. za dizajn, izdavaštvo i promidžbu, OIB 34504421675</item>
    </derivirana_varijabla>
  </DomainObject.Predmet.ProtuStrankaListFormatedOIB>
  <DomainObject.Predmet.ProtuStrankaListFormatedWithAdress>
    <izvorni_sadrzaj>
      <item>CRNOJA d.o.o. za dizajn, izdavaštvo i promidžbu, Martina Divalta 187, 31000 Osijek</item>
    </izvorni_sadrzaj>
    <derivirana_varijabla naziv="DomainObject.Predmet.ProtuStrankaListFormatedWithAdress_1">
      <item>CRNOJA d.o.o. za dizajn, izdavaštvo i promidžbu, Martina Divalta 187, 31000 Osijek</item>
    </derivirana_varijabla>
  </DomainObject.Predmet.ProtuStrankaListFormatedWithAdress>
  <DomainObject.Predmet.ProtuStrankaListFormatedWithAdressOIB>
    <izvorni_sadrzaj>
      <item>CRNOJA d.o.o. za dizajn, izdavaštvo i promidžbu, OIB 34504421675, Martina Divalta 187, 31000 Osijek</item>
    </izvorni_sadrzaj>
    <derivirana_varijabla naziv="DomainObject.Predmet.ProtuStrankaListFormatedWithAdressOIB_1">
      <item>CRNOJA d.o.o. za dizajn, izdavaštvo i promidžbu, OIB 34504421675, Martina Divalta 187, 31000 Osijek</item>
    </derivirana_varijabla>
  </DomainObject.Predmet.ProtuStrankaListFormatedWithAdressOIB>
  <DomainObject.Predmet.ProtuStrankaListNazivFormated>
    <izvorni_sadrzaj>
      <item>CRNOJA d.o.o. za dizajn, izdavaštvo i promidžbu</item>
    </izvorni_sadrzaj>
    <derivirana_varijabla naziv="DomainObject.Predmet.ProtuStrankaListNazivFormated_1">
      <item>CRNOJA d.o.o. za dizajn, izdavaštvo i promidžbu</item>
    </derivirana_varijabla>
  </DomainObject.Predmet.ProtuStrankaListNazivFormated>
  <DomainObject.Predmet.ProtuStrankaListNazivFormatedOIB>
    <izvorni_sadrzaj>
      <item>CRNOJA d.o.o. za dizajn, izdavaštvo i promidžbu, OIB 34504421675</item>
    </izvorni_sadrzaj>
    <derivirana_varijabla naziv="DomainObject.Predmet.ProtuStrankaListNazivFormatedOIB_1">
      <item>CRNOJA d.o.o. za dizajn, izdavaštvo i promidžbu, OIB 34504421675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CRNOJA d.o.o. za dizajn, izdavaštvo i promidžbu</izvorni_sadrzaj>
    <derivirana_varijabla naziv="DomainObject.Predmet.ProtustrankaIDrugi_1">CRNOJA d.o.o. za dizajn, izdavaštvo i promidžbu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CRNOJA d.o.o. za dizajn, izdavaštvo i promidžbu, OIB 34504421675, Martina Divalta 187, 31000 Osijek</izvorni_sadrzaj>
    <derivirana_varijabla naziv="DomainObject.Predmet.ProtustrankaIDrugiAdressOIB_1">CRNOJA d.o.o. za dizajn, izdavaštvo i promidžbu, OIB 34504421675, Martina Divalta 187,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CRNOJA d.o.o. za dizajn, izdavaštvo i promidžbu</item>
    </izvorni_sadrzaj>
    <derivirana_varijabla naziv="DomainObject.Predmet.SudioniciListNaziv_1">
      <item>FINA RC OSIJEK</item>
      <item>CRNOJA d.o.o. za dizajn, izdavaštvo i promidžbu</item>
    </derivirana_varijabla>
  </DomainObject.Predmet.SudioniciListNaziv>
  <DomainObject.Predmet.SudioniciListAdressOIB>
    <izvorni_sadrzaj>
      <item>FINA RC OSIJEK, OIB 85821130368</item>
      <item>CRNOJA d.o.o. za dizajn, izdavaštvo i promidžbu, OIB 34504421675, Martina Divalta 187,31000 Osijek</item>
    </izvorni_sadrzaj>
    <derivirana_varijabla naziv="DomainObject.Predmet.SudioniciListAdressOIB_1">
      <item>FINA RC OSIJEK, OIB 85821130368</item>
      <item>CRNOJA d.o.o. za dizajn, izdavaštvo i promidžbu, OIB 34504421675, Martina Divalta 187,31000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34504421675</item>
    </izvorni_sadrzaj>
    <derivirana_varijabla naziv="DomainObject.Predmet.SudioniciListNazivOIB_1">
      <item>, OIB 85821130368</item>
      <item>, OIB 34504421675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2329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2016-10-26T06:08:00Z</dcterms:created>
  <dc:creator>korisnik</dc:creator>
  <cp:lastModifiedBy>Snježana Markotić Jurić</cp:lastModifiedBy>
  <cp:lastPrinted>2016-10-26T06:09:00Z</cp:lastPrinted>
  <dcterms:modified xmlns:xsi="http://www.w3.org/2001/XMLSchema-instance" xsi:type="dcterms:W3CDTF">2016-10-26T06:09:00Z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