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4a15" w14:paraId="6334a15" w:rsidRDefault="00D03778" w:rsidP="00CA1620" w:rsidR="00D03778">
      <w:pPr>
        <w:ind w:firstLine="0" w:left="0"/>
        <w15:collapsed w:val="false"/>
        <w:rPr>
          <w:rStyle w:val="Naglaeno"/>
        </w:rPr>
      </w:pPr>
      <w:bookmarkStart w:name="_GoBack" w:id="0"/>
      <w:bookmarkEnd w:id="0"/>
    </w:p>
    <w:p w:rsidRDefault="00D03778" w:rsidP="00D03778" w:rsidR="00D03778">
      <w:pPr>
        <w:ind w:firstLine="0" w:left="0"/>
        <w:jc w:val="right"/>
        <w:rPr>
          <w:rStyle w:val="Naglaeno"/>
        </w:rPr>
      </w:pPr>
      <w:r w:rsidRPr="00D03778">
        <w:rPr>
          <w:rFonts w:cs="Times New Roman" w:hAnsi="Times New Roman" w:ascii="Times New Roman"/>
          <w:sz w:val="24"/>
          <w:szCs w:val="24"/>
        </w:rPr>
        <w:t>Broj: St-</w:t>
      </w:r>
      <w:r w:rsidR="00704AFE">
        <w:rPr>
          <w:rFonts w:cs="Times New Roman" w:hAnsi="Times New Roman" w:ascii="Times New Roman"/>
          <w:sz w:val="24"/>
          <w:szCs w:val="24"/>
        </w:rPr>
        <w:t>133/16-24</w:t>
      </w:r>
    </w:p>
    <w:p w:rsidRDefault="00D03778" w:rsidP="00CA1620" w:rsidR="00D03778">
      <w:pPr>
        <w:ind w:firstLine="0" w:left="0"/>
        <w:rPr>
          <w:rStyle w:val="Naglaeno"/>
        </w:rPr>
      </w:pPr>
    </w:p>
    <w:p w:rsidRDefault="00CA1620" w:rsidP="00CA1620" w:rsidR="00CA1620">
      <w:pPr>
        <w:ind w:firstLine="0" w:left="0"/>
        <w:rPr>
          <w:rStyle w:val="Naglaeno"/>
        </w:rPr>
      </w:pPr>
      <w:r>
        <w:rPr>
          <w:rStyle w:val="Naglaeno"/>
        </w:rPr>
        <w:t xml:space="preserve">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CD3" w:rsidP="00CA1620" w:rsidR="00E82CD3">
      <w:pPr>
        <w:ind w:firstLine="0" w:left="0"/>
      </w:pPr>
    </w:p>
    <w:p w:rsidRDefault="00CA1620" w:rsidP="00CA1620" w:rsidR="00CA1620" w:rsidRPr="00D03778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D03778">
        <w:rPr>
          <w:rFonts w:cs="Times New Roman" w:hAnsi="Times New Roman" w:ascii="Times New Roman"/>
          <w:b/>
          <w:sz w:val="24"/>
          <w:szCs w:val="24"/>
        </w:rPr>
        <w:t>REPUBLIKA HRVATSKA</w:t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</w:r>
      <w:r w:rsidRPr="00D03778">
        <w:rPr>
          <w:rFonts w:cs="Times New Roman" w:hAnsi="Times New Roman" w:ascii="Times New Roman"/>
          <w:b/>
          <w:sz w:val="24"/>
          <w:szCs w:val="24"/>
        </w:rPr>
        <w:tab/>
        <w:t xml:space="preserve">                 </w:t>
      </w:r>
    </w:p>
    <w:p w:rsidRDefault="00CA1620" w:rsidP="00CA1620" w:rsidR="00CA1620" w:rsidRPr="00D03778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D03778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8A2EDC" w:rsidP="00D04D3D" w:rsidR="008A2EDC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8A2EDC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D04D3D" w:rsidP="00D04D3D" w:rsidR="00D04D3D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A07CE" w:rsidP="00D04D3D" w:rsidR="00BA07CE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E86171" w:rsidR="00D04D3D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2B0BF9">
        <w:rPr>
          <w:rFonts w:cs="Times New Roman" w:hAnsi="Times New Roman" w:ascii="Times New Roman"/>
          <w:sz w:val="24"/>
          <w:szCs w:val="24"/>
        </w:rPr>
        <w:t>stečajnoj sutkinji</w:t>
      </w:r>
      <w:r w:rsidRPr="00B07079">
        <w:rPr>
          <w:rFonts w:cs="Times New Roman" w:hAnsi="Times New Roman" w:ascii="Times New Roman"/>
          <w:sz w:val="24"/>
          <w:szCs w:val="24"/>
        </w:rPr>
        <w:t xml:space="preserve"> Nadi Roso </w:t>
      </w:r>
      <w:r w:rsidR="002B0BF9">
        <w:rPr>
          <w:rFonts w:cs="Times New Roman" w:hAnsi="Times New Roman" w:ascii="Times New Roman"/>
          <w:sz w:val="24"/>
          <w:szCs w:val="24"/>
        </w:rPr>
        <w:t xml:space="preserve">u </w:t>
      </w:r>
      <w:r w:rsidRPr="00B07079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704AFE" w:rsidRPr="00704AFE">
        <w:rPr>
          <w:rFonts w:cs="Times New Roman" w:hAnsi="Times New Roman" w:ascii="Times New Roman"/>
          <w:b/>
          <w:sz w:val="24"/>
          <w:szCs w:val="24"/>
        </w:rPr>
        <w:t>SPORT KLUB d.o.o. Vinkovci, Marije Jurić Zagorke 28, OIB: 15182245573, MBS: 030036845</w:t>
      </w:r>
      <w:r w:rsidRPr="00B07079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2B0BF9">
        <w:rPr>
          <w:rFonts w:cs="Times New Roman" w:hAnsi="Times New Roman" w:ascii="Times New Roman"/>
          <w:sz w:val="24"/>
          <w:szCs w:val="24"/>
        </w:rPr>
        <w:t xml:space="preserve">19. </w:t>
      </w:r>
      <w:r w:rsidR="00704AFE">
        <w:rPr>
          <w:rFonts w:cs="Times New Roman" w:hAnsi="Times New Roman" w:ascii="Times New Roman"/>
          <w:sz w:val="24"/>
          <w:szCs w:val="24"/>
        </w:rPr>
        <w:t>svibnja</w:t>
      </w:r>
      <w:r w:rsidR="002B0BF9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B07079">
        <w:rPr>
          <w:rFonts w:cs="Times New Roman" w:hAnsi="Times New Roman" w:ascii="Times New Roman"/>
          <w:sz w:val="24"/>
          <w:szCs w:val="24"/>
        </w:rPr>
        <w:t>, dana</w:t>
      </w:r>
      <w:r w:rsidR="002C066D">
        <w:rPr>
          <w:rFonts w:cs="Times New Roman" w:hAnsi="Times New Roman" w:ascii="Times New Roman"/>
          <w:sz w:val="24"/>
          <w:szCs w:val="24"/>
        </w:rPr>
        <w:t xml:space="preserve"> </w:t>
      </w:r>
      <w:r w:rsidR="00704AFE">
        <w:rPr>
          <w:rFonts w:cs="Times New Roman" w:hAnsi="Times New Roman" w:ascii="Times New Roman"/>
          <w:sz w:val="24"/>
          <w:szCs w:val="24"/>
        </w:rPr>
        <w:t>6. lipnja</w:t>
      </w:r>
      <w:r w:rsidR="00E82CD3">
        <w:rPr>
          <w:rFonts w:cs="Times New Roman" w:hAnsi="Times New Roman" w:ascii="Times New Roman"/>
          <w:sz w:val="24"/>
          <w:szCs w:val="24"/>
        </w:rPr>
        <w:t xml:space="preserve"> 2016. g.</w:t>
      </w:r>
      <w:r w:rsidR="002C066D">
        <w:rPr>
          <w:rFonts w:cs="Times New Roman" w:hAnsi="Times New Roman" w:ascii="Times New Roman"/>
          <w:sz w:val="24"/>
          <w:szCs w:val="24"/>
        </w:rPr>
        <w:t>,</w:t>
      </w:r>
      <w:r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4AFE" w:rsidP="00704AFE" w:rsidR="00D04D3D" w:rsidRPr="00B07079">
      <w:pPr>
        <w:tabs>
          <w:tab w:pos="2460" w:val="left"/>
        </w:tabs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04D3D" w:rsidP="00D04D3D" w:rsidR="00D04D3D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i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o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 j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B07079" w:rsidP="00D04D3D" w:rsidR="00B07079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4D3D" w:rsidP="00B07079" w:rsidR="00D04D3D">
      <w:pPr>
        <w:pStyle w:val="Odlomakpopisa"/>
        <w:numPr>
          <w:ilvl w:val="0"/>
          <w:numId w:val="6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2B0BF9" w:rsidP="002B0BF9" w:rsidR="002B0BF9">
      <w:pPr>
        <w:pStyle w:val="Odlomakpopisa"/>
        <w:ind w:firstLine="0"/>
        <w:rPr>
          <w:rFonts w:cs="Times New Roman" w:hAnsi="Times New Roman" w:ascii="Times New Roman"/>
          <w:sz w:val="24"/>
          <w:szCs w:val="24"/>
        </w:rPr>
      </w:pPr>
    </w:p>
    <w:p w:rsidRDefault="00704AFE" w:rsidP="00704AFE" w:rsidR="00704AFE" w:rsidRPr="00A826DC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PRVI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76"/>
        <w:gridCol w:w="1583"/>
        <w:gridCol w:w="1372"/>
        <w:gridCol w:w="1485"/>
        <w:gridCol w:w="1101"/>
        <w:gridCol w:w="1354"/>
        <w:gridCol w:w="1163"/>
        <w:gridCol w:w="1120"/>
      </w:tblGrid>
      <w:tr w:rsidTr="00BD4EB7" w:rsidR="00704AFE" w:rsidRPr="00B40BEB">
        <w:trPr>
          <w:jc w:val="center"/>
        </w:trPr>
        <w:tc>
          <w:tcPr>
            <w:tcW w:type="pct" w:w="525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772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9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24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37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660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46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525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MF-PU</w:t>
            </w:r>
          </w:p>
        </w:tc>
        <w:tc>
          <w:tcPr>
            <w:tcW w:type="pct" w:w="669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72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</w:tc>
        <w:tc>
          <w:tcPr>
            <w:tcW w:type="pct" w:w="537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16.383,26</w:t>
            </w:r>
          </w:p>
        </w:tc>
        <w:tc>
          <w:tcPr>
            <w:tcW w:type="pct" w:w="660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za osiguranike</w:t>
            </w:r>
          </w:p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  <w:tc>
          <w:tcPr>
            <w:tcW w:type="pct" w:w="567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16.383,26</w:t>
            </w:r>
          </w:p>
        </w:tc>
        <w:tc>
          <w:tcPr>
            <w:tcW w:type="pct" w:w="546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Ovršne isprave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525"/>
          </w:tcPr>
          <w:p w:rsidRDefault="00704AFE" w:rsidP="00BD4EB7" w:rsidR="00704AFE" w:rsidRPr="00091341">
            <w:pPr>
              <w:rPr>
                <w:b/>
              </w:rPr>
            </w:pPr>
            <w:r w:rsidRPr="00091341">
              <w:rPr>
                <w:b/>
              </w:rPr>
              <w:t>UKUPNO</w:t>
            </w:r>
          </w:p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2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7"/>
          </w:tcPr>
          <w:p w:rsidRDefault="00704AFE" w:rsidP="00BD4EB7" w:rsidR="00704AFE" w:rsidRPr="0009134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91341">
              <w:rPr>
                <w:rFonts w:hAnsi="Times New Roman" w:ascii="Times New Roman"/>
                <w:b/>
                <w:sz w:val="24"/>
                <w:szCs w:val="24"/>
              </w:rPr>
              <w:t>16.383,26</w:t>
            </w:r>
          </w:p>
        </w:tc>
        <w:tc>
          <w:tcPr>
            <w:tcW w:type="pct" w:w="660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704AFE" w:rsidP="00BD4EB7" w:rsidR="00704AFE" w:rsidRPr="0009134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091341">
              <w:rPr>
                <w:rFonts w:hAnsi="Times New Roman" w:ascii="Times New Roman"/>
                <w:b/>
                <w:sz w:val="24"/>
                <w:szCs w:val="24"/>
              </w:rPr>
              <w:t>16.383,26</w:t>
            </w:r>
          </w:p>
        </w:tc>
        <w:tc>
          <w:tcPr>
            <w:tcW w:type="pct" w:w="546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4AFE" w:rsidP="00704AFE" w:rsidR="00704AFE">
      <w:pPr>
        <w:pStyle w:val="Bezproreda"/>
        <w:rPr>
          <w:rFonts w:hAnsi="Times New Roman" w:ascii="Times New Roman"/>
          <w:sz w:val="24"/>
        </w:rPr>
      </w:pPr>
    </w:p>
    <w:p w:rsidRDefault="00704AFE" w:rsidP="00704AFE" w:rsidR="00704AFE">
      <w:pPr>
        <w:pStyle w:val="Bezproreda"/>
        <w:rPr>
          <w:rFonts w:hAnsi="Times New Roman" w:ascii="Times New Roman"/>
          <w:sz w:val="24"/>
        </w:rPr>
      </w:pPr>
    </w:p>
    <w:p w:rsidRDefault="00704AFE" w:rsidP="00704AFE" w:rsidR="00704AFE" w:rsidRPr="00FF0FA4">
      <w:pPr>
        <w:pStyle w:val="Bezproreda"/>
        <w:jc w:val="center"/>
        <w:rPr>
          <w:rFonts w:hAnsi="Times New Roman" w:ascii="Times New Roman"/>
          <w:b/>
          <w:sz w:val="24"/>
        </w:rPr>
      </w:pPr>
      <w:r w:rsidRPr="00FF0FA4">
        <w:rPr>
          <w:rFonts w:hAnsi="Times New Roman" w:ascii="Times New Roman"/>
          <w:b/>
          <w:sz w:val="24"/>
        </w:rPr>
        <w:t>DRUGI VIŠI ISPLATNI RED</w:t>
      </w:r>
    </w:p>
    <w:tbl>
      <w:tblPr>
        <w:tblpPr w:tblpY="1" w:tblpXSpec="center" w:vertAnchor="text" w:rightFromText="180" w:leftFromText="180"/>
        <w:tblOverlap w:val="never"/>
        <w:tblW w:type="pct" w:w="54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1596"/>
        <w:gridCol w:w="1354"/>
        <w:gridCol w:w="1354"/>
        <w:gridCol w:w="1105"/>
        <w:gridCol w:w="1352"/>
        <w:gridCol w:w="1105"/>
        <w:gridCol w:w="1352"/>
      </w:tblGrid>
      <w:tr w:rsidTr="00BD4EB7" w:rsidR="00704AFE" w:rsidRPr="00B40BEB">
        <w:trPr>
          <w:jc w:val="center"/>
        </w:trPr>
        <w:tc>
          <w:tcPr>
            <w:tcW w:type="pct" w:w="471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Redni broj prijavljene tražbine</w:t>
            </w:r>
          </w:p>
        </w:tc>
        <w:tc>
          <w:tcPr>
            <w:tcW w:type="pct" w:w="784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5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5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43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64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43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64"/>
            <w:vAlign w:val="center"/>
          </w:tcPr>
          <w:p w:rsidRDefault="00704AFE" w:rsidP="00BD4EB7" w:rsidR="00704AF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8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MF-PU</w:t>
            </w:r>
          </w:p>
        </w:tc>
        <w:tc>
          <w:tcPr>
            <w:tcW w:type="pct" w:w="665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65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</w:tc>
        <w:tc>
          <w:tcPr>
            <w:tcW w:type="pct" w:w="543"/>
          </w:tcPr>
          <w:p w:rsidRDefault="00704AFE" w:rsidP="00BD4EB7" w:rsidR="00704AF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44.456,87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</w:t>
            </w:r>
          </w:p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43"/>
          </w:tcPr>
          <w:p w:rsidRDefault="00704AFE" w:rsidP="00BD4EB7" w:rsidR="00704AF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44.456,87</w:t>
            </w:r>
          </w:p>
        </w:tc>
        <w:tc>
          <w:tcPr>
            <w:tcW w:type="pct" w:w="66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- Opskrba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543"/>
          </w:tcPr>
          <w:p w:rsidRDefault="00704AFE" w:rsidP="00BD4EB7" w:rsidR="00704AF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23.369,85</w:t>
            </w:r>
          </w:p>
        </w:tc>
        <w:tc>
          <w:tcPr>
            <w:tcW w:type="pct" w:w="66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43"/>
          </w:tcPr>
          <w:p w:rsidRDefault="00704AFE" w:rsidP="00BD4EB7" w:rsidR="00704AF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23.369,85</w:t>
            </w:r>
          </w:p>
        </w:tc>
        <w:tc>
          <w:tcPr>
            <w:tcW w:type="pct" w:w="664"/>
          </w:tcPr>
          <w:p w:rsidRDefault="00704AFE" w:rsidP="00BD4EB7" w:rsidR="00704A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TERMO-LINE d.o.o. </w:t>
            </w:r>
            <w:r w:rsidR="00861D7D">
              <w:rPr>
                <w:rFonts w:hAnsi="Times New Roman" w:ascii="Times New Roman"/>
                <w:sz w:val="24"/>
                <w:szCs w:val="24"/>
              </w:rPr>
              <w:t>Vinkovci  zastupan po pun. Hrvoje Jović odvjetnik iz Vinkovaca, Glagoljaška 16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10204728548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Obrtnička 6, Vinkovci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30.000,00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18.081,70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Ovršna isprava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VIPnet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1.735,43</w:t>
            </w:r>
          </w:p>
        </w:tc>
        <w:tc>
          <w:tcPr>
            <w:tcW w:type="pct" w:w="664"/>
          </w:tcPr>
          <w:p w:rsidRDefault="00704AFE" w:rsidP="00BD4EB7" w:rsidR="00704AFE" w:rsidRPr="00986E91">
            <w:pPr>
              <w:pStyle w:val="Bezproreda"/>
              <w:rPr>
                <w:rFonts w:hAnsi="Times New Roman" w:ascii="Times New Roman"/>
              </w:rPr>
            </w:pPr>
            <w:r w:rsidRPr="00986E91">
              <w:rPr>
                <w:rFonts w:hAnsi="Times New Roman" w:ascii="Times New Roman"/>
              </w:rPr>
              <w:t xml:space="preserve">Ugovor o pretplatničkom odnosu 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1.735,43</w:t>
            </w:r>
          </w:p>
        </w:tc>
        <w:tc>
          <w:tcPr>
            <w:tcW w:type="pct" w:w="664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>Vjerodostojna isprava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VIPnet</w:t>
            </w:r>
            <w:proofErr w:type="spellEnd"/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1, Zagreb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1.198,25</w:t>
            </w:r>
          </w:p>
        </w:tc>
        <w:tc>
          <w:tcPr>
            <w:tcW w:type="pct" w:w="664"/>
          </w:tcPr>
          <w:p w:rsidRDefault="00704AFE" w:rsidP="00BD4EB7" w:rsidR="00704AFE" w:rsidRPr="00986E91">
            <w:pPr>
              <w:pStyle w:val="Bezproreda"/>
              <w:rPr>
                <w:rFonts w:hAnsi="Times New Roman" w:ascii="Times New Roman"/>
              </w:rPr>
            </w:pPr>
            <w:r w:rsidRPr="00986E91">
              <w:rPr>
                <w:rFonts w:hAnsi="Times New Roman" w:ascii="Times New Roman"/>
              </w:rPr>
              <w:t>Ugovor o pretplatničkom odnosu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1.198,25</w:t>
            </w:r>
          </w:p>
        </w:tc>
        <w:tc>
          <w:tcPr>
            <w:tcW w:type="pct" w:w="664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>Vjerodostojna isprava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220, Zagreb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94.803,09</w:t>
            </w:r>
          </w:p>
        </w:tc>
        <w:tc>
          <w:tcPr>
            <w:tcW w:type="pct" w:w="664"/>
          </w:tcPr>
          <w:p w:rsidRDefault="00704AFE" w:rsidP="00BD4EB7" w:rsidR="00704AFE" w:rsidRPr="00986E91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Obveza vodnog doprinosa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94.803,09</w:t>
            </w:r>
          </w:p>
        </w:tc>
        <w:tc>
          <w:tcPr>
            <w:tcW w:type="pct" w:w="664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>Ovršna isprava upravnog tijela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HRT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UKUPNO-</w:t>
            </w:r>
            <w:r w:rsidRPr="00354C19">
              <w:rPr>
                <w:rFonts w:hAnsi="Times New Roman" w:ascii="Times New Roman"/>
              </w:rPr>
              <w:t>glavnica,troškovi, zatezna kamata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35075764438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Zagreb</w:t>
            </w:r>
          </w:p>
        </w:tc>
        <w:tc>
          <w:tcPr>
            <w:tcW w:type="pct" w:w="543"/>
          </w:tcPr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240,00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8.921,49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Zakon o HRT-u</w:t>
            </w:r>
          </w:p>
        </w:tc>
        <w:tc>
          <w:tcPr>
            <w:tcW w:type="pct" w:w="543"/>
          </w:tcPr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 w:rsidRPr="00097BB3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240,00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097BB3"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480,00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640,00</w:t>
            </w:r>
          </w:p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</w:p>
          <w:p w:rsidRDefault="00704AFE" w:rsidP="00BD4EB7" w:rsidR="00704AFE" w:rsidRPr="00354C1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54C19">
              <w:rPr>
                <w:rFonts w:hAnsi="Times New Roman" w:ascii="Times New Roman"/>
                <w:sz w:val="24"/>
                <w:szCs w:val="24"/>
              </w:rPr>
              <w:t>8.921,49</w:t>
            </w:r>
          </w:p>
        </w:tc>
        <w:tc>
          <w:tcPr>
            <w:tcW w:type="pct" w:w="664"/>
          </w:tcPr>
          <w:p w:rsidRDefault="00704AFE" w:rsidP="00BD4EB7" w:rsidR="00704AFE" w:rsidRPr="00097B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097BB3">
              <w:rPr>
                <w:rFonts w:hAnsi="Times New Roman" w:ascii="Times New Roman"/>
                <w:sz w:val="20"/>
                <w:szCs w:val="20"/>
              </w:rPr>
              <w:t>Ovr</w:t>
            </w:r>
            <w:r>
              <w:rPr>
                <w:rFonts w:hAnsi="Times New Roman" w:ascii="Times New Roman"/>
                <w:sz w:val="20"/>
                <w:szCs w:val="20"/>
              </w:rPr>
              <w:t>v</w:t>
            </w:r>
            <w:proofErr w:type="spellEnd"/>
            <w:r w:rsidRPr="00097BB3">
              <w:rPr>
                <w:rFonts w:hAnsi="Times New Roman" w:ascii="Times New Roman"/>
                <w:sz w:val="20"/>
                <w:szCs w:val="20"/>
              </w:rPr>
              <w:t>-1809/14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 w:rsidRPr="00097BB3">
              <w:rPr>
                <w:rFonts w:hAnsi="Times New Roman" w:ascii="Times New Roman"/>
                <w:sz w:val="20"/>
                <w:szCs w:val="20"/>
              </w:rPr>
              <w:t>Ovr</w:t>
            </w:r>
            <w:r>
              <w:rPr>
                <w:rFonts w:hAnsi="Times New Roman" w:ascii="Times New Roman"/>
                <w:sz w:val="20"/>
                <w:szCs w:val="20"/>
              </w:rPr>
              <w:t>v</w:t>
            </w:r>
            <w:proofErr w:type="spellEnd"/>
            <w:r w:rsidRPr="00097BB3">
              <w:rPr>
                <w:rFonts w:hAnsi="Times New Roman" w:ascii="Times New Roman"/>
                <w:sz w:val="20"/>
                <w:szCs w:val="20"/>
              </w:rPr>
              <w:t>-12610/13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-7430/13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- 2764/13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-3987/15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proofErr w:type="spellStart"/>
            <w:r>
              <w:rPr>
                <w:rFonts w:hAnsi="Times New Roman" w:ascii="Times New Roman"/>
                <w:sz w:val="20"/>
                <w:szCs w:val="20"/>
              </w:rPr>
              <w:t>Ovrv</w:t>
            </w:r>
            <w:proofErr w:type="spellEnd"/>
            <w:r>
              <w:rPr>
                <w:rFonts w:hAnsi="Times New Roman" w:ascii="Times New Roman"/>
                <w:sz w:val="20"/>
                <w:szCs w:val="20"/>
              </w:rPr>
              <w:t>-8887/14</w:t>
            </w:r>
          </w:p>
          <w:p w:rsidRDefault="00704AFE" w:rsidP="00BD4EB7" w:rsidR="00704AFE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Vjerodostojna isprava</w:t>
            </w:r>
          </w:p>
          <w:p w:rsidRDefault="00704AFE" w:rsidP="00BD4EB7" w:rsidR="00704AFE" w:rsidRPr="00097BB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HT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type="pct" w:w="665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lastRenderedPageBreak/>
              <w:t xml:space="preserve">Roberta Frangeša </w:t>
            </w:r>
            <w:r w:rsidRPr="00262023">
              <w:rPr>
                <w:rFonts w:hAnsi="Times New Roman" w:ascii="Times New Roman"/>
              </w:rPr>
              <w:lastRenderedPageBreak/>
              <w:t>Mihanovića 9, Zagreb</w:t>
            </w:r>
          </w:p>
        </w:tc>
        <w:tc>
          <w:tcPr>
            <w:tcW w:type="pct" w:w="543"/>
          </w:tcPr>
          <w:p w:rsidRDefault="00704AFE" w:rsidP="00BD4EB7" w:rsidR="00704AFE" w:rsidRPr="00354C1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54C19">
              <w:rPr>
                <w:rFonts w:hAnsi="Times New Roman" w:ascii="Times New Roman"/>
                <w:sz w:val="24"/>
                <w:szCs w:val="24"/>
              </w:rPr>
              <w:lastRenderedPageBreak/>
              <w:t>13.310,2</w:t>
            </w:r>
            <w:r w:rsidRPr="00354C19">
              <w:rPr>
                <w:rFonts w:hAnsi="Times New Roman" w:asci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Ugovor o pretplatničk</w:t>
            </w:r>
            <w:r>
              <w:rPr>
                <w:rFonts w:hAnsi="Times New Roman" w:ascii="Times New Roman"/>
              </w:rPr>
              <w:lastRenderedPageBreak/>
              <w:t>om odnosu</w:t>
            </w:r>
          </w:p>
        </w:tc>
        <w:tc>
          <w:tcPr>
            <w:tcW w:type="pct" w:w="543"/>
          </w:tcPr>
          <w:p w:rsidRDefault="00704AFE" w:rsidP="00BD4EB7" w:rsidR="00704AFE" w:rsidRPr="00354C1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354C19">
              <w:rPr>
                <w:rFonts w:hAnsi="Times New Roman" w:ascii="Times New Roman"/>
                <w:sz w:val="24"/>
                <w:szCs w:val="24"/>
              </w:rPr>
              <w:lastRenderedPageBreak/>
              <w:t>13.310,2</w:t>
            </w:r>
            <w:r w:rsidRPr="00354C19">
              <w:rPr>
                <w:rFonts w:hAnsi="Times New Roman" w:asci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type="pct" w:w="664"/>
          </w:tcPr>
          <w:p w:rsidRDefault="00704AFE" w:rsidP="00BD4EB7" w:rsidR="00704AFE" w:rsidRPr="00354C19">
            <w:pPr>
              <w:pStyle w:val="Bezproreda"/>
              <w:rPr>
                <w:rFonts w:hAnsi="Times New Roman" w:ascii="Times New Roman"/>
              </w:rPr>
            </w:pPr>
            <w:proofErr w:type="spellStart"/>
            <w:r w:rsidRPr="00354C19">
              <w:rPr>
                <w:rFonts w:hAnsi="Times New Roman" w:ascii="Times New Roman"/>
              </w:rPr>
              <w:lastRenderedPageBreak/>
              <w:t>Ovrv</w:t>
            </w:r>
            <w:proofErr w:type="spellEnd"/>
            <w:r w:rsidRPr="00354C19">
              <w:rPr>
                <w:rFonts w:hAnsi="Times New Roman" w:ascii="Times New Roman"/>
              </w:rPr>
              <w:t>-</w:t>
            </w:r>
            <w:r w:rsidRPr="00354C19">
              <w:rPr>
                <w:rFonts w:hAnsi="Times New Roman" w:ascii="Times New Roman"/>
              </w:rPr>
              <w:lastRenderedPageBreak/>
              <w:t>1201/14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TRIGLAV OSIGURANJE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2974354750</w:t>
            </w:r>
          </w:p>
        </w:tc>
        <w:tc>
          <w:tcPr>
            <w:tcW w:type="pct" w:w="665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 xml:space="preserve">Antuna </w:t>
            </w:r>
            <w:proofErr w:type="spellStart"/>
            <w:r w:rsidRPr="00262023">
              <w:rPr>
                <w:rFonts w:hAnsi="Times New Roman" w:ascii="Times New Roman"/>
              </w:rPr>
              <w:t>Heinza</w:t>
            </w:r>
            <w:proofErr w:type="spellEnd"/>
            <w:r w:rsidRPr="00262023">
              <w:rPr>
                <w:rFonts w:hAnsi="Times New Roman" w:ascii="Times New Roman"/>
              </w:rPr>
              <w:t xml:space="preserve"> 4, Zagreb</w:t>
            </w:r>
          </w:p>
        </w:tc>
        <w:tc>
          <w:tcPr>
            <w:tcW w:type="pct" w:w="543"/>
          </w:tcPr>
          <w:p w:rsidRDefault="00704AFE" w:rsidP="00BD4EB7" w:rsidR="00704AFE" w:rsidRPr="00354C1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8.016,50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osiguranju</w:t>
            </w:r>
          </w:p>
        </w:tc>
        <w:tc>
          <w:tcPr>
            <w:tcW w:type="pct" w:w="543"/>
          </w:tcPr>
          <w:p w:rsidRDefault="00704AFE" w:rsidP="00BD4EB7" w:rsidR="00704AFE" w:rsidRPr="00354C1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8.016,50</w:t>
            </w:r>
          </w:p>
        </w:tc>
        <w:tc>
          <w:tcPr>
            <w:tcW w:type="pct" w:w="664"/>
          </w:tcPr>
          <w:p w:rsidRDefault="00704AFE" w:rsidP="00BD4EB7" w:rsidR="00704AFE" w:rsidRPr="00354C19">
            <w:pPr>
              <w:pStyle w:val="Bezproreda"/>
              <w:rPr>
                <w:rFonts w:hAnsi="Times New Roman" w:ascii="Times New Roman"/>
              </w:rPr>
            </w:pPr>
            <w:proofErr w:type="spellStart"/>
            <w:r>
              <w:rPr>
                <w:rFonts w:hAnsi="Times New Roman" w:ascii="Times New Roman"/>
              </w:rPr>
              <w:t>Ovrv</w:t>
            </w:r>
            <w:proofErr w:type="spellEnd"/>
            <w:r>
              <w:rPr>
                <w:rFonts w:hAnsi="Times New Roman" w:ascii="Times New Roman"/>
              </w:rPr>
              <w:t>-892/15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FINA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85821130368</w:t>
            </w:r>
          </w:p>
        </w:tc>
        <w:tc>
          <w:tcPr>
            <w:tcW w:type="pct" w:w="665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>Ulica grada Vukovara 70, Zagreb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3.311,44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UP-I/110/07/15-01/8137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3.311,44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Ovršna isprava upravnog tijela</w:t>
            </w:r>
          </w:p>
        </w:tc>
      </w:tr>
      <w:tr w:rsidTr="00BD4EB7" w:rsidR="00704AFE" w:rsidRPr="00B40BEB">
        <w:trPr>
          <w:jc w:val="center"/>
        </w:trPr>
        <w:tc>
          <w:tcPr>
            <w:tcW w:type="pct" w:w="471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pct" w:w="78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VINKOVCI</w:t>
            </w:r>
          </w:p>
        </w:tc>
        <w:tc>
          <w:tcPr>
            <w:tcW w:type="pct" w:w="665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67648791479</w:t>
            </w:r>
          </w:p>
        </w:tc>
        <w:tc>
          <w:tcPr>
            <w:tcW w:type="pct" w:w="665"/>
          </w:tcPr>
          <w:p w:rsidRDefault="00704AFE" w:rsidP="00BD4EB7" w:rsidR="00704AFE" w:rsidRPr="00262023">
            <w:pPr>
              <w:pStyle w:val="Bezproreda"/>
              <w:rPr>
                <w:rFonts w:hAnsi="Times New Roman" w:ascii="Times New Roman"/>
              </w:rPr>
            </w:pPr>
            <w:r w:rsidRPr="00262023">
              <w:rPr>
                <w:rFonts w:hAnsi="Times New Roman" w:ascii="Times New Roman"/>
              </w:rPr>
              <w:t xml:space="preserve">Bana Jelačića 1, </w:t>
            </w:r>
            <w:proofErr w:type="spellStart"/>
            <w:r w:rsidRPr="00262023">
              <w:rPr>
                <w:rFonts w:hAnsi="Times New Roman" w:ascii="Times New Roman"/>
              </w:rPr>
              <w:t>Vinkovici</w:t>
            </w:r>
            <w:proofErr w:type="spellEnd"/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93.412,97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Komunalni doprinos</w:t>
            </w:r>
          </w:p>
        </w:tc>
        <w:tc>
          <w:tcPr>
            <w:tcW w:type="pct" w:w="543"/>
          </w:tcPr>
          <w:p w:rsidRDefault="00704AFE" w:rsidP="00BD4EB7" w:rsidR="00704AFE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93.412,97</w:t>
            </w:r>
          </w:p>
        </w:tc>
        <w:tc>
          <w:tcPr>
            <w:tcW w:type="pct" w:w="664"/>
          </w:tcPr>
          <w:p w:rsidRDefault="00704AFE" w:rsidP="00BD4EB7" w:rsidR="00704AFE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Ovršno rješenje upravnog tijela</w:t>
            </w:r>
          </w:p>
        </w:tc>
      </w:tr>
    </w:tbl>
    <w:p w:rsidRDefault="00704AFE" w:rsidP="00704AFE" w:rsidR="00704AFE">
      <w:pPr>
        <w:pStyle w:val="Tekstfusnote"/>
        <w:ind w:left="-567"/>
        <w:rPr>
          <w:b/>
          <w:sz w:val="28"/>
          <w:szCs w:val="28"/>
          <w:lang w:val="pl-PL"/>
        </w:rPr>
      </w:pPr>
      <w:r w:rsidRPr="00091341">
        <w:rPr>
          <w:b/>
          <w:sz w:val="28"/>
          <w:szCs w:val="28"/>
          <w:lang w:val="pl-PL"/>
        </w:rPr>
        <w:t>UKUPNO</w:t>
      </w:r>
      <w:r>
        <w:rPr>
          <w:b/>
          <w:sz w:val="28"/>
          <w:szCs w:val="28"/>
          <w:lang w:val="pl-PL"/>
        </w:rPr>
        <w:t xml:space="preserve">:        </w:t>
      </w:r>
      <w:r w:rsidRPr="00091341">
        <w:rPr>
          <w:b/>
          <w:sz w:val="28"/>
          <w:szCs w:val="28"/>
          <w:lang w:val="pl-PL"/>
        </w:rPr>
        <w:t>322.536,17</w:t>
      </w:r>
      <w:r>
        <w:rPr>
          <w:b/>
          <w:sz w:val="28"/>
          <w:szCs w:val="28"/>
          <w:lang w:val="pl-PL"/>
        </w:rPr>
        <w:tab/>
      </w:r>
      <w:r>
        <w:rPr>
          <w:b/>
          <w:sz w:val="28"/>
          <w:szCs w:val="28"/>
          <w:lang w:val="pl-PL"/>
        </w:rPr>
        <w:tab/>
        <w:t xml:space="preserve">       </w:t>
      </w:r>
      <w:r w:rsidR="003D722E">
        <w:rPr>
          <w:b/>
          <w:sz w:val="28"/>
          <w:szCs w:val="28"/>
          <w:lang w:val="pl-PL"/>
        </w:rPr>
        <w:t xml:space="preserve">       </w:t>
      </w:r>
      <w:r>
        <w:rPr>
          <w:b/>
          <w:sz w:val="28"/>
          <w:szCs w:val="28"/>
          <w:lang w:val="pl-PL"/>
        </w:rPr>
        <w:t xml:space="preserve"> 310.617,87</w:t>
      </w:r>
    </w:p>
    <w:p w:rsidRDefault="003D722E" w:rsidP="00704AFE" w:rsidR="003D722E">
      <w:pPr>
        <w:pStyle w:val="Tekstfusnote"/>
        <w:ind w:left="-567"/>
        <w:rPr>
          <w:b/>
          <w:sz w:val="28"/>
          <w:szCs w:val="28"/>
          <w:lang w:val="pl-PL"/>
        </w:rPr>
      </w:pPr>
    </w:p>
    <w:p w:rsidRDefault="003D722E" w:rsidP="00704AFE" w:rsidR="003D722E">
      <w:pPr>
        <w:pStyle w:val="Tekstfusnote"/>
        <w:ind w:left="-567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Osporene tražbine:</w:t>
      </w:r>
    </w:p>
    <w:p w:rsidRDefault="003D722E" w:rsidP="003D722E" w:rsidR="003D722E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923"/>
        <w:gridCol w:w="3988"/>
        <w:gridCol w:w="3155"/>
      </w:tblGrid>
      <w:tr w:rsidTr="00BD4EB7" w:rsidR="003D722E" w:rsidRPr="00B40BEB">
        <w:trPr>
          <w:jc w:val="center"/>
        </w:trPr>
        <w:tc>
          <w:tcPr>
            <w:tcW w:type="pct" w:w="1452"/>
            <w:vAlign w:val="center"/>
          </w:tcPr>
          <w:p w:rsidRDefault="003D722E" w:rsidP="00BD4EB7" w:rsidR="003D72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3D722E" w:rsidP="00BD4EB7" w:rsidR="003D72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81"/>
            <w:vAlign w:val="center"/>
          </w:tcPr>
          <w:p w:rsidRDefault="003D722E" w:rsidP="00BD4EB7" w:rsidR="003D72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3D722E" w:rsidP="00BD4EB7" w:rsidR="003D722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BD4EB7" w:rsidR="003D722E" w:rsidRPr="00B40BEB">
        <w:trPr>
          <w:jc w:val="center"/>
        </w:trPr>
        <w:tc>
          <w:tcPr>
            <w:tcW w:type="pct" w:w="1452"/>
          </w:tcPr>
          <w:p w:rsidRDefault="003D722E" w:rsidP="00861D7D" w:rsidR="003D722E">
            <w:pPr>
              <w:pStyle w:val="Bezproreda"/>
              <w:numPr>
                <w:ilvl w:val="0"/>
                <w:numId w:val="7"/>
              </w:num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TERMO-LINE </w:t>
            </w:r>
            <w:r w:rsidR="00861D7D">
              <w:rPr>
                <w:rFonts w:hAnsi="Times New Roman" w:ascii="Times New Roman"/>
                <w:sz w:val="24"/>
                <w:szCs w:val="24"/>
              </w:rPr>
              <w:t xml:space="preserve"> zastupan po pun. Hrvoje Jović odvjetnik iz Vinkovaca, Glagoljaška 16</w:t>
            </w:r>
          </w:p>
          <w:p w:rsidRDefault="00861D7D" w:rsidP="00861D7D" w:rsidR="00861D7D">
            <w:pPr>
              <w:pStyle w:val="Bezproreda"/>
              <w:ind w:left="720"/>
              <w:rPr>
                <w:rFonts w:hAnsi="Times New Roman" w:ascii="Times New Roman"/>
                <w:sz w:val="24"/>
                <w:szCs w:val="24"/>
              </w:rPr>
            </w:pPr>
          </w:p>
          <w:p w:rsidRDefault="003D722E" w:rsidP="00BD4EB7" w:rsidR="003D722E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=11.918,30</w:t>
            </w:r>
          </w:p>
          <w:p w:rsidRDefault="003D722E" w:rsidP="00BD4EB7" w:rsidR="003D72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81"/>
          </w:tcPr>
          <w:p w:rsidRDefault="003D722E" w:rsidP="00BD4EB7" w:rsidR="003D722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D722E" w:rsidP="00BD4EB7" w:rsidR="003D72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Nedostaje ovršna isprava</w:t>
            </w:r>
          </w:p>
        </w:tc>
        <w:tc>
          <w:tcPr>
            <w:tcW w:type="pct" w:w="1567"/>
          </w:tcPr>
          <w:p w:rsidRDefault="003D722E" w:rsidP="00BD4EB7" w:rsidR="003D72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BD4EB7" w:rsidR="003D722E" w:rsidRPr="00B40BEB">
        <w:trPr>
          <w:jc w:val="center"/>
        </w:trPr>
        <w:tc>
          <w:tcPr>
            <w:tcW w:type="pct" w:w="1452"/>
          </w:tcPr>
          <w:p w:rsidRDefault="003D722E" w:rsidP="00BD4EB7" w:rsidR="003D722E" w:rsidRPr="0009134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091341">
              <w:rPr>
                <w:rFonts w:hAnsi="Times New Roman" w:ascii="Times New Roman"/>
                <w:b/>
                <w:sz w:val="24"/>
                <w:szCs w:val="24"/>
              </w:rPr>
              <w:t>UKUPNO             =11.918,30</w:t>
            </w:r>
          </w:p>
          <w:p w:rsidRDefault="003D722E" w:rsidP="00BD4EB7" w:rsidR="003D722E" w:rsidRPr="0009134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pct" w:w="1981"/>
          </w:tcPr>
          <w:p w:rsidRDefault="003D722E" w:rsidP="00BD4EB7" w:rsidR="003D72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3D722E" w:rsidP="00BD4EB7" w:rsidR="003D722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3D722E" w:rsidP="003D722E" w:rsidR="003D722E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3D722E" w:rsidP="00704AFE" w:rsidR="003D722E" w:rsidRPr="00091341">
      <w:pPr>
        <w:pStyle w:val="Tekstfusnote"/>
        <w:ind w:left="-567"/>
        <w:rPr>
          <w:b/>
          <w:sz w:val="28"/>
          <w:szCs w:val="28"/>
          <w:lang w:val="pl-PL"/>
        </w:rPr>
      </w:pPr>
    </w:p>
    <w:p w:rsidRDefault="003423DA" w:rsidP="003423DA" w:rsidR="003423DA" w:rsidRPr="003423DA">
      <w:pPr>
        <w:ind w:firstLine="360"/>
        <w:rPr>
          <w:rFonts w:cs="Times New Roman" w:hAnsi="Times New Roman" w:ascii="Times New Roman"/>
          <w:sz w:val="24"/>
          <w:szCs w:val="24"/>
        </w:rPr>
      </w:pPr>
      <w:r w:rsidRPr="003423DA">
        <w:rPr>
          <w:rFonts w:cs="Times New Roman" w:hAnsi="Times New Roman" w:ascii="Times New Roman"/>
          <w:sz w:val="24"/>
          <w:szCs w:val="24"/>
        </w:rPr>
        <w:t>Vjerovnici kojima je stečajni upravitelj osporio tražbinu, upućuju se na parnicu u roku od 8 dana od dana primitka ovog rješenja, protiv stečajnog dužnika radi utvrđivanja osporene tražbine.</w:t>
      </w:r>
    </w:p>
    <w:p w:rsidRDefault="003423DA" w:rsidP="003423DA" w:rsidR="003423DA" w:rsidRPr="003423DA">
      <w:pPr>
        <w:ind w:firstLine="360"/>
        <w:rPr>
          <w:rFonts w:cs="Times New Roman" w:hAnsi="Times New Roman" w:ascii="Times New Roman"/>
          <w:sz w:val="24"/>
          <w:szCs w:val="24"/>
        </w:rPr>
      </w:pPr>
    </w:p>
    <w:p w:rsidRDefault="003423DA" w:rsidP="003423DA" w:rsidR="003423DA" w:rsidRPr="003423DA">
      <w:pPr>
        <w:ind w:firstLine="403"/>
        <w:rPr>
          <w:rFonts w:cs="Times New Roman" w:hAnsi="Times New Roman" w:ascii="Times New Roman"/>
          <w:sz w:val="24"/>
          <w:szCs w:val="24"/>
        </w:rPr>
      </w:pPr>
      <w:r w:rsidRPr="003423DA">
        <w:rPr>
          <w:rFonts w:cs="Times New Roman"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2B0BF9" w:rsidP="002B0BF9" w:rsidR="002B0BF9">
      <w:pPr>
        <w:ind w:hanging="12" w:left="0"/>
        <w:rPr>
          <w:rFonts w:cs="Times New Roman" w:hAnsi="Times New Roman" w:ascii="Times New Roman"/>
          <w:sz w:val="24"/>
          <w:szCs w:val="24"/>
        </w:rPr>
      </w:pPr>
    </w:p>
    <w:p w:rsidRDefault="00E86171" w:rsidP="00C617DA" w:rsidR="00B07079" w:rsidRPr="00F620C0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  <w:r w:rsidRPr="00F620C0">
        <w:rPr>
          <w:rFonts w:cs="Times New Roman" w:hAnsi="Times New Roman" w:ascii="Times New Roman"/>
          <w:sz w:val="24"/>
          <w:szCs w:val="24"/>
        </w:rPr>
        <w:t xml:space="preserve">Obrazloženje </w:t>
      </w:r>
      <w:r w:rsidR="00BA07CE" w:rsidRPr="00F620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63855" w:rsidP="00E86171" w:rsidR="0046385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709B" w:rsidP="00E86171" w:rsidR="001F709B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61D7D" w:rsidP="00E86171" w:rsidR="00861D7D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61D7D" w:rsidP="00861D7D" w:rsidR="00861D7D">
      <w:pPr>
        <w:ind w:firstLine="0" w:left="0"/>
        <w:jc w:val="right"/>
        <w:rPr>
          <w:rStyle w:val="Naglaeno"/>
        </w:rPr>
      </w:pPr>
      <w:r w:rsidRPr="00D03778">
        <w:rPr>
          <w:rFonts w:cs="Times New Roman" w:hAnsi="Times New Roman" w:ascii="Times New Roman"/>
          <w:sz w:val="24"/>
          <w:szCs w:val="24"/>
        </w:rPr>
        <w:lastRenderedPageBreak/>
        <w:t>Broj: St-</w:t>
      </w:r>
      <w:r>
        <w:rPr>
          <w:rFonts w:cs="Times New Roman" w:hAnsi="Times New Roman" w:ascii="Times New Roman"/>
          <w:sz w:val="24"/>
          <w:szCs w:val="24"/>
        </w:rPr>
        <w:t>133/16-24</w:t>
      </w:r>
    </w:p>
    <w:p w:rsidRDefault="00861D7D" w:rsidP="00E86171" w:rsidR="00861D7D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63855" w:rsidP="003D722E" w:rsidR="009767FB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704AFE">
        <w:rPr>
          <w:rFonts w:cs="Times New Roman" w:hAnsi="Times New Roman" w:ascii="Times New Roman"/>
          <w:sz w:val="24"/>
          <w:szCs w:val="24"/>
        </w:rPr>
        <w:t>19. svibnja</w:t>
      </w:r>
      <w:r w:rsidR="002B0BF9">
        <w:rPr>
          <w:rFonts w:cs="Times New Roman" w:hAnsi="Times New Roman" w:ascii="Times New Roman"/>
          <w:sz w:val="24"/>
          <w:szCs w:val="24"/>
        </w:rPr>
        <w:t xml:space="preserve"> 2016.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704AFE" w:rsidRPr="00704AFE">
        <w:rPr>
          <w:rFonts w:cs="Times New Roman" w:hAnsi="Times New Roman" w:ascii="Times New Roman"/>
          <w:b/>
          <w:sz w:val="24"/>
          <w:szCs w:val="24"/>
        </w:rPr>
        <w:t>SPORT KLUB d.o.o. Vinkovci, Marije Jurić Zagorke 28, OIB: 15182245573, MBS: 030036845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 w:rsidR="00D03778">
        <w:rPr>
          <w:rFonts w:cs="Times New Roman" w:hAnsi="Times New Roman" w:ascii="Times New Roman"/>
          <w:sz w:val="24"/>
          <w:szCs w:val="24"/>
        </w:rPr>
        <w:t xml:space="preserve">i 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 je ispita</w:t>
      </w:r>
      <w:r w:rsidR="00D03778">
        <w:rPr>
          <w:rFonts w:cs="Times New Roman" w:hAnsi="Times New Roman" w:ascii="Times New Roman"/>
          <w:sz w:val="24"/>
          <w:szCs w:val="24"/>
        </w:rPr>
        <w:t>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3D722E">
        <w:rPr>
          <w:rFonts w:cs="Times New Roman" w:hAnsi="Times New Roman" w:ascii="Times New Roman"/>
          <w:sz w:val="24"/>
          <w:szCs w:val="24"/>
        </w:rPr>
        <w:t xml:space="preserve">jednu </w:t>
      </w:r>
      <w:r w:rsidR="00D524CF">
        <w:rPr>
          <w:rFonts w:cs="Times New Roman" w:hAnsi="Times New Roman" w:ascii="Times New Roman"/>
          <w:sz w:val="24"/>
          <w:szCs w:val="24"/>
        </w:rPr>
        <w:t>tražbin</w:t>
      </w:r>
      <w:r w:rsidR="00C55FDA">
        <w:rPr>
          <w:rFonts w:cs="Times New Roman" w:hAnsi="Times New Roman" w:ascii="Times New Roman"/>
          <w:sz w:val="24"/>
          <w:szCs w:val="24"/>
        </w:rPr>
        <w:t>e</w:t>
      </w:r>
      <w:r w:rsidR="00D524CF">
        <w:rPr>
          <w:rFonts w:cs="Times New Roman" w:hAnsi="Times New Roman" w:ascii="Times New Roman"/>
          <w:sz w:val="24"/>
          <w:szCs w:val="24"/>
        </w:rPr>
        <w:t xml:space="preserve"> vjerovnik</w:t>
      </w:r>
      <w:r w:rsidR="003D722E">
        <w:rPr>
          <w:rFonts w:cs="Times New Roman" w:hAnsi="Times New Roman" w:ascii="Times New Roman"/>
          <w:sz w:val="24"/>
          <w:szCs w:val="24"/>
        </w:rPr>
        <w:t>u</w:t>
      </w:r>
      <w:r w:rsidR="00D524CF">
        <w:rPr>
          <w:rFonts w:cs="Times New Roman" w:hAnsi="Times New Roman" w:ascii="Times New Roman"/>
          <w:sz w:val="24"/>
          <w:szCs w:val="24"/>
        </w:rPr>
        <w:t xml:space="preserve"> I višeg isplatnog reda RH MF Porezna uprava zastupani po ŽDO</w:t>
      </w:r>
      <w:r w:rsidR="00C55FDA">
        <w:rPr>
          <w:rFonts w:cs="Times New Roman" w:hAnsi="Times New Roman" w:ascii="Times New Roman"/>
          <w:sz w:val="24"/>
          <w:szCs w:val="24"/>
        </w:rPr>
        <w:t xml:space="preserve"> </w:t>
      </w:r>
      <w:r w:rsidR="00D524CF">
        <w:rPr>
          <w:rFonts w:cs="Times New Roman" w:hAnsi="Times New Roman" w:ascii="Times New Roman"/>
          <w:sz w:val="24"/>
          <w:szCs w:val="24"/>
        </w:rPr>
        <w:t>koja je p</w:t>
      </w:r>
      <w:r w:rsidR="00C55FDA">
        <w:rPr>
          <w:rFonts w:cs="Times New Roman" w:hAnsi="Times New Roman" w:ascii="Times New Roman"/>
          <w:sz w:val="24"/>
          <w:szCs w:val="24"/>
        </w:rPr>
        <w:t xml:space="preserve">rijavljena u ukupnom iznosu od </w:t>
      </w:r>
      <w:r w:rsidR="003D722E">
        <w:rPr>
          <w:rFonts w:cs="Times New Roman" w:hAnsi="Times New Roman" w:ascii="Times New Roman"/>
          <w:sz w:val="24"/>
          <w:szCs w:val="24"/>
        </w:rPr>
        <w:t>16.383,26</w:t>
      </w:r>
      <w:r w:rsidR="00C55FDA">
        <w:rPr>
          <w:rFonts w:cs="Times New Roman" w:hAnsi="Times New Roman" w:ascii="Times New Roman"/>
          <w:sz w:val="24"/>
          <w:szCs w:val="24"/>
        </w:rPr>
        <w:t xml:space="preserve"> kn </w:t>
      </w:r>
      <w:r w:rsidR="003D722E">
        <w:rPr>
          <w:rFonts w:cs="Times New Roman" w:hAnsi="Times New Roman" w:ascii="Times New Roman"/>
          <w:sz w:val="24"/>
          <w:szCs w:val="24"/>
        </w:rPr>
        <w:t>i u cijelosti priznata te 11 tražbina vjerovnika II višeg isplatnog reda koje su prijavljene u ukupnom iznosu od 322.536,17 kn a priznate u ukupnom iznosu od 310.617,87 kn. Djelomično je osporena tražbina vjerovnika TERMO-LINE d.o.o. Vinkovci u iznosu od 11.918,30 kn budući da nedostaje ovršna isprava.</w:t>
      </w:r>
    </w:p>
    <w:p w:rsidRDefault="00C811ED" w:rsidP="00546A2E" w:rsidR="00C811E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811ED" w:rsidP="00C811ED" w:rsidR="00C811ED" w:rsidRPr="00B07079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 xml:space="preserve">Imajući u vidu odredbe čl. </w:t>
      </w:r>
      <w:r w:rsidR="004505A0">
        <w:rPr>
          <w:rFonts w:cs="Times New Roman" w:hAnsi="Times New Roman" w:ascii="Times New Roman"/>
          <w:sz w:val="24"/>
          <w:szCs w:val="24"/>
        </w:rPr>
        <w:t>138</w:t>
      </w:r>
      <w:r w:rsidRPr="00463855">
        <w:rPr>
          <w:rFonts w:cs="Times New Roman" w:hAnsi="Times New Roman" w:ascii="Times New Roman"/>
          <w:sz w:val="24"/>
          <w:szCs w:val="24"/>
        </w:rPr>
        <w:t xml:space="preserve"> st.</w:t>
      </w:r>
      <w:r>
        <w:rPr>
          <w:rFonts w:cs="Times New Roman" w:hAnsi="Times New Roman" w:ascii="Times New Roman"/>
          <w:sz w:val="24"/>
          <w:szCs w:val="24"/>
        </w:rPr>
        <w:t xml:space="preserve"> 1. i </w:t>
      </w:r>
      <w:r w:rsidRPr="00463855">
        <w:rPr>
          <w:rFonts w:cs="Times New Roman" w:hAnsi="Times New Roman" w:ascii="Times New Roman"/>
          <w:sz w:val="24"/>
          <w:szCs w:val="24"/>
        </w:rPr>
        <w:t xml:space="preserve">2. u vezi </w:t>
      </w:r>
      <w:r>
        <w:rPr>
          <w:rFonts w:cs="Times New Roman" w:hAnsi="Times New Roman" w:ascii="Times New Roman"/>
          <w:sz w:val="24"/>
          <w:szCs w:val="24"/>
        </w:rPr>
        <w:t xml:space="preserve">s </w:t>
      </w:r>
      <w:r w:rsidRPr="00463855">
        <w:rPr>
          <w:rFonts w:cs="Times New Roman" w:hAnsi="Times New Roman" w:ascii="Times New Roman"/>
          <w:sz w:val="24"/>
          <w:szCs w:val="24"/>
        </w:rPr>
        <w:t xml:space="preserve">čl. </w:t>
      </w:r>
      <w:r w:rsidR="004505A0">
        <w:rPr>
          <w:rFonts w:cs="Times New Roman" w:hAnsi="Times New Roman" w:ascii="Times New Roman"/>
          <w:sz w:val="24"/>
          <w:szCs w:val="24"/>
        </w:rPr>
        <w:t>263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 w:rsidR="004505A0">
        <w:rPr>
          <w:rFonts w:cs="Times New Roman" w:hAnsi="Times New Roman" w:ascii="Times New Roman"/>
          <w:sz w:val="24"/>
          <w:szCs w:val="24"/>
        </w:rPr>
        <w:t>, 264 i 265</w:t>
      </w:r>
      <w:r w:rsidRPr="0046385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Stečajnog zakona („Narodne </w:t>
      </w:r>
      <w:r w:rsidRPr="009767FB">
        <w:rPr>
          <w:rFonts w:cs="Times New Roman" w:hAnsi="Times New Roman" w:ascii="Times New Roman"/>
          <w:sz w:val="24"/>
          <w:szCs w:val="24"/>
        </w:rPr>
        <w:t xml:space="preserve">novine“ broj </w:t>
      </w:r>
      <w:r w:rsidR="004505A0">
        <w:rPr>
          <w:rFonts w:cs="Times New Roman" w:hAnsi="Times New Roman" w:ascii="Times New Roman"/>
          <w:sz w:val="24"/>
          <w:szCs w:val="24"/>
        </w:rPr>
        <w:t>71/15</w:t>
      </w:r>
      <w:r w:rsidRPr="009767FB">
        <w:rPr>
          <w:rFonts w:cs="Times New Roman" w:hAnsi="Times New Roman" w:ascii="Times New Roman"/>
          <w:sz w:val="24"/>
          <w:szCs w:val="24"/>
        </w:rPr>
        <w:t xml:space="preserve">  u daljnjem tekstu SZ)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463855">
        <w:rPr>
          <w:rFonts w:cs="Times New Roman" w:hAnsi="Times New Roman" w:ascii="Times New Roman"/>
          <w:sz w:val="24"/>
          <w:szCs w:val="24"/>
        </w:rPr>
        <w:t>sud je odlučio kao u izreci ovog rješenja</w:t>
      </w:r>
      <w:r>
        <w:rPr>
          <w:rFonts w:cs="Times New Roman" w:hAnsi="Times New Roman" w:ascii="Times New Roman"/>
          <w:sz w:val="24"/>
          <w:szCs w:val="24"/>
        </w:rPr>
        <w:t xml:space="preserve"> pod točkom 1</w:t>
      </w:r>
      <w:r w:rsidRPr="00463855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1D7D" w:rsidP="004505A0" w:rsidR="00861D7D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4505A0" w:rsidP="002B0BF9" w:rsidR="00D524CF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D524CF">
        <w:rPr>
          <w:rFonts w:cs="Times New Roman" w:hAnsi="Times New Roman" w:ascii="Times New Roman"/>
          <w:sz w:val="24"/>
          <w:szCs w:val="24"/>
        </w:rPr>
        <w:t>tečajni upravitelj je</w:t>
      </w:r>
      <w:r w:rsidR="00861D7D">
        <w:rPr>
          <w:rFonts w:cs="Times New Roman" w:hAnsi="Times New Roman" w:ascii="Times New Roman"/>
          <w:sz w:val="24"/>
          <w:szCs w:val="24"/>
        </w:rPr>
        <w:t xml:space="preserve"> sukladno čl. 259 SZ</w:t>
      </w:r>
      <w:r w:rsidR="00D524CF">
        <w:rPr>
          <w:rFonts w:cs="Times New Roman" w:hAnsi="Times New Roman" w:ascii="Times New Roman"/>
          <w:sz w:val="24"/>
          <w:szCs w:val="24"/>
        </w:rPr>
        <w:t xml:space="preserve"> sastavio tablicu o </w:t>
      </w:r>
      <w:proofErr w:type="spellStart"/>
      <w:r w:rsidR="00D524CF">
        <w:rPr>
          <w:rFonts w:cs="Times New Roman" w:hAnsi="Times New Roman" w:ascii="Times New Roman"/>
          <w:sz w:val="24"/>
          <w:szCs w:val="24"/>
        </w:rPr>
        <w:t>razlučn</w:t>
      </w:r>
      <w:r w:rsidR="003D722E">
        <w:rPr>
          <w:rFonts w:cs="Times New Roman" w:hAnsi="Times New Roman" w:ascii="Times New Roman"/>
          <w:sz w:val="24"/>
          <w:szCs w:val="24"/>
        </w:rPr>
        <w:t>i</w:t>
      </w:r>
      <w:r w:rsidR="00D524CF">
        <w:rPr>
          <w:rFonts w:cs="Times New Roman" w:hAnsi="Times New Roman" w:ascii="Times New Roman"/>
          <w:sz w:val="24"/>
          <w:szCs w:val="24"/>
        </w:rPr>
        <w:t>m</w:t>
      </w:r>
      <w:proofErr w:type="spellEnd"/>
      <w:r w:rsidR="00D524CF">
        <w:rPr>
          <w:rFonts w:cs="Times New Roman" w:hAnsi="Times New Roman" w:ascii="Times New Roman"/>
          <w:sz w:val="24"/>
          <w:szCs w:val="24"/>
        </w:rPr>
        <w:t xml:space="preserve"> prav</w:t>
      </w:r>
      <w:r w:rsidR="003D722E">
        <w:rPr>
          <w:rFonts w:cs="Times New Roman" w:hAnsi="Times New Roman" w:ascii="Times New Roman"/>
          <w:sz w:val="24"/>
          <w:szCs w:val="24"/>
        </w:rPr>
        <w:t>ima</w:t>
      </w:r>
      <w:r w:rsidR="00D524CF">
        <w:rPr>
          <w:rFonts w:cs="Times New Roman" w:hAnsi="Times New Roman" w:ascii="Times New Roman"/>
          <w:sz w:val="24"/>
          <w:szCs w:val="24"/>
        </w:rPr>
        <w:t xml:space="preserve"> o koj</w:t>
      </w:r>
      <w:r w:rsidR="00861D7D">
        <w:rPr>
          <w:rFonts w:cs="Times New Roman" w:hAnsi="Times New Roman" w:ascii="Times New Roman"/>
          <w:sz w:val="24"/>
          <w:szCs w:val="24"/>
        </w:rPr>
        <w:t>ima je</w:t>
      </w:r>
      <w:r w:rsidR="00D524CF">
        <w:rPr>
          <w:rFonts w:cs="Times New Roman" w:hAnsi="Times New Roman" w:ascii="Times New Roman"/>
          <w:sz w:val="24"/>
          <w:szCs w:val="24"/>
        </w:rPr>
        <w:t xml:space="preserve"> obaviješten od </w:t>
      </w:r>
      <w:proofErr w:type="spellStart"/>
      <w:r w:rsidR="00D524CF">
        <w:rPr>
          <w:rFonts w:cs="Times New Roman" w:hAnsi="Times New Roman" w:ascii="Times New Roman"/>
          <w:sz w:val="24"/>
          <w:szCs w:val="24"/>
        </w:rPr>
        <w:t>razlučn</w:t>
      </w:r>
      <w:r w:rsidR="00861D7D">
        <w:rPr>
          <w:rFonts w:cs="Times New Roman" w:hAnsi="Times New Roman" w:ascii="Times New Roman"/>
          <w:sz w:val="24"/>
          <w:szCs w:val="24"/>
        </w:rPr>
        <w:t>ih</w:t>
      </w:r>
      <w:proofErr w:type="spellEnd"/>
      <w:r w:rsidR="00861D7D">
        <w:rPr>
          <w:rFonts w:cs="Times New Roman" w:hAnsi="Times New Roman" w:ascii="Times New Roman"/>
          <w:sz w:val="24"/>
          <w:szCs w:val="24"/>
        </w:rPr>
        <w:t xml:space="preserve"> vjerovnika i to: </w:t>
      </w:r>
    </w:p>
    <w:p w:rsidRDefault="00861D7D" w:rsidP="002B0BF9" w:rsidR="00861D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861D7D" w:rsidP="00861D7D" w:rsidR="00861D7D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243"/>
        <w:gridCol w:w="1536"/>
        <w:gridCol w:w="1643"/>
        <w:gridCol w:w="1543"/>
        <w:gridCol w:w="1510"/>
        <w:gridCol w:w="1230"/>
        <w:gridCol w:w="1123"/>
      </w:tblGrid>
      <w:tr w:rsidTr="00BD4EB7" w:rsidR="00861D7D" w:rsidRPr="00B40BEB">
        <w:trPr>
          <w:jc w:val="center"/>
        </w:trPr>
        <w:tc>
          <w:tcPr>
            <w:tcW w:type="pct" w:w="520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55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695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714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498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94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449"/>
            <w:vAlign w:val="center"/>
          </w:tcPr>
          <w:p w:rsidRDefault="00861D7D" w:rsidP="00BD4EB7" w:rsidR="00861D7D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BD4EB7" w:rsidR="00861D7D" w:rsidRPr="00B40BEB">
        <w:trPr>
          <w:jc w:val="center"/>
        </w:trPr>
        <w:tc>
          <w:tcPr>
            <w:tcW w:type="pct" w:w="520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 MF-PU</w:t>
            </w:r>
          </w:p>
        </w:tc>
        <w:tc>
          <w:tcPr>
            <w:tcW w:type="pct" w:w="65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Vukovar, Trg Republike Hrvatske 5</w:t>
            </w:r>
          </w:p>
        </w:tc>
        <w:tc>
          <w:tcPr>
            <w:tcW w:type="pct" w:w="714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K.č.br.5885/1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4769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Vinkovici</w:t>
            </w:r>
            <w:proofErr w:type="spellEnd"/>
          </w:p>
        </w:tc>
        <w:tc>
          <w:tcPr>
            <w:tcW w:type="pct" w:w="498"/>
          </w:tcPr>
          <w:p w:rsidRDefault="00861D7D" w:rsidP="00BD4EB7" w:rsidR="00861D7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55.382,12</w:t>
            </w:r>
          </w:p>
        </w:tc>
        <w:tc>
          <w:tcPr>
            <w:tcW w:type="pct" w:w="69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-871/14-2</w:t>
            </w:r>
          </w:p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Vukovaru</w:t>
            </w:r>
          </w:p>
        </w:tc>
        <w:tc>
          <w:tcPr>
            <w:tcW w:type="pct" w:w="449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Oranica 9867 m2</w:t>
            </w:r>
          </w:p>
        </w:tc>
      </w:tr>
      <w:tr w:rsidTr="00BD4EB7" w:rsidR="00861D7D" w:rsidRPr="00B40BEB">
        <w:trPr>
          <w:jc w:val="center"/>
        </w:trPr>
        <w:tc>
          <w:tcPr>
            <w:tcW w:type="pct" w:w="520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7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HBOR</w:t>
            </w:r>
          </w:p>
        </w:tc>
        <w:tc>
          <w:tcPr>
            <w:tcW w:type="pct" w:w="65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26702280390</w:t>
            </w:r>
          </w:p>
        </w:tc>
        <w:tc>
          <w:tcPr>
            <w:tcW w:type="pct" w:w="695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Strossmayerov trg 9, Zagreb</w:t>
            </w:r>
          </w:p>
        </w:tc>
        <w:tc>
          <w:tcPr>
            <w:tcW w:type="pct" w:w="714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K.č.br.5885/1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4769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Vinkovici</w:t>
            </w:r>
            <w:proofErr w:type="spellEnd"/>
          </w:p>
        </w:tc>
        <w:tc>
          <w:tcPr>
            <w:tcW w:type="pct" w:w="498"/>
          </w:tcPr>
          <w:p w:rsidRDefault="00861D7D" w:rsidP="00BD4EB7" w:rsidR="00861D7D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3.494.041,89</w:t>
            </w:r>
          </w:p>
        </w:tc>
        <w:tc>
          <w:tcPr>
            <w:tcW w:type="pct" w:w="69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Sporazum o osiguranju tražbine</w:t>
            </w:r>
          </w:p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7928/10</w:t>
            </w:r>
          </w:p>
        </w:tc>
        <w:tc>
          <w:tcPr>
            <w:tcW w:type="pct" w:w="449"/>
          </w:tcPr>
          <w:p w:rsidRDefault="00861D7D" w:rsidP="00BD4EB7" w:rsidR="00861D7D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Oranica 9867 m2</w:t>
            </w:r>
          </w:p>
        </w:tc>
      </w:tr>
      <w:tr w:rsidTr="00BD4EB7" w:rsidR="00861D7D" w:rsidRPr="00B40BEB">
        <w:trPr>
          <w:jc w:val="center"/>
        </w:trPr>
        <w:tc>
          <w:tcPr>
            <w:tcW w:type="pct" w:w="520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7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- Opskrba</w:t>
            </w:r>
          </w:p>
        </w:tc>
        <w:tc>
          <w:tcPr>
            <w:tcW w:type="pct" w:w="65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63073332379</w:t>
            </w:r>
          </w:p>
        </w:tc>
        <w:tc>
          <w:tcPr>
            <w:tcW w:type="pct" w:w="69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37, Zagreb</w:t>
            </w:r>
          </w:p>
        </w:tc>
        <w:tc>
          <w:tcPr>
            <w:tcW w:type="pct" w:w="71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K.č.br.5885/1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z.k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ul. 4769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Vinkovici</w:t>
            </w:r>
            <w:proofErr w:type="spellEnd"/>
          </w:p>
        </w:tc>
        <w:tc>
          <w:tcPr>
            <w:tcW w:type="pct" w:w="498"/>
          </w:tcPr>
          <w:p w:rsidRDefault="00861D7D" w:rsidP="00BD4EB7" w:rsidR="00861D7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861D7D" w:rsidP="00BD4EB7" w:rsidR="00861D7D" w:rsidRPr="009A37A1">
            <w:pPr>
              <w:jc w:val="right"/>
            </w:pPr>
            <w:r w:rsidRPr="009A37A1">
              <w:t>17.363,38</w:t>
            </w:r>
          </w:p>
        </w:tc>
        <w:tc>
          <w:tcPr>
            <w:tcW w:type="pct" w:w="69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-852/12</w:t>
            </w:r>
          </w:p>
        </w:tc>
        <w:tc>
          <w:tcPr>
            <w:tcW w:type="pct" w:w="449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Oranica 9867 m2</w:t>
            </w:r>
          </w:p>
        </w:tc>
      </w:tr>
      <w:tr w:rsidTr="00BD4EB7" w:rsidR="00861D7D" w:rsidRPr="00B40BEB">
        <w:trPr>
          <w:jc w:val="center"/>
        </w:trPr>
        <w:tc>
          <w:tcPr>
            <w:tcW w:type="pct" w:w="520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7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TERMO-LINE</w:t>
            </w:r>
          </w:p>
        </w:tc>
        <w:tc>
          <w:tcPr>
            <w:tcW w:type="pct" w:w="65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10204728548</w:t>
            </w:r>
          </w:p>
        </w:tc>
        <w:tc>
          <w:tcPr>
            <w:tcW w:type="pct" w:w="695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Obrtnička 6, Vinkovci</w:t>
            </w:r>
          </w:p>
        </w:tc>
        <w:tc>
          <w:tcPr>
            <w:tcW w:type="pct" w:w="71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Pokretnine</w:t>
            </w:r>
          </w:p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-1097/15</w:t>
            </w:r>
          </w:p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-522/13</w:t>
            </w:r>
          </w:p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-691/15</w:t>
            </w:r>
          </w:p>
        </w:tc>
        <w:tc>
          <w:tcPr>
            <w:tcW w:type="pct" w:w="498"/>
          </w:tcPr>
          <w:p w:rsidRDefault="00861D7D" w:rsidP="00BD4EB7" w:rsidR="00861D7D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147.694,74</w:t>
            </w:r>
          </w:p>
        </w:tc>
        <w:tc>
          <w:tcPr>
            <w:tcW w:type="pct" w:w="694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-1097/15</w:t>
            </w:r>
          </w:p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-522/13</w:t>
            </w:r>
          </w:p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Ovr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-691/15</w:t>
            </w:r>
          </w:p>
        </w:tc>
        <w:tc>
          <w:tcPr>
            <w:tcW w:type="pct" w:w="449"/>
          </w:tcPr>
          <w:p w:rsidRDefault="00861D7D" w:rsidP="00BD4EB7" w:rsidR="00861D7D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Osnovna sredstva stečajnog dužnika</w:t>
            </w:r>
          </w:p>
        </w:tc>
      </w:tr>
    </w:tbl>
    <w:p w:rsidRDefault="00861D7D" w:rsidP="00861D7D" w:rsidR="00861D7D" w:rsidRPr="00434B88">
      <w:pPr>
        <w:ind w:left="-426"/>
        <w:rPr>
          <w:b/>
        </w:rPr>
      </w:pPr>
      <w:r w:rsidRPr="00434B88">
        <w:rPr>
          <w:b/>
        </w:rPr>
        <w:t>UKUPNO</w:t>
      </w:r>
      <w:r>
        <w:rPr>
          <w:b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3.714.482,13</w:t>
      </w:r>
    </w:p>
    <w:p w:rsidRDefault="00861D7D" w:rsidP="00861D7D" w:rsidR="00861D7D">
      <w:pPr>
        <w:ind w:firstLine="0" w:left="0"/>
        <w:jc w:val="right"/>
        <w:rPr>
          <w:rStyle w:val="Naglaeno"/>
        </w:rPr>
      </w:pPr>
      <w:r w:rsidRPr="00D03778">
        <w:rPr>
          <w:rFonts w:cs="Times New Roman" w:hAnsi="Times New Roman" w:ascii="Times New Roman"/>
          <w:sz w:val="24"/>
          <w:szCs w:val="24"/>
        </w:rPr>
        <w:lastRenderedPageBreak/>
        <w:t>Broj: St-</w:t>
      </w:r>
      <w:r>
        <w:rPr>
          <w:rFonts w:cs="Times New Roman" w:hAnsi="Times New Roman" w:ascii="Times New Roman"/>
          <w:sz w:val="24"/>
          <w:szCs w:val="24"/>
        </w:rPr>
        <w:t>133/16-24</w:t>
      </w:r>
    </w:p>
    <w:p w:rsidRDefault="00861D7D" w:rsidP="00861D7D" w:rsidR="00861D7D">
      <w:pPr>
        <w:jc w:val="center"/>
        <w:rPr>
          <w:b/>
        </w:rPr>
      </w:pPr>
    </w:p>
    <w:p w:rsidRDefault="00861D7D" w:rsidP="00861D7D" w:rsidR="00861D7D">
      <w:pPr>
        <w:jc w:val="center"/>
        <w:rPr>
          <w:b/>
        </w:rPr>
      </w:pPr>
    </w:p>
    <w:p w:rsidRDefault="00861D7D" w:rsidP="002B0BF9" w:rsidR="00861D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2F687F" w:rsidP="00D03778" w:rsidR="002F687F" w:rsidRPr="002F687F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767FB" w:rsidP="0051188D" w:rsidR="00BA07CE">
      <w:pPr>
        <w:ind w:firstLine="708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Izlučnih prava nema.</w:t>
      </w:r>
      <w:r w:rsidR="0051188D"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720E6" w:rsidP="00D03778" w:rsid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704AFE">
        <w:rPr>
          <w:rFonts w:cs="Times New Roman" w:hAnsi="Times New Roman" w:ascii="Times New Roman"/>
          <w:sz w:val="24"/>
          <w:szCs w:val="24"/>
        </w:rPr>
        <w:t>6. lipnja</w:t>
      </w:r>
      <w:r w:rsidR="00D524CF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720E6" w:rsidP="00BA07CE" w:rsidR="00E720E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33DCC" w:rsidP="0051188D" w:rsidR="00333DCC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BA07CE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 w:rsidR="004505A0">
        <w:rPr>
          <w:rFonts w:cs="Times New Roman" w:hAnsi="Times New Roman" w:ascii="Times New Roman"/>
          <w:sz w:val="24"/>
          <w:szCs w:val="24"/>
        </w:rPr>
        <w:t>A SUTKINJA</w:t>
      </w:r>
    </w:p>
    <w:p w:rsidRDefault="00BA07CE" w:rsidP="00D03778" w:rsidR="00E720E6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4505A0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C811ED" w:rsidP="00D03778" w:rsidR="00C811ED">
      <w:pPr>
        <w:rPr>
          <w:rFonts w:cs="Times New Roman" w:hAnsi="Times New Roman" w:ascii="Times New Roman"/>
          <w:sz w:val="24"/>
          <w:szCs w:val="24"/>
        </w:rPr>
      </w:pPr>
    </w:p>
    <w:p w:rsidRDefault="00E720E6" w:rsidP="00BA07CE" w:rsidR="00E720E6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51188D" w:rsidP="0051188D" w:rsidR="00BA07CE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 xml:space="preserve">       </w:t>
      </w:r>
      <w:r w:rsidR="00BA07CE" w:rsidRPr="00E720E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A07CE" w:rsidP="00D03778" w:rsidR="008D7B27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E720E6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C811ED" w:rsidP="004505A0" w:rsidR="00C811ED" w:rsidRPr="00E720E6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BA07CE" w:rsidP="00D03778" w:rsidR="00BA07CE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A07CE" w:rsidP="00704AFE" w:rsidR="00704AFE">
      <w:pPr>
        <w:tabs>
          <w:tab w:pos="3660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312AC0">
        <w:rPr>
          <w:rFonts w:cs="Times New Roman" w:hAnsi="Times New Roman" w:ascii="Times New Roman"/>
          <w:sz w:val="24"/>
          <w:szCs w:val="24"/>
        </w:rPr>
        <w:t xml:space="preserve"> </w:t>
      </w:r>
      <w:r w:rsidR="00704AFE" w:rsidRPr="00704AFE">
        <w:rPr>
          <w:rFonts w:cs="Times New Roman" w:hAnsi="Times New Roman" w:ascii="Times New Roman"/>
          <w:sz w:val="24"/>
          <w:szCs w:val="24"/>
        </w:rPr>
        <w:t>ZVONIMIR MOČILAC, Slavonski Brod, Naselje A. Hebranga 7/II</w:t>
      </w:r>
      <w:r w:rsidR="00704AFE" w:rsidRPr="00BA07C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07CE" w:rsidP="00704AFE" w:rsidR="00861D7D">
      <w:pPr>
        <w:tabs>
          <w:tab w:pos="6660" w:val="left"/>
        </w:tabs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05A0">
        <w:rPr>
          <w:rFonts w:cs="Times New Roman" w:hAnsi="Times New Roman" w:ascii="Times New Roman"/>
          <w:sz w:val="24"/>
          <w:szCs w:val="24"/>
        </w:rPr>
        <w:t>ŽDO Vukovar</w:t>
      </w:r>
    </w:p>
    <w:p w:rsidRDefault="00861D7D" w:rsidP="00704AFE" w:rsidR="00753160" w:rsidRPr="00BA07CE">
      <w:pPr>
        <w:tabs>
          <w:tab w:pos="666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za Termo-</w:t>
      </w:r>
      <w:proofErr w:type="spellStart"/>
      <w:r>
        <w:rPr>
          <w:rFonts w:cs="Times New Roman" w:hAnsi="Times New Roman" w:ascii="Times New Roman"/>
          <w:sz w:val="24"/>
          <w:szCs w:val="24"/>
        </w:rPr>
        <w:t>line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Vinkovci, Hrvoje Jović odvjetnik u Vinkovcima, Glagoljaška 16</w:t>
      </w:r>
    </w:p>
    <w:p w:rsidRDefault="00861D7D" w:rsidP="00E720E6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="00BA07CE" w:rsidRPr="00BA07CE">
        <w:rPr>
          <w:rFonts w:cs="Times New Roman" w:hAnsi="Times New Roman" w:ascii="Times New Roman"/>
          <w:sz w:val="24"/>
          <w:szCs w:val="24"/>
        </w:rPr>
        <w:t>.</w:t>
      </w:r>
      <w:r w:rsidR="00BA07CE">
        <w:rPr>
          <w:rFonts w:cs="Times New Roman" w:hAnsi="Times New Roman" w:ascii="Times New Roman"/>
          <w:sz w:val="24"/>
          <w:szCs w:val="24"/>
        </w:rPr>
        <w:t xml:space="preserve"> </w:t>
      </w:r>
      <w:r w:rsidR="002F687F">
        <w:rPr>
          <w:rFonts w:cs="Times New Roman" w:hAnsi="Times New Roman" w:ascii="Times New Roman"/>
          <w:sz w:val="24"/>
          <w:szCs w:val="24"/>
        </w:rPr>
        <w:t>e-</w:t>
      </w:r>
      <w:r w:rsidR="004505A0">
        <w:rPr>
          <w:rFonts w:cs="Times New Roman" w:hAnsi="Times New Roman" w:ascii="Times New Roman"/>
          <w:sz w:val="24"/>
          <w:szCs w:val="24"/>
        </w:rPr>
        <w:t>oglasna ploč</w:t>
      </w:r>
      <w:r w:rsidR="00BA07CE" w:rsidRPr="00BA07CE">
        <w:rPr>
          <w:rFonts w:cs="Times New Roman" w:hAnsi="Times New Roman" w:ascii="Times New Roman"/>
          <w:sz w:val="24"/>
          <w:szCs w:val="24"/>
        </w:rPr>
        <w:t>a</w:t>
      </w:r>
      <w:r w:rsidR="00C81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1D7D" w:rsidP="00BA07CE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51188D">
        <w:rPr>
          <w:rFonts w:cs="Times New Roman" w:hAnsi="Times New Roman" w:ascii="Times New Roman"/>
          <w:sz w:val="24"/>
          <w:szCs w:val="24"/>
        </w:rPr>
        <w:t>. k-</w:t>
      </w:r>
      <w:r w:rsidR="00704AFE">
        <w:rPr>
          <w:rFonts w:cs="Times New Roman" w:hAnsi="Times New Roman" w:ascii="Times New Roman"/>
          <w:sz w:val="24"/>
          <w:szCs w:val="24"/>
        </w:rPr>
        <w:t>6.7.</w:t>
      </w: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8D7B27" w:rsidP="00BA07CE" w:rsidR="008D7B27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333DCC" w:rsidP="00BA07CE" w:rsidR="00333DCC">
      <w:pPr>
        <w:rPr>
          <w:rFonts w:cs="Times New Roman" w:hAnsi="Times New Roman" w:ascii="Times New Roman"/>
          <w:sz w:val="24"/>
          <w:szCs w:val="24"/>
        </w:rPr>
      </w:pPr>
    </w:p>
    <w:p w:rsidRDefault="00CC34B1" w:rsidP="00463855" w:rsid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1C2A9E">
        <w:rPr>
          <w:rFonts w:cs="Times New Roman" w:hAnsi="Times New Roman" w:ascii="Times New Roman"/>
          <w:sz w:val="24"/>
          <w:szCs w:val="24"/>
        </w:rPr>
        <w:t xml:space="preserve">               STEČAJNI SUDAC</w:t>
      </w:r>
    </w:p>
    <w:p w:rsidRDefault="001C2A9E" w:rsidP="00463855" w:rsidR="001C2A9E" w:rsidRP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Nada Roso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CC7399" w:rsidP="00CC7399" w:rsidR="00CC7399" w:rsidRPr="00BA07CE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CC7399" w:rsidP="00CC7399" w:rsidR="00CC7399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463855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463855" w:rsidP="00463855" w:rsidR="0046385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1C2A9E"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463855" w:rsidP="00463855" w:rsidR="00463855" w:rsidRPr="005F1DCE"/>
    <w:p w:rsidRDefault="00463855" w:rsidP="00BA07CE" w:rsidR="00463855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>
      <w:pPr>
        <w:rPr>
          <w:rFonts w:cs="Times New Roman" w:hAnsi="Times New Roman" w:ascii="Times New Roman"/>
          <w:sz w:val="24"/>
          <w:szCs w:val="24"/>
        </w:rPr>
      </w:pPr>
    </w:p>
    <w:p w:rsidRDefault="00C21F40" w:rsidP="00BA07CE" w:rsidR="00C21F40" w:rsidRPr="00BA07CE">
      <w:pPr>
        <w:rPr>
          <w:rFonts w:cs="Times New Roman" w:hAnsi="Times New Roman" w:ascii="Times New Roman"/>
          <w:sz w:val="24"/>
          <w:szCs w:val="24"/>
        </w:rPr>
      </w:pPr>
    </w:p>
    <w:sectPr w:rsidR="00C21F40" w:rsidRPr="00BA07CE">
      <w:headerReference w:type="default" r:id="rId11"/>
      <w:footerReference w:type="default" r:id="rId12"/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3BC" w:rsidP="00B07079" w:rsidR="00F933BC">
      <w:r>
        <w:separator/>
      </w:r>
    </w:p>
  </w:endnote>
  <w:endnote w:id="0" w:type="continuationSeparator">
    <w:p w:rsidRDefault="00F933BC" w:rsidP="00B07079" w:rsidR="00F933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7079" w:rsidR="00B07079">
    <w:pPr>
      <w:pStyle w:val="Podnoje"/>
      <w:jc w:val="right"/>
    </w:pPr>
  </w:p>
  <w:p w:rsidRDefault="00B07079" w:rsidR="00B0707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3BC" w:rsidP="00B07079" w:rsidR="00F933BC">
      <w:r>
        <w:separator/>
      </w:r>
    </w:p>
  </w:footnote>
  <w:footnote w:id="0" w:type="continuationSeparator">
    <w:p w:rsidRDefault="00F933BC" w:rsidP="00B07079" w:rsidR="00F933BC">
      <w:r>
        <w:continuationSeparator/>
      </w:r>
    </w:p>
  </w:footnote>
  <w:footnote w:id="1">
    <w:p w:rsidRDefault="00704AFE" w:rsidP="00704AFE" w:rsidR="00704AFE" w:rsidRPr="00B40BEB">
      <w:pPr>
        <w:pStyle w:val="Tekstfusnote"/>
      </w:pPr>
    </w:p>
  </w:footnote>
  <w:footnote w:id="2">
    <w:p w:rsidRDefault="00704AFE" w:rsidP="00704AFE" w:rsidR="00704AF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27225423"/>
      <w:docPartObj>
        <w:docPartGallery w:val="Page Numbers (Top of Page)"/>
        <w:docPartUnique/>
      </w:docPartObj>
    </w:sdtPr>
    <w:sdtEndPr/>
    <w:sdtContent>
      <w:p w:rsidRDefault="00BA07CE" w:rsidR="00BA07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2B24">
          <w:rPr>
            <w:noProof/>
          </w:rPr>
          <w:t>1</w:t>
        </w:r>
        <w:r>
          <w:fldChar w:fldCharType="end"/>
        </w:r>
      </w:p>
    </w:sdtContent>
  </w:sdt>
  <w:p w:rsidRDefault="00BA07CE" w:rsidR="00BA07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B3021"/>
    <w:multiLevelType w:val="hybridMultilevel"/>
    <w:tmpl w:val="456E0E1E"/>
    <w:lvl w:tplc="4850A0C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041274"/>
    <w:multiLevelType w:val="hybridMultilevel"/>
    <w:tmpl w:val="E14CA30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">
    <w:nsid w:val="348D40FA"/>
    <w:multiLevelType w:val="hybridMultilevel"/>
    <w:tmpl w:val="8BEEBBA2"/>
    <w:lvl w:tplc="9618A3C6" w:ilvl="0">
      <w:start w:val="2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BA33E4"/>
    <w:multiLevelType w:val="hybridMultilevel"/>
    <w:tmpl w:val="D2DE4A4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0C40FA"/>
    <w:multiLevelType w:val="hybridMultilevel"/>
    <w:tmpl w:val="B7BC42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D92134D"/>
    <w:multiLevelType w:val="hybridMultilevel"/>
    <w:tmpl w:val="AF70FED2"/>
    <w:lvl w:tplc="74F66D04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D3D"/>
    <w:rsid w:val="00003CB9"/>
    <w:rsid w:val="000440FF"/>
    <w:rsid w:val="0004719F"/>
    <w:rsid w:val="001769E3"/>
    <w:rsid w:val="0018484D"/>
    <w:rsid w:val="001855D1"/>
    <w:rsid w:val="0019001C"/>
    <w:rsid w:val="001C2A9E"/>
    <w:rsid w:val="001E5777"/>
    <w:rsid w:val="001F709B"/>
    <w:rsid w:val="002104A9"/>
    <w:rsid w:val="002716D9"/>
    <w:rsid w:val="002B0BF9"/>
    <w:rsid w:val="002C066D"/>
    <w:rsid w:val="002F687F"/>
    <w:rsid w:val="00312AC0"/>
    <w:rsid w:val="00333DCC"/>
    <w:rsid w:val="003423DA"/>
    <w:rsid w:val="003D722E"/>
    <w:rsid w:val="003F7F06"/>
    <w:rsid w:val="00410FA6"/>
    <w:rsid w:val="004505A0"/>
    <w:rsid w:val="00463855"/>
    <w:rsid w:val="00463DEF"/>
    <w:rsid w:val="00474F4B"/>
    <w:rsid w:val="004B0849"/>
    <w:rsid w:val="004D493D"/>
    <w:rsid w:val="0051188D"/>
    <w:rsid w:val="00523668"/>
    <w:rsid w:val="00546A2E"/>
    <w:rsid w:val="005A3CA6"/>
    <w:rsid w:val="00624746"/>
    <w:rsid w:val="006A4140"/>
    <w:rsid w:val="006C515F"/>
    <w:rsid w:val="00704AFE"/>
    <w:rsid w:val="00753160"/>
    <w:rsid w:val="0076086D"/>
    <w:rsid w:val="00791E08"/>
    <w:rsid w:val="007B0B6B"/>
    <w:rsid w:val="007C25B4"/>
    <w:rsid w:val="00861D7D"/>
    <w:rsid w:val="008A2EDC"/>
    <w:rsid w:val="008B5202"/>
    <w:rsid w:val="008C257A"/>
    <w:rsid w:val="008D7B27"/>
    <w:rsid w:val="00911D0A"/>
    <w:rsid w:val="009767FB"/>
    <w:rsid w:val="009A536B"/>
    <w:rsid w:val="00A00D91"/>
    <w:rsid w:val="00A21F3E"/>
    <w:rsid w:val="00A36545"/>
    <w:rsid w:val="00A755AA"/>
    <w:rsid w:val="00A87475"/>
    <w:rsid w:val="00A95E25"/>
    <w:rsid w:val="00AC25F8"/>
    <w:rsid w:val="00AC529B"/>
    <w:rsid w:val="00AE1332"/>
    <w:rsid w:val="00AF39C3"/>
    <w:rsid w:val="00B07079"/>
    <w:rsid w:val="00B646BB"/>
    <w:rsid w:val="00BA07CE"/>
    <w:rsid w:val="00BA3DCE"/>
    <w:rsid w:val="00C10F36"/>
    <w:rsid w:val="00C21F40"/>
    <w:rsid w:val="00C55FDA"/>
    <w:rsid w:val="00C617DA"/>
    <w:rsid w:val="00C72B24"/>
    <w:rsid w:val="00C8106E"/>
    <w:rsid w:val="00C811ED"/>
    <w:rsid w:val="00C82A3C"/>
    <w:rsid w:val="00C87A60"/>
    <w:rsid w:val="00CA1620"/>
    <w:rsid w:val="00CC34B1"/>
    <w:rsid w:val="00CC7399"/>
    <w:rsid w:val="00D03778"/>
    <w:rsid w:val="00D04D3D"/>
    <w:rsid w:val="00D413EA"/>
    <w:rsid w:val="00D524CF"/>
    <w:rsid w:val="00D83A21"/>
    <w:rsid w:val="00D92DE1"/>
    <w:rsid w:val="00DA4BD7"/>
    <w:rsid w:val="00DC0D0F"/>
    <w:rsid w:val="00E720E6"/>
    <w:rsid w:val="00E82CD3"/>
    <w:rsid w:val="00E86171"/>
    <w:rsid w:val="00E95783"/>
    <w:rsid w:val="00EF313A"/>
    <w:rsid w:val="00F620C0"/>
    <w:rsid w:val="00F80602"/>
    <w:rsid w:val="00F933BC"/>
    <w:rsid w:val="00FA20E2"/>
    <w:rsid w:val="00FC468C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72B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2B2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2B2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2B2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2B2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ind w:hanging="144" w:left="54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D04D3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E8617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7079"/>
  </w:style>
  <w:style w:styleId="Podnoje" w:type="paragraph">
    <w:name w:val="footer"/>
    <w:basedOn w:val="Normal"/>
    <w:link w:val="PodnojeChar"/>
    <w:uiPriority w:val="99"/>
    <w:unhideWhenUsed/>
    <w:rsid w:val="00B070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7079"/>
  </w:style>
  <w:style w:styleId="Tekstbalonia" w:type="paragraph">
    <w:name w:val="Balloon Text"/>
    <w:basedOn w:val="Normal"/>
    <w:link w:val="TekstbaloniaChar"/>
    <w:uiPriority w:val="99"/>
    <w:semiHidden/>
    <w:unhideWhenUsed/>
    <w:rsid w:val="00333D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3DCC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CA1620"/>
    <w:rPr>
      <w:b/>
      <w:bCs/>
    </w:rPr>
  </w:style>
  <w:style w:styleId="Bezproreda" w:type="paragraph">
    <w:name w:val="No Spacing"/>
    <w:uiPriority w:val="99"/>
    <w:qFormat/>
    <w:rsid w:val="002F687F"/>
    <w:pPr>
      <w:spacing w:after="80"/>
      <w:ind w:firstLine="0" w:left="0"/>
      <w:jc w:val="left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2F687F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2F687F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2F687F"/>
    <w:rPr>
      <w:rFonts w:cs="Times New Roman"/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C21F40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C21F40"/>
    <w:rPr>
      <w:sz w:val="20"/>
      <w:szCs w:val="20"/>
    </w:rPr>
  </w:style>
  <w:style w:styleId="Referencakrajnjebiljeke" w:type="character">
    <w:name w:val="endnote reference"/>
    <w:basedOn w:val="Zadanifontodlomka"/>
    <w:uiPriority w:val="99"/>
    <w:semiHidden/>
    <w:unhideWhenUsed/>
    <w:rsid w:val="00C21F40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C72B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2B2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2B2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2B2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2B2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36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92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390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ABB4E6-F7CA-48E7-BE22-99F10D9C2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967</properties:Words>
  <properties:Characters>5729</properties:Characters>
  <properties:Lines>716</properties:Lines>
  <properties:Paragraphs>291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2016-06-06T09:52:00Z</dcterms:created>
  <dc:creator>Korisnik</dc:creator>
  <cp:lastModifiedBy>Danijela Sekulić</cp:lastModifiedBy>
  <cp:lastPrinted>2016-06-06T10:29:00Z</cp:lastPrinted>
  <dcterms:modified xmlns:xsi="http://www.w3.org/2001/XMLSchema-instance" xsi:type="dcterms:W3CDTF">2016-06-06T10:33:00Z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6</vt:i4>
  </prop:property>
</prop:Properties>
</file>